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2ac921" w14:paraId="32ac921" w:rsidRDefault="00937FF9" w:rsidP="009724EE" w:rsidR="009724EE" w:rsidRPr="009724EE">
      <w:pPr>
        <w:pStyle w:val="SudNaziv"/>
        <w15:collapsed w:val="false"/>
        <w:rPr>
          <w:rFonts w:cs="Times New Roman" w:eastAsia="Times New Roman"/>
          <w:b w:val="false"/>
          <w:lang w:eastAsia="hr-HR"/>
        </w:rPr>
      </w:pPr>
      <w:bookmarkStart w:name="_GoBack" w:id="0"/>
      <w:bookmarkEnd w:id="0"/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9724EE" w:rsidRPr="009724EE">
        <w:rPr>
          <w:rFonts w:cs="Times New Roman" w:eastAsia="Times New Roman"/>
          <w:lang w:eastAsia="hr-HR"/>
        </w:rPr>
        <w:t xml:space="preserve">      </w:t>
      </w:r>
      <w:r w:rsidR="009724EE" w:rsidRPr="009724EE">
        <w:rPr>
          <w:rFonts w:cs="Times New Roman" w:eastAsia="Times New Roman"/>
          <w:b w:val="false"/>
          <w:lang w:eastAsia="hr-HR"/>
        </w:rPr>
        <w:t>REPUBLIKA HRVATSKA</w:t>
      </w:r>
    </w:p>
    <w:p w:rsidRDefault="009724EE" w:rsidP="009724EE" w:rsidR="009724EE" w:rsidRPr="009724EE">
      <w:pPr>
        <w:spacing w:after="0"/>
        <w:rPr>
          <w:rFonts w:cs="Times New Roman" w:eastAsia="Times New Roman"/>
          <w:lang w:eastAsia="hr-HR"/>
        </w:rPr>
      </w:pPr>
    </w:p>
    <w:p w:rsidRDefault="009724EE" w:rsidP="009724EE" w:rsidR="009724EE" w:rsidRPr="009724EE">
      <w:pPr>
        <w:spacing w:after="0"/>
        <w:rPr>
          <w:rFonts w:cs="Times New Roman" w:eastAsia="Times New Roman"/>
          <w:lang w:eastAsia="hr-HR"/>
        </w:rPr>
      </w:pPr>
      <w:r w:rsidRPr="009724EE">
        <w:rPr>
          <w:rFonts w:cs="Times New Roman" w:eastAsia="Times New Roman"/>
          <w:lang w:eastAsia="hr-HR"/>
        </w:rPr>
        <w:t xml:space="preserve"> TRGOVAČKI SUD U ZAGREBU</w:t>
      </w:r>
    </w:p>
    <w:p w:rsidRDefault="009724EE" w:rsidP="009724EE" w:rsidR="009724EE" w:rsidRPr="009724EE">
      <w:pPr>
        <w:spacing w:after="0"/>
        <w:rPr>
          <w:rFonts w:cs="Times New Roman" w:eastAsia="Times New Roman"/>
          <w:lang w:eastAsia="hr-HR"/>
        </w:rPr>
      </w:pPr>
      <w:r w:rsidRPr="009724EE">
        <w:rPr>
          <w:rFonts w:cs="Times New Roman" w:eastAsia="Times New Roman"/>
          <w:lang w:eastAsia="hr-HR"/>
        </w:rPr>
        <w:t xml:space="preserve">         STALNA SLUŽBA </w:t>
      </w:r>
    </w:p>
    <w:p w:rsidRDefault="009724EE" w:rsidP="009724EE" w:rsidR="009724EE" w:rsidRPr="009724EE">
      <w:pPr>
        <w:spacing w:after="0"/>
        <w:rPr>
          <w:rFonts w:cs="Times New Roman" w:eastAsia="Times New Roman"/>
          <w:lang w:eastAsia="hr-HR"/>
        </w:rPr>
      </w:pPr>
      <w:r w:rsidRPr="009724EE">
        <w:rPr>
          <w:rFonts w:cs="Times New Roman" w:eastAsia="Times New Roman"/>
          <w:lang w:eastAsia="hr-HR"/>
        </w:rPr>
        <w:t xml:space="preserve">  Karlovac, Ljudevita Šestića 4</w:t>
      </w:r>
    </w:p>
    <w:p w:rsidRDefault="009724EE" w:rsidP="009724EE" w:rsidR="009724EE" w:rsidRPr="009724EE">
      <w:pPr>
        <w:spacing w:after="0"/>
        <w:rPr>
          <w:rFonts w:cs="Times New Roman" w:eastAsia="Times New Roman"/>
          <w:lang w:eastAsia="hr-HR"/>
        </w:rPr>
      </w:pPr>
    </w:p>
    <w:p w:rsidRDefault="009724EE" w:rsidP="009724EE" w:rsidR="009724EE" w:rsidRPr="009724EE">
      <w:pPr>
        <w:tabs>
          <w:tab w:pos="4050" w:val="left"/>
        </w:tabs>
        <w:spacing w:after="0"/>
        <w:jc w:val="center"/>
        <w:rPr>
          <w:rFonts w:cs="Times New Roman" w:eastAsia="Times New Roman"/>
          <w:lang w:eastAsia="hr-HR"/>
        </w:rPr>
      </w:pPr>
      <w:r w:rsidRPr="009724EE">
        <w:rPr>
          <w:rFonts w:cs="Times New Roman" w:eastAsia="Times New Roman"/>
          <w:lang w:eastAsia="hr-HR"/>
        </w:rPr>
        <w:t>R E P U B L I K A    H R V A T S K A</w:t>
      </w:r>
    </w:p>
    <w:p w:rsidRDefault="009724EE" w:rsidP="009724EE" w:rsidR="009724EE" w:rsidRPr="009724EE">
      <w:pPr>
        <w:tabs>
          <w:tab w:pos="4050" w:val="left"/>
        </w:tabs>
        <w:spacing w:after="0"/>
        <w:jc w:val="center"/>
        <w:rPr>
          <w:rFonts w:cs="Times New Roman" w:eastAsia="Times New Roman"/>
          <w:lang w:eastAsia="hr-HR"/>
        </w:rPr>
      </w:pPr>
    </w:p>
    <w:p w:rsidRDefault="009724EE" w:rsidP="009724EE" w:rsidR="009724EE" w:rsidRPr="009724EE">
      <w:pPr>
        <w:spacing w:after="0"/>
        <w:jc w:val="center"/>
        <w:rPr>
          <w:rFonts w:cs="Times New Roman" w:eastAsia="Times New Roman"/>
          <w:lang w:eastAsia="hr-HR"/>
        </w:rPr>
      </w:pPr>
      <w:r w:rsidRPr="009724EE">
        <w:rPr>
          <w:rFonts w:cs="Times New Roman" w:eastAsia="Times New Roman"/>
          <w:lang w:eastAsia="hr-HR"/>
        </w:rPr>
        <w:t>R J E Š E N J E</w:t>
      </w:r>
    </w:p>
    <w:p w:rsidRDefault="009724EE" w:rsidP="009724EE" w:rsidR="009724EE" w:rsidRPr="009724EE">
      <w:pPr>
        <w:spacing w:after="0"/>
        <w:rPr>
          <w:rFonts w:cs="Times New Roman" w:eastAsia="Times New Roman"/>
          <w:lang w:eastAsia="hr-HR"/>
        </w:rPr>
      </w:pPr>
    </w:p>
    <w:p w:rsidRDefault="009724EE" w:rsidP="009724EE" w:rsidR="009724EE" w:rsidRPr="009724EE">
      <w:pPr>
        <w:spacing w:after="0"/>
        <w:jc w:val="both"/>
        <w:rPr>
          <w:rFonts w:cs="Times New Roman" w:eastAsia="Times New Roman"/>
          <w:lang w:eastAsia="hr-HR"/>
        </w:rPr>
      </w:pPr>
      <w:r w:rsidRPr="009724EE">
        <w:rPr>
          <w:rFonts w:cs="Times New Roman" w:eastAsia="Times New Roman"/>
          <w:lang w:eastAsia="hr-HR"/>
        </w:rPr>
        <w:tab/>
        <w:t>TRGOVAČKI SUD U ZAGREBU, Stalna služba</w:t>
      </w:r>
      <w:r w:rsidRPr="009724EE">
        <w:rPr>
          <w:rFonts w:cs="Times New Roman" w:eastAsia="Times New Roman"/>
          <w:b/>
          <w:lang w:eastAsia="hr-HR"/>
        </w:rPr>
        <w:t>,</w:t>
      </w:r>
      <w:r w:rsidRPr="009724EE">
        <w:rPr>
          <w:rFonts w:cs="Times New Roman" w:eastAsia="Times New Roman"/>
          <w:lang w:eastAsia="hr-HR"/>
        </w:rPr>
        <w:t xml:space="preserve"> po sucu Jadranki Mađeruh, kao stečajnom sucu, u stečajnom postupku nad stečajnim dužnikom GOLF &amp; COUNTRY CLUB d.o.o. u stečaju, Zagreb, Jadranska avenija 6, OIB: 54566277575, 10.ožujka 2017.</w:t>
      </w:r>
    </w:p>
    <w:p w:rsidRDefault="009724EE" w:rsidP="009724EE" w:rsidR="009724EE" w:rsidRPr="009724EE">
      <w:pPr>
        <w:spacing w:after="0"/>
        <w:rPr>
          <w:rFonts w:cs="Times New Roman" w:eastAsia="Times New Roman"/>
          <w:lang w:eastAsia="hr-HR"/>
        </w:rPr>
      </w:pPr>
    </w:p>
    <w:p w:rsidRDefault="009724EE" w:rsidP="009724EE" w:rsidR="009724EE" w:rsidRPr="009724EE">
      <w:pPr>
        <w:spacing w:after="0"/>
        <w:jc w:val="center"/>
        <w:rPr>
          <w:rFonts w:cs="Times New Roman" w:eastAsia="Times New Roman"/>
          <w:lang w:eastAsia="hr-HR"/>
        </w:rPr>
      </w:pPr>
      <w:r w:rsidRPr="009724EE">
        <w:rPr>
          <w:rFonts w:cs="Times New Roman" w:eastAsia="Times New Roman"/>
          <w:lang w:eastAsia="hr-HR"/>
        </w:rPr>
        <w:t>r i j e š i o   j e</w:t>
      </w:r>
    </w:p>
    <w:p w:rsidRDefault="009724EE" w:rsidP="009724EE" w:rsidR="009724EE" w:rsidRPr="009724EE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9724EE" w:rsidP="009724EE" w:rsidR="009724EE" w:rsidRPr="009724EE">
      <w:pPr>
        <w:spacing w:after="0"/>
        <w:rPr>
          <w:rFonts w:cs="Times New Roman" w:eastAsia="Times New Roman"/>
          <w:lang w:eastAsia="hr-HR"/>
        </w:rPr>
      </w:pPr>
    </w:p>
    <w:p w:rsidRDefault="009724EE" w:rsidP="009724EE" w:rsidR="009724EE" w:rsidRPr="009724EE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9724EE">
        <w:rPr>
          <w:rFonts w:cs="Times New Roman" w:eastAsia="Times New Roman"/>
          <w:lang w:eastAsia="hr-HR"/>
        </w:rPr>
        <w:t>Kupcu Borisu Kelemenu, Zagreb, Trg Svibanjskih žrtava 1995. 2, OIB: 88285718814, dosuđuje se nekretnina u vlasništvu stečajnog dužnika GOLF &amp; COUNTRY CLUB d.o.o. u stečaju, Zagreb, Jadranska avenija 6, OIB: 54566277575, koja se u naravi odnosi na:</w:t>
      </w:r>
    </w:p>
    <w:p w:rsidRDefault="009724EE" w:rsidP="009724EE" w:rsidR="009724EE" w:rsidRPr="009724EE">
      <w:pPr>
        <w:spacing w:after="0"/>
        <w:ind w:left="1608"/>
        <w:jc w:val="both"/>
        <w:rPr>
          <w:rFonts w:cs="Times New Roman" w:eastAsia="Times New Roman"/>
          <w:lang w:eastAsia="hr-HR"/>
        </w:rPr>
      </w:pPr>
      <w:r w:rsidRPr="009724EE">
        <w:rPr>
          <w:rFonts w:cs="Times New Roman" w:eastAsia="Times New Roman"/>
          <w:lang w:eastAsia="hr-HR"/>
        </w:rPr>
        <w:t>- OBJEKT ZA SMJEŠTAJ A1-13, upisan u z.k.ul. 5093 k.o.Blato Novo, k.č.br. 7, suvlasnički dio redni broj 27: 30/10000 etažno vlasništvo (E-27), s tri sobe i nusprostorijama u prizemlju i na katu NKP 108,29 čm, s trijemom i stubištem u prizemlju NKP 2,64 čm, terasom u prizemlju NKP 3,51 čm, loggiom na katu NKP 6,83 čm, i kućnim vrtom NKP 6,40 čm (ukupne površine kućnog vrta 64 čm),  ukupne neto korisne površine posebnog dijela 127,67 čm, u nacrtima označen tamno plavom bojom, Jadranska avenija br. 6/24.</w:t>
      </w:r>
    </w:p>
    <w:p w:rsidRDefault="009724EE" w:rsidP="009724EE" w:rsidR="009724EE" w:rsidRPr="009724EE">
      <w:pPr>
        <w:spacing w:after="0"/>
        <w:ind w:left="888"/>
        <w:jc w:val="both"/>
        <w:rPr>
          <w:rFonts w:cs="Times New Roman" w:eastAsia="Times New Roman"/>
          <w:lang w:eastAsia="hr-HR"/>
        </w:rPr>
      </w:pPr>
    </w:p>
    <w:p w:rsidRDefault="009724EE" w:rsidP="009724EE" w:rsidR="009724EE" w:rsidRPr="009724EE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val="en-US"/>
        </w:rPr>
      </w:pPr>
      <w:r w:rsidRPr="009724EE">
        <w:rPr>
          <w:rFonts w:cs="Times New Roman" w:eastAsia="Times New Roman"/>
          <w:lang w:eastAsia="hr-HR"/>
        </w:rPr>
        <w:t xml:space="preserve">Kupovnina za navedenu nekretninu u točki I. izreke  </w:t>
      </w:r>
      <w:r w:rsidRPr="009724EE">
        <w:rPr>
          <w:rFonts w:cs="Times New Roman" w:eastAsia="Times New Roman"/>
          <w:lang w:val="en-US"/>
        </w:rPr>
        <w:t>iznosi 1.094.850,94 kn.</w:t>
      </w:r>
    </w:p>
    <w:p w:rsidRDefault="009724EE" w:rsidP="009724EE" w:rsidR="009724EE" w:rsidRPr="009724EE">
      <w:pPr>
        <w:spacing w:after="0"/>
        <w:ind w:left="1608"/>
        <w:contextualSpacing/>
        <w:jc w:val="both"/>
        <w:rPr>
          <w:rFonts w:cs="Times New Roman" w:eastAsia="Times New Roman"/>
          <w:lang w:eastAsia="hr-HR"/>
        </w:rPr>
      </w:pPr>
    </w:p>
    <w:p w:rsidRDefault="009724EE" w:rsidP="009724EE" w:rsidR="009724EE" w:rsidRPr="009724EE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9724EE">
        <w:rPr>
          <w:rFonts w:cs="Times New Roman" w:eastAsia="Times New Roman"/>
          <w:lang w:eastAsia="hr-HR"/>
        </w:rPr>
        <w:t>Kupac Boris Kelemen, Zagreb, Trg Svibanjskih žrtava 1995. 2, OIB: 88285718814, oslobađa se od polaganja kupovnine s obzirom da je kupac prvi i jedini razlučni vjerovnik koji se namiruje iz kupovnine.</w:t>
      </w:r>
    </w:p>
    <w:p w:rsidRDefault="009724EE" w:rsidP="009724EE" w:rsidR="009724EE" w:rsidRPr="009724EE">
      <w:pPr>
        <w:spacing w:after="0"/>
        <w:ind w:left="2316"/>
        <w:contextualSpacing/>
        <w:jc w:val="both"/>
        <w:rPr>
          <w:rFonts w:cs="Times New Roman" w:eastAsia="Times New Roman"/>
          <w:lang w:eastAsia="hr-HR"/>
        </w:rPr>
      </w:pPr>
    </w:p>
    <w:p w:rsidRDefault="009724EE" w:rsidP="009724EE" w:rsidR="009724EE" w:rsidRPr="009724EE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9724EE">
        <w:rPr>
          <w:rFonts w:cs="Times New Roman" w:eastAsia="Times New Roman"/>
          <w:lang w:eastAsia="hr-HR"/>
        </w:rPr>
        <w:t>Ova imovina predat će se kupcu Borisu Kelemenu, Zagreb, Trg Svibanjskih žrtava 1995. 2, OIB: 88285718814, zaključkom o predaji nakon što ovo rješenje postane pravomoćno, a kupac plati troškove unovčenja.</w:t>
      </w:r>
    </w:p>
    <w:p w:rsidRDefault="009724EE" w:rsidP="009724EE" w:rsidR="009724EE" w:rsidRPr="009724EE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9724EE" w:rsidP="009724EE" w:rsidR="009724EE" w:rsidRPr="009724EE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9724EE">
        <w:rPr>
          <w:rFonts w:cs="Times New Roman" w:eastAsia="Times New Roman"/>
          <w:lang w:eastAsia="hr-HR"/>
        </w:rPr>
        <w:t>Određuje se upis prava vlasništva u korist kupca na dosuđenoj  nekretnini, nakon pravomoćnosti ovog rješenja i nakon uplate troškova unovčenja.</w:t>
      </w:r>
    </w:p>
    <w:p w:rsidRDefault="009724EE" w:rsidP="009724EE" w:rsidR="009724EE" w:rsidRPr="009724EE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9724EE" w:rsidP="009724EE" w:rsidR="009724EE" w:rsidRPr="009724EE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9724EE">
        <w:rPr>
          <w:rFonts w:cs="Times New Roman" w:eastAsia="Times New Roman"/>
          <w:lang w:eastAsia="hr-HR"/>
        </w:rPr>
        <w:t xml:space="preserve">Određuje se brisanje u  z.k.ul. 5093 k.o.Blato Novo, k.č.br. 7, suvlasnički dio redni broj 27: 30/10000 etažno vlasništvo (E-27), s tri sobe i nusprostorijama u prizemlju i na katu NKP 108,29 čm, s trijemom i stubištem u prizemlju </w:t>
      </w:r>
      <w:r w:rsidRPr="009724EE">
        <w:rPr>
          <w:rFonts w:cs="Times New Roman" w:eastAsia="Times New Roman"/>
          <w:lang w:eastAsia="hr-HR"/>
        </w:rPr>
        <w:lastRenderedPageBreak/>
        <w:t>NKP 2,64 čm, terasom u prizemlju NKP 3,51 čm, loggiom na katu NKP 6,83 čm, i kućnim vrtom NKP 6,40 čm (ukupne površine kućnog vrta 64 čm),  ukupne neto korisne površine posebnog dijela 127,67 čm, u nacrtima označen tamno plavom bojom, Jadranska avenija br. 6/24:</w:t>
      </w:r>
    </w:p>
    <w:p w:rsidRDefault="009724EE" w:rsidP="009724EE" w:rsidR="009724EE" w:rsidRPr="009724EE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9724EE" w:rsidP="009724EE" w:rsidR="009724EE" w:rsidRPr="009724EE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724EE">
        <w:rPr>
          <w:rFonts w:cs="Times New Roman" w:eastAsia="Times New Roman"/>
          <w:lang w:eastAsia="hr-HR"/>
        </w:rPr>
        <w:t>- založnog prava za iznos od 2.500.000,00 kn u korist Kelemen Borisa, Zagreb, Trg svibanjskih žrtava 1995. br. 2, OIB: 88285718814, upisanog pod brojem Z-7456/14 od 18. veljače 2014.</w:t>
      </w:r>
    </w:p>
    <w:p w:rsidRDefault="009724EE" w:rsidP="009724EE" w:rsidR="009724EE" w:rsidRPr="009724EE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724EE">
        <w:rPr>
          <w:rFonts w:cs="Times New Roman" w:eastAsia="Times New Roman"/>
          <w:lang w:eastAsia="hr-HR"/>
        </w:rPr>
        <w:t>-  određuje se brisanje plombe pod brojem Z-15972/15 od 8. lipnja 2015,</w:t>
      </w:r>
    </w:p>
    <w:p w:rsidRDefault="009724EE" w:rsidP="009724EE" w:rsidR="009724EE" w:rsidRPr="009724EE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9724EE" w:rsidP="009724EE" w:rsidR="009724EE" w:rsidRPr="009724EE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724EE">
        <w:rPr>
          <w:rFonts w:cs="Times New Roman" w:eastAsia="Times New Roman"/>
          <w:lang w:eastAsia="hr-HR"/>
        </w:rPr>
        <w:t xml:space="preserve">  nakon pravomoćnosti ovog rješenja i nakon što kupac plati troškove unovčenja.</w:t>
      </w:r>
    </w:p>
    <w:p w:rsidRDefault="009724EE" w:rsidP="009724EE" w:rsidR="009724EE" w:rsidRPr="009724EE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9724EE" w:rsidP="009724EE" w:rsidR="009724EE" w:rsidRPr="009724EE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724EE">
        <w:rPr>
          <w:rFonts w:cs="Times New Roman" w:eastAsia="Times New Roman"/>
          <w:lang w:eastAsia="hr-HR"/>
        </w:rPr>
        <w:t>VII</w:t>
      </w:r>
      <w:r w:rsidRPr="009724EE">
        <w:rPr>
          <w:rFonts w:cs="Times New Roman" w:eastAsia="Times New Roman"/>
          <w:b/>
          <w:lang w:eastAsia="hr-HR"/>
        </w:rPr>
        <w:t>.</w:t>
      </w:r>
      <w:r w:rsidRPr="009724EE">
        <w:rPr>
          <w:rFonts w:cs="Times New Roman" w:eastAsia="Times New Roman"/>
          <w:lang w:eastAsia="hr-HR"/>
        </w:rPr>
        <w:t xml:space="preserve"> Nalaže se zemljišnoknjižnom sudu izvršiti upis prava vlasništva na temelju pravomoćnog rješenja o dosudi i potvrde ovog suda da je kupac platio troškove unovčenja.</w:t>
      </w:r>
    </w:p>
    <w:p w:rsidRDefault="009724EE" w:rsidP="009724EE" w:rsidR="009724EE" w:rsidRPr="009724EE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9724EE" w:rsidP="009724EE" w:rsidR="009724EE" w:rsidRPr="009724EE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724EE">
        <w:rPr>
          <w:rFonts w:cs="Times New Roman" w:eastAsia="Times New Roman"/>
          <w:lang w:eastAsia="hr-HR"/>
        </w:rPr>
        <w:t>VIII</w:t>
      </w:r>
      <w:r w:rsidRPr="009724EE">
        <w:rPr>
          <w:rFonts w:cs="Times New Roman" w:eastAsia="Times New Roman"/>
          <w:b/>
          <w:lang w:eastAsia="hr-HR"/>
        </w:rPr>
        <w:t>.</w:t>
      </w:r>
      <w:r w:rsidRPr="009724EE">
        <w:rPr>
          <w:rFonts w:cs="Times New Roman" w:eastAsia="Times New Roman"/>
          <w:lang w:eastAsia="hr-HR"/>
        </w:rPr>
        <w:t xml:space="preserve"> Ovo rješenje će se objaviti na e-oglasnoj ploči ovog suda.</w:t>
      </w:r>
    </w:p>
    <w:p w:rsidRDefault="009724EE" w:rsidP="009724EE" w:rsidR="009724EE" w:rsidRPr="009724EE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9724EE" w:rsidP="009724EE" w:rsidR="009724EE" w:rsidRPr="009724EE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724EE">
        <w:rPr>
          <w:rFonts w:cs="Times New Roman" w:eastAsia="Times New Roman"/>
          <w:lang w:eastAsia="hr-HR"/>
        </w:rPr>
        <w:t>IX. Nalaže se Općinskom sudu u Novom Zagrebu, Zemljišnoknjižni odjel Novi Zagreb zabilježiti u zemljišnim knjigama dosudu nekretnine navedene u točki I. ovog rješenja.</w:t>
      </w:r>
    </w:p>
    <w:p w:rsidRDefault="009724EE" w:rsidP="009724EE" w:rsidR="009724EE" w:rsidRPr="009724EE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9724EE" w:rsidP="009724EE" w:rsidR="009724EE" w:rsidRPr="009724EE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  <w:r w:rsidRPr="009724EE">
        <w:rPr>
          <w:rFonts w:cs="Times New Roman" w:eastAsia="Times New Roman"/>
          <w:lang w:eastAsia="hr-HR"/>
        </w:rPr>
        <w:t>Obrazloženje</w:t>
      </w:r>
    </w:p>
    <w:p w:rsidRDefault="009724EE" w:rsidP="009724EE" w:rsidR="009724EE" w:rsidRPr="009724EE">
      <w:pPr>
        <w:spacing w:after="0"/>
        <w:ind w:firstLine="708"/>
        <w:jc w:val="center"/>
        <w:rPr>
          <w:rFonts w:cs="Times New Roman" w:eastAsia="Times New Roman"/>
          <w:b/>
          <w:lang w:eastAsia="hr-HR"/>
        </w:rPr>
      </w:pPr>
    </w:p>
    <w:p w:rsidRDefault="009724EE" w:rsidP="009724EE" w:rsidR="009724EE" w:rsidRPr="009724EE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724EE">
        <w:rPr>
          <w:rFonts w:cs="Times New Roman" w:eastAsia="Times New Roman"/>
          <w:lang w:eastAsia="hr-HR"/>
        </w:rPr>
        <w:t>Nekretnina stečajnog dužnika navedena u izreci rješenja prodavala se u stečajnom postupku na prijedlog stečajnog upravitelja temeljem odredbe čl. 164. st. 3. Stečajnog zakona (Narodne novine broj 44/96, 29/99, 129/00, 123/03, 82/06, 116/10, 25/12, 133/12, dalje:SZ).</w:t>
      </w:r>
    </w:p>
    <w:p w:rsidRDefault="009724EE" w:rsidP="009724EE" w:rsidR="009724EE" w:rsidRPr="009724EE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9724EE" w:rsidP="009724EE" w:rsidR="009724EE" w:rsidRPr="009724EE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724EE">
        <w:rPr>
          <w:rFonts w:cs="Times New Roman" w:eastAsia="Times New Roman"/>
          <w:lang w:eastAsia="hr-HR"/>
        </w:rPr>
        <w:t>Na prvoj usmenoj javnoj dražbi radi prodaje imovine dužnika kao u izreci rješenja, sudjelovala su tri ponuditelja i to Tihana Nikolić i Romeo Vudrag-Tomasović, Petar Rukavina i Boris Kelemen.</w:t>
      </w:r>
    </w:p>
    <w:p w:rsidRDefault="009724EE" w:rsidP="009724EE" w:rsidR="009724EE" w:rsidRPr="009724EE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9724EE" w:rsidP="009724EE" w:rsidR="009724EE" w:rsidRPr="009724EE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724EE">
        <w:rPr>
          <w:rFonts w:cs="Times New Roman" w:eastAsia="Times New Roman"/>
          <w:lang w:eastAsia="hr-HR"/>
        </w:rPr>
        <w:t>Ponuditelj Boris Kelemen, Zagreb, Trg Svibanjskih žrtava 1995. 2, OIB: 88285718814, dao je ponudu za navedenu imovinu u iznosu od 1.094.850,94 kn, što je najveća ponuda.</w:t>
      </w:r>
    </w:p>
    <w:p w:rsidRDefault="009724EE" w:rsidP="009724EE" w:rsidR="009724EE" w:rsidRPr="009724EE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9724EE" w:rsidP="009724EE" w:rsidR="009724EE" w:rsidRPr="009724EE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724EE">
        <w:rPr>
          <w:rFonts w:cs="Times New Roman" w:eastAsia="Times New Roman"/>
          <w:lang w:eastAsia="hr-HR"/>
        </w:rPr>
        <w:t>Nakon zaključenja dražbe, sudac je utvrdio tu činjenicu i objavio kako je kupac Boris Kelemen, Zagreb, Trg Svibanjskih žrtava 1995. 2, OIB: 88285718814, ispunio uvjete da mu se nekretnina dosudi.</w:t>
      </w:r>
    </w:p>
    <w:p w:rsidRDefault="009724EE" w:rsidP="009724EE" w:rsidR="009724EE" w:rsidRPr="009724EE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9724EE" w:rsidP="009724EE" w:rsidR="009724EE" w:rsidRPr="009724EE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724EE">
        <w:rPr>
          <w:rFonts w:cs="Times New Roman" w:eastAsia="Times New Roman"/>
          <w:lang w:eastAsia="hr-HR"/>
        </w:rPr>
        <w:t>Na osnovi čl. 103. do 109. st. 1. Ovršnog zakona (Narodne novine 112/12) valjalo je odlučiti kao u izreci ovog rješenja, a temeljem odredbe čl. 98. Zakona o zemljišnim knjigama (Narodne novine 100/94) kao u točki IX. izreke ovog rješenja.</w:t>
      </w:r>
    </w:p>
    <w:p w:rsidRDefault="009724EE" w:rsidP="009724EE" w:rsidR="009724EE" w:rsidRPr="009724EE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9724EE" w:rsidP="009724EE" w:rsidR="009724EE" w:rsidRPr="009724EE">
      <w:pPr>
        <w:spacing w:after="0"/>
        <w:jc w:val="center"/>
        <w:rPr>
          <w:rFonts w:cs="Times New Roman" w:eastAsia="Times New Roman"/>
          <w:lang w:eastAsia="hr-HR"/>
        </w:rPr>
      </w:pPr>
      <w:r w:rsidRPr="009724EE">
        <w:rPr>
          <w:rFonts w:cs="Times New Roman" w:eastAsia="Times New Roman"/>
          <w:lang w:eastAsia="hr-HR"/>
        </w:rPr>
        <w:t>U Karlovcu, 10. ožujka 2017.</w:t>
      </w:r>
    </w:p>
    <w:p w:rsidRDefault="009724EE" w:rsidP="009724EE" w:rsidR="009724EE" w:rsidRPr="009724EE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9724EE" w:rsidP="009724EE" w:rsidR="009724EE" w:rsidRPr="009724EE">
      <w:pPr>
        <w:spacing w:after="0"/>
        <w:ind w:left="6372"/>
        <w:jc w:val="both"/>
        <w:rPr>
          <w:rFonts w:cs="Times New Roman" w:eastAsia="Times New Roman"/>
          <w:lang w:eastAsia="hr-HR"/>
        </w:rPr>
      </w:pPr>
      <w:r w:rsidRPr="009724EE">
        <w:rPr>
          <w:rFonts w:cs="Times New Roman" w:eastAsia="Times New Roman"/>
          <w:lang w:eastAsia="hr-HR"/>
        </w:rPr>
        <w:t xml:space="preserve">    Stečajni sudac:                                                                                                                 </w:t>
      </w:r>
    </w:p>
    <w:p w:rsidRDefault="009724EE" w:rsidP="009724EE" w:rsidR="009724EE" w:rsidRPr="009724EE">
      <w:pPr>
        <w:spacing w:after="0"/>
        <w:jc w:val="center"/>
        <w:rPr>
          <w:rFonts w:cs="Times New Roman" w:eastAsia="Times New Roman"/>
          <w:lang w:eastAsia="hr-HR"/>
        </w:rPr>
      </w:pPr>
      <w:r w:rsidRPr="009724EE">
        <w:rPr>
          <w:rFonts w:cs="Times New Roman" w:eastAsia="Times New Roman"/>
          <w:lang w:eastAsia="hr-HR"/>
        </w:rPr>
        <w:t xml:space="preserve">                                                                                             Jadranka Mađeruh,v.r.</w:t>
      </w:r>
    </w:p>
    <w:p w:rsidRDefault="009724EE" w:rsidP="009724EE" w:rsidR="009724EE" w:rsidRPr="009724EE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9724EE" w:rsidP="009724EE" w:rsidR="009724EE" w:rsidRPr="009724EE">
      <w:pPr>
        <w:spacing w:after="0"/>
        <w:jc w:val="center"/>
        <w:rPr>
          <w:rFonts w:cs="Times New Roman" w:eastAsia="Times New Roman"/>
          <w:lang w:eastAsia="hr-HR"/>
        </w:rPr>
      </w:pPr>
      <w:r w:rsidRPr="009724EE">
        <w:rPr>
          <w:rFonts w:cs="Times New Roman" w:eastAsia="Times New Roman"/>
          <w:b/>
          <w:lang w:eastAsia="hr-HR"/>
        </w:rPr>
        <w:t xml:space="preserve">                                                                                             </w:t>
      </w:r>
      <w:r w:rsidRPr="009724EE">
        <w:rPr>
          <w:rFonts w:cs="Times New Roman" w:eastAsia="Times New Roman"/>
          <w:lang w:eastAsia="hr-HR"/>
        </w:rPr>
        <w:t>Za točnost otpravka-</w:t>
      </w:r>
    </w:p>
    <w:p w:rsidRDefault="009724EE" w:rsidP="009724EE" w:rsidR="009724EE" w:rsidRPr="009724EE">
      <w:pPr>
        <w:spacing w:after="0"/>
        <w:jc w:val="center"/>
        <w:rPr>
          <w:rFonts w:cs="Times New Roman" w:eastAsia="Times New Roman"/>
          <w:lang w:eastAsia="hr-HR"/>
        </w:rPr>
      </w:pPr>
      <w:r w:rsidRPr="009724EE">
        <w:rPr>
          <w:rFonts w:cs="Times New Roman" w:eastAsia="Times New Roman"/>
          <w:lang w:eastAsia="hr-HR"/>
        </w:rPr>
        <w:t xml:space="preserve">                                                                                             ovlašteni službenik:</w:t>
      </w:r>
    </w:p>
    <w:p w:rsidRDefault="009724EE" w:rsidP="009724EE" w:rsidR="009724EE" w:rsidRPr="009724EE">
      <w:pPr>
        <w:spacing w:after="0"/>
        <w:jc w:val="center"/>
        <w:rPr>
          <w:rFonts w:cs="Times New Roman" w:eastAsia="Times New Roman"/>
          <w:lang w:eastAsia="hr-HR"/>
        </w:rPr>
      </w:pPr>
      <w:r w:rsidRPr="009724EE">
        <w:rPr>
          <w:rFonts w:cs="Times New Roman" w:eastAsia="Times New Roman"/>
          <w:lang w:eastAsia="hr-HR"/>
        </w:rPr>
        <w:t xml:space="preserve">                                                                                           Draženka Prpić</w:t>
      </w:r>
    </w:p>
    <w:p w:rsidRDefault="009724EE" w:rsidP="009724EE" w:rsidR="009724EE" w:rsidRPr="009724EE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9724EE" w:rsidP="009724EE" w:rsidR="009724EE" w:rsidRPr="009724EE">
      <w:pPr>
        <w:tabs>
          <w:tab w:pos="642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9724EE">
        <w:rPr>
          <w:rFonts w:cs="Times New Roman" w:eastAsia="Times New Roman"/>
          <w:lang w:eastAsia="hr-HR"/>
        </w:rPr>
        <w:t>PRAVNA POUKA:</w:t>
      </w:r>
    </w:p>
    <w:p w:rsidRDefault="009724EE" w:rsidP="009724EE" w:rsidR="009724EE" w:rsidRPr="009724EE">
      <w:pPr>
        <w:tabs>
          <w:tab w:pos="642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9724EE">
        <w:rPr>
          <w:rFonts w:cs="Times New Roman" w:eastAsia="Times New Roman"/>
          <w:lang w:eastAsia="hr-HR"/>
        </w:rPr>
        <w:t>Protiv ovog rješenja dopuštena je žalba Visokom trgovačkom sudu RH u Zagrebu. Žalba se podnosi putem ovog suda, u 3 primjerka, u roku 8 dana od dana dostave prijepisa ovog rješenja.</w:t>
      </w:r>
    </w:p>
    <w:p w:rsidRDefault="009724EE" w:rsidP="009724EE" w:rsidR="009724EE" w:rsidRPr="009724EE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9724EE" w:rsidP="009724EE" w:rsidR="009724EE" w:rsidRPr="009724EE">
      <w:pPr>
        <w:spacing w:after="0"/>
        <w:rPr>
          <w:rFonts w:cs="Times New Roman" w:eastAsia="Times New Roman"/>
          <w:lang w:eastAsia="hr-HR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740318"/>
      <w:docPartObj>
        <w:docPartGallery w:val="Page Numbers (Top of Page)"/>
        <w:docPartUnique/>
      </w:docPartObj>
    </w:sdtPr>
    <w:sdtContent>
      <w:p w:rsidRDefault="009724EE" w:rsidR="009724EE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1</w:t>
        </w:r>
        <w:r>
          <w:fldChar w:fldCharType="end"/>
        </w:r>
      </w:p>
    </w:sdtContent>
  </w:sdt>
  <w:p w:rsidRDefault="009724EE" w:rsidR="008333A9">
    <w:pPr>
      <w:pStyle w:val="Zaglavlje"/>
    </w:pPr>
    <w:r>
      <w:t>1 St-245/15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63527A9"/>
    <w:multiLevelType w:val="hybridMultilevel"/>
    <w:tmpl w:val="26783EC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2231AAE"/>
    <w:multiLevelType w:val="hybridMultilevel"/>
    <w:tmpl w:val="331E662E"/>
    <w:lvl w:tplc="F3327D32" w:ilvl="0">
      <w:start w:val="1"/>
      <w:numFmt w:val="upperRoman"/>
      <w:lvlText w:val="%1."/>
      <w:lvlJc w:val="left"/>
      <w:pPr>
        <w:tabs>
          <w:tab w:pos="1608" w:val="num"/>
        </w:tabs>
        <w:ind w:hanging="720" w:left="1608"/>
      </w:pPr>
    </w:lvl>
    <w:lvl w:tplc="47A03FF6" w:ilvl="1">
      <w:start w:val="1"/>
      <w:numFmt w:val="decimal"/>
      <w:lvlText w:val="%2."/>
      <w:lvlJc w:val="left"/>
      <w:pPr>
        <w:tabs>
          <w:tab w:pos="1968" w:val="num"/>
        </w:tabs>
        <w:ind w:hanging="360" w:left="1968"/>
      </w:pPr>
    </w:lvl>
    <w:lvl w:tplc="041A001B" w:ilvl="2">
      <w:start w:val="1"/>
      <w:numFmt w:val="lowerRoman"/>
      <w:lvlText w:val="%3."/>
      <w:lvlJc w:val="right"/>
      <w:pPr>
        <w:tabs>
          <w:tab w:pos="2688" w:val="num"/>
        </w:tabs>
        <w:ind w:hanging="180" w:left="2688"/>
      </w:pPr>
    </w:lvl>
    <w:lvl w:tplc="041A000F" w:ilvl="3">
      <w:start w:val="1"/>
      <w:numFmt w:val="decimal"/>
      <w:lvlText w:val="%4."/>
      <w:lvlJc w:val="left"/>
      <w:pPr>
        <w:tabs>
          <w:tab w:pos="3408" w:val="num"/>
        </w:tabs>
        <w:ind w:hanging="360" w:left="3408"/>
      </w:pPr>
    </w:lvl>
    <w:lvl w:tplc="041A0019" w:ilvl="4">
      <w:start w:val="1"/>
      <w:numFmt w:val="lowerLetter"/>
      <w:lvlText w:val="%5."/>
      <w:lvlJc w:val="left"/>
      <w:pPr>
        <w:tabs>
          <w:tab w:pos="4128" w:val="num"/>
        </w:tabs>
        <w:ind w:hanging="360" w:left="4128"/>
      </w:pPr>
    </w:lvl>
    <w:lvl w:tplc="041A001B" w:ilvl="5">
      <w:start w:val="1"/>
      <w:numFmt w:val="lowerRoman"/>
      <w:lvlText w:val="%6."/>
      <w:lvlJc w:val="right"/>
      <w:pPr>
        <w:tabs>
          <w:tab w:pos="4848" w:val="num"/>
        </w:tabs>
        <w:ind w:hanging="180" w:left="4848"/>
      </w:pPr>
    </w:lvl>
    <w:lvl w:tplc="041A000F" w:ilvl="6">
      <w:start w:val="1"/>
      <w:numFmt w:val="decimal"/>
      <w:lvlText w:val="%7."/>
      <w:lvlJc w:val="left"/>
      <w:pPr>
        <w:tabs>
          <w:tab w:pos="5568" w:val="num"/>
        </w:tabs>
        <w:ind w:hanging="360" w:left="5568"/>
      </w:pPr>
    </w:lvl>
    <w:lvl w:tplc="041A0019" w:ilvl="7">
      <w:start w:val="1"/>
      <w:numFmt w:val="lowerLetter"/>
      <w:lvlText w:val="%8."/>
      <w:lvlJc w:val="left"/>
      <w:pPr>
        <w:tabs>
          <w:tab w:pos="6288" w:val="num"/>
        </w:tabs>
        <w:ind w:hanging="360" w:left="6288"/>
      </w:pPr>
    </w:lvl>
    <w:lvl w:tplc="041A001B" w:ilvl="8">
      <w:start w:val="1"/>
      <w:numFmt w:val="lowerRoman"/>
      <w:lvlText w:val="%9."/>
      <w:lvlJc w:val="right"/>
      <w:pPr>
        <w:tabs>
          <w:tab w:pos="7008" w:val="num"/>
        </w:tabs>
        <w:ind w:hanging="180" w:left="7008"/>
      </w:p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1"/>
  </w:num>
  <w:num w:numId="5">
    <w:abstractNumId w:val="43"/>
  </w:num>
  <w:num w:numId="6">
    <w:abstractNumId w:val="20"/>
  </w:num>
  <w:num w:numId="7">
    <w:abstractNumId w:val="21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9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6"/>
  </w:num>
  <w:num w:numId="20">
    <w:abstractNumId w:val="22"/>
  </w:num>
  <w:num w:numId="21">
    <w:abstractNumId w:val="23"/>
  </w:num>
  <w:num w:numId="22">
    <w:abstractNumId w:val="18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4EE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96271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ožujka 2017.</izvorni_sadrzaj>
    <derivirana_varijabla naziv="DomainObject.DatumDonosenjaOdluke_1">10.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St-245/2015-169</izvorni_sadrzaj>
    <derivirana_varijabla naziv="DomainObject.Oznaka_1">St-245/2015-169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245</izvorni_sadrzaj>
    <derivirana_varijabla naziv="DomainObject.Predmet.Broj_1">245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ožujka 2015.</izvorni_sadrzaj>
    <derivirana_varijabla naziv="DomainObject.Predmet.DatumOsnivanja_1">30. ožujka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St-245/2015</izvorni_sadrzaj>
    <derivirana_varijabla naziv="DomainObject.Predmet.OznakaBroj_1">St-245/2015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GOLF &amp; COUNTRY CLUB ZAGREB d.o.o. za trgovinu, zastupanje, ugostiteljstvo i turizam</izvorni_sadrzaj>
    <derivirana_varijabla naziv="DomainObject.Predmet.ProtustrankaFormated_1">  GOLF &amp; COUNTRY CLUB ZAGREB d.o.o. za trgovinu, zastupanje, ugostiteljstvo i turizam</derivirana_varijabla>
  </DomainObject.Predmet.ProtustrankaFormated>
  <DomainObject.Predmet.ProtustrankaFormatedOIB>
    <izvorni_sadrzaj>  GOLF &amp; COUNTRY CLUB ZAGREB d.o.o. za trgovinu, zastupanje, ugostiteljstvo i turizam, OIB 54566277575</izvorni_sadrzaj>
    <derivirana_varijabla naziv="DomainObject.Predmet.ProtustrankaFormatedOIB_1">  GOLF &amp; COUNTRY CLUB ZAGREB d.o.o. za trgovinu, zastupanje, ugostiteljstvo i turizam, OIB 54566277575</derivirana_varijabla>
  </DomainObject.Predmet.ProtustrankaFormatedOIB>
  <DomainObject.Predmet.ProtustrankaFormatedWithAdress>
    <izvorni_sadrzaj> GOLF &amp; COUNTRY CLUB ZAGREB d.o.o. za trgovinu, zastupanje, ugostiteljstvo i turizam, Jadranska avenija 6, 10000 Zagreb</izvorni_sadrzaj>
    <derivirana_varijabla naziv="DomainObject.Predmet.ProtustrankaFormatedWithAdress_1"> GOLF &amp; COUNTRY CLUB ZAGREB d.o.o. za trgovinu, zastupanje, ugostiteljstvo i turizam, Jadranska avenija 6, 10000 Zagreb</derivirana_varijabla>
  </DomainObject.Predmet.ProtustrankaFormatedWithAdress>
  <DomainObject.Predmet.ProtustrankaFormatedWithAdressOIB>
    <izvorni_sadrzaj> GOLF &amp; COUNTRY CLUB ZAGREB d.o.o. za trgovinu, zastupanje, ugostiteljstvo i turizam, OIB 54566277575, Jadranska avenija 6, 10000 Zagreb</izvorni_sadrzaj>
    <derivirana_varijabla naziv="DomainObject.Predmet.ProtustrankaFormatedWithAdressOIB_1"> GOLF &amp; COUNTRY CLUB ZAGREB d.o.o. za trgovinu, zastupanje, ugostiteljstvo i turizam, OIB 54566277575, Jadranska avenija 6, 10000 Zagreb</derivirana_varijabla>
  </DomainObject.Predmet.ProtustrankaFormatedWithAdressOIB>
  <DomainObject.Predmet.ProtustrankaWithAdress>
    <izvorni_sadrzaj>GOLF &amp; COUNTRY CLUB ZAGREB d.o.o. za trgovinu, zastupanje, ugostiteljstvo i turizam Jadranska avenija 6, 10000 Zagreb</izvorni_sadrzaj>
    <derivirana_varijabla naziv="DomainObject.Predmet.ProtustrankaWithAdress_1">GOLF &amp; COUNTRY CLUB ZAGREB d.o.o. za trgovinu, zastupanje, ugostiteljstvo i turizam Jadranska avenija 6, 10000 Zagreb</derivirana_varijabla>
  </DomainObject.Predmet.ProtustrankaWithAdress>
  <DomainObject.Predmet.ProtustrankaWithAdressOIB>
    <izvorni_sadrzaj>GOLF &amp; COUNTRY CLUB ZAGREB d.o.o. za trgovinu, zastupanje, ugostiteljstvo i turizam, OIB 54566277575, Jadranska avenija 6, 10000 Zagreb</izvorni_sadrzaj>
    <derivirana_varijabla naziv="DomainObject.Predmet.ProtustrankaWithAdressOIB_1">GOLF &amp; COUNTRY CLUB ZAGREB d.o.o. za trgovinu, zastupanje, ugostiteljstvo i turizam, OIB 54566277575, Jadranska avenija 6, 10000 Zagreb</derivirana_varijabla>
  </DomainObject.Predmet.ProtustrankaWithAdressOIB>
  <DomainObject.Predmet.ProtustrankaNazivFormated>
    <izvorni_sadrzaj>GOLF &amp; COUNTRY CLUB ZAGREB d.o.o. za trgovinu, zastupanje, ugostiteljstvo i turizam</izvorni_sadrzaj>
    <derivirana_varijabla naziv="DomainObject.Predmet.ProtustrankaNazivFormated_1">GOLF &amp; COUNTRY CLUB ZAGREB d.o.o. za trgovinu, zastupanje, ugostiteljstvo i turizam</derivirana_varijabla>
  </DomainObject.Predmet.ProtustrankaNazivFormated>
  <DomainObject.Predmet.ProtustrankaNazivFormatedOIB>
    <izvorni_sadrzaj>GOLF &amp; COUNTRY CLUB ZAGREB d.o.o. za trgovinu, zastupanje, ugostiteljstvo i turizam, OIB 54566277575</izvorni_sadrzaj>
    <derivirana_varijabla naziv="DomainObject.Predmet.ProtustrankaNazivFormatedOIB_1">GOLF &amp; COUNTRY CLUB ZAGREB d.o.o. za trgovinu, zastupanje, ugostiteljstvo i turizam, OIB 54566277575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Tihana Nikolić; ROST-ŠPORT d.o.o. za trgovinu na veliko i malo, vanjskotrgovačku djelatnost i marketing; Petar Rukavina</izvorni_sadrzaj>
    <derivirana_varijabla naziv="DomainObject.Predmet.StrankaFormated_1">  FINA Regionalni centar Zagreb; Tihana Nikolić; ROST-ŠPORT d.o.o. za trgovinu na veliko i malo, vanjskotrgovačku djelatnost i marketing; Petar Rukavina</derivirana_varijabla>
  </DomainObject.Predmet.StrankaFormated>
  <DomainObject.Predmet.StrankaFormatedOIB>
    <izvorni_sadrzaj>  FINA Regionalni centar Zagreb, OIB 85821130368; Tihana Nikolić, OIB 02158057271; ROST-ŠPORT d.o.o. za trgovinu na veliko i malo, vanjskotrgovačku djelatnost i marketing, OIB 63693671750; Petar Rukavina</izvorni_sadrzaj>
    <derivirana_varijabla naziv="DomainObject.Predmet.StrankaFormatedOIB_1">  FINA Regionalni centar Zagreb, OIB 85821130368; Tihana Nikolić, OIB 02158057271; ROST-ŠPORT d.o.o. za trgovinu na veliko i malo, vanjskotrgovačku djelatnost i marketing, OIB 63693671750; Petar Rukavina</derivirana_varijabla>
  </DomainObject.Predmet.StrankaFormatedOIB>
  <DomainObject.Predmet.StrankaFormatedWithAdress>
    <izvorni_sadrzaj> FINA Regionalni centar Zagreb, Koturaškan 43, 10000 Zagreb; Tihana Nikolić, Tratinska 44, 10000 Zagreb; ROST-ŠPORT d.o.o. za trgovinu na veliko i malo, vanjskotrgovačku djelatnost i marketing, II Poljanice 8, 10000 Zagreb; Petar Rukavina</izvorni_sadrzaj>
    <derivirana_varijabla naziv="DomainObject.Predmet.StrankaFormatedWithAdress_1"> FINA Regionalni centar Zagreb, Koturaškan 43, 10000 Zagreb; Tihana Nikolić, Tratinska 44, 10000 Zagreb; ROST-ŠPORT d.o.o. za trgovinu na veliko i malo, vanjskotrgovačku djelatnost i marketing, II Poljanice 8, 10000 Zagreb; Petar Rukavina</derivirana_varijabla>
  </DomainObject.Predmet.StrankaFormatedWithAdress>
  <DomainObject.Predmet.StrankaFormatedWithAdressOIB>
    <izvorni_sadrzaj> FINA Regionalni centar Zagreb, OIB 85821130368, Koturaškan 43, 10000 Zagreb; Tihana Nikolić, OIB 02158057271, Tratinska 44, 10000 Zagreb; ROST-ŠPORT d.o.o. za trgovinu na veliko i malo, vanjskotrgovačku djelatnost i marketing, OIB 63693671750, II Poljanice 8, 10000 Zagreb; Petar Rukavina</izvorni_sadrzaj>
    <derivirana_varijabla naziv="DomainObject.Predmet.StrankaFormatedWithAdressOIB_1"> FINA Regionalni centar Zagreb, OIB 85821130368, Koturaškan 43, 10000 Zagreb; Tihana Nikolić, OIB 02158057271, Tratinska 44, 10000 Zagreb; ROST-ŠPORT d.o.o. za trgovinu na veliko i malo, vanjskotrgovačku djelatnost i marketing, OIB 63693671750, II Poljanice 8, 10000 Zagreb; Petar Rukavina</derivirana_varijabla>
  </DomainObject.Predmet.StrankaFormatedWithAdressOIB>
  <DomainObject.Predmet.StrankaWithAdress>
    <izvorni_sadrzaj>FINA Regionalni centar Zagreb Koturaškan 43,10000 Zagreb,Tihana Nikolić Tratinska 44,10000 Zagreb,ROST-ŠPORT d.o.o. za trgovinu na veliko i malo, vanjskotrgovačku djelatnost i marketing II Poljanice 8,10000 Zagreb,Petar Rukavina </izvorni_sadrzaj>
    <derivirana_varijabla naziv="DomainObject.Predmet.StrankaWithAdress_1">FINA Regionalni centar Zagreb Koturaškan 43,10000 Zagreb,Tihana Nikolić Tratinska 44,10000 Zagreb,ROST-ŠPORT d.o.o. za trgovinu na veliko i malo, vanjskotrgovačku djelatnost i marketing II Poljanice 8,10000 Zagreb,Petar Rukavina </derivirana_varijabla>
  </DomainObject.Predmet.StrankaWithAdress>
  <DomainObject.Predmet.StrankaWithAdressOIB>
    <izvorni_sadrzaj>FINA Regionalni centar Zagreb, OIB 85821130368, Koturaškan 43,10000 Zagreb,Tihana Nikolić, OIB 02158057271, Tratinska 44,10000 Zagreb,ROST-ŠPORT d.o.o. za trgovinu na veliko i malo, vanjskotrgovačku djelatnost i marketing, OIB 63693671750, II Poljanice 8,10000 Zagreb,Petar Rukavina</izvorni_sadrzaj>
    <derivirana_varijabla naziv="DomainObject.Predmet.StrankaWithAdressOIB_1">FINA Regionalni centar Zagreb, OIB 85821130368, Koturaškan 43,10000 Zagreb,Tihana Nikolić, OIB 02158057271, Tratinska 44,10000 Zagreb,ROST-ŠPORT d.o.o. za trgovinu na veliko i malo, vanjskotrgovačku djelatnost i marketing, OIB 63693671750, II Poljanice 8,10000 Zagreb,Petar Rukavina</derivirana_varijabla>
  </DomainObject.Predmet.StrankaWithAdressOIB>
  <DomainObject.Predmet.StrankaNazivFormated>
    <izvorni_sadrzaj>FINA Regionalni centar Zagreb,Tihana Nikolić,ROST-ŠPORT d.o.o. za trgovinu na veliko i malo, vanjskotrgovačku djelatnost i marketing,Petar Rukavina</izvorni_sadrzaj>
    <derivirana_varijabla naziv="DomainObject.Predmet.StrankaNazivFormated_1">FINA Regionalni centar Zagreb,Tihana Nikolić,ROST-ŠPORT d.o.o. za trgovinu na veliko i malo, vanjskotrgovačku djelatnost i marketing,Petar Rukavina</derivirana_varijabla>
  </DomainObject.Predmet.StrankaNazivFormated>
  <DomainObject.Predmet.StrankaNazivFormatedOIB>
    <izvorni_sadrzaj>FINA Regionalni centar Zagreb, OIB 85821130368,Tihana Nikolić, OIB 02158057271,ROST-ŠPORT d.o.o. za trgovinu na veliko i malo, vanjskotrgovačku djelatnost i marketing, OIB 63693671750,Petar Rukavina</izvorni_sadrzaj>
    <derivirana_varijabla naziv="DomainObject.Predmet.StrankaNazivFormatedOIB_1">FINA Regionalni centar Zagreb, OIB 85821130368,Tihana Nikolić, OIB 02158057271,ROST-ŠPORT d.o.o. za trgovinu na veliko i malo, vanjskotrgovačku djelatnost i marketing, OIB 63693671750,Petar Rukavina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  <item>Tihana Nikolić</item>
      <item>ROST-ŠPORT d.o.o. za trgovinu na veliko i malo, vanjskotrgovačku djelatnost i marketing</item>
      <item>Petar Rukavina</item>
    </izvorni_sadrzaj>
    <derivirana_varijabla naziv="DomainObject.Predmet.StrankaListFormated_1">
      <item>FINA Regionalni centar Zagreb</item>
      <item>Tihana Nikolić</item>
      <item>ROST-ŠPORT d.o.o. za trgovinu na veliko i malo, vanjskotrgovačku djelatnost i marketing</item>
      <item>Petar Rukavina</item>
    </derivirana_varijabla>
  </DomainObject.Predmet.StrankaListFormated>
  <DomainObject.Predmet.StrankaListFormatedOIB>
    <izvorni_sadrzaj>
      <item>FINA Regionalni centar Zagreb, OIB 85821130368</item>
      <item>Tihana Nikolić, OIB 02158057271</item>
      <item>ROST-ŠPORT d.o.o. za trgovinu na veliko i malo, vanjskotrgovačku djelatnost i marketing, OIB 63693671750</item>
      <item>Petar Rukavina</item>
    </izvorni_sadrzaj>
    <derivirana_varijabla naziv="DomainObject.Predmet.StrankaListFormatedOIB_1">
      <item>FINA Regionalni centar Zagreb, OIB 85821130368</item>
      <item>Tihana Nikolić, OIB 02158057271</item>
      <item>ROST-ŠPORT d.o.o. za trgovinu na veliko i malo, vanjskotrgovačku djelatnost i marketing, OIB 63693671750</item>
      <item>Petar Rukavina</item>
    </derivirana_varijabla>
  </DomainObject.Predmet.StrankaListFormatedOIB>
  <DomainObject.Predmet.StrankaListFormatedWithAdress>
    <izvorni_sadrzaj>
      <item>FINA Regionalni centar Zagreb, Koturaškan 43, 10000 Zagreb</item>
      <item>Tihana Nikolić, Tratinska 44, 10000 Zagreb</item>
      <item>ROST-ŠPORT d.o.o. za trgovinu na veliko i malo, vanjskotrgovačku djelatnost i marketing, II Poljanice 8, 10000 Zagreb</item>
      <item>Petar Rukavina</item>
    </izvorni_sadrzaj>
    <derivirana_varijabla naziv="DomainObject.Predmet.StrankaListFormatedWithAdress_1">
      <item>FINA Regionalni centar Zagreb, Koturaškan 43, 10000 Zagreb</item>
      <item>Tihana Nikolić, Tratinska 44, 10000 Zagreb</item>
      <item>ROST-ŠPORT d.o.o. za trgovinu na veliko i malo, vanjskotrgovačku djelatnost i marketing, II Poljanice 8, 10000 Zagreb</item>
      <item>Petar Rukavina</item>
    </derivirana_varijabla>
  </DomainObject.Predmet.StrankaListFormatedWithAdress>
  <DomainObject.Predmet.StrankaListFormatedWithAdressOIB>
    <izvorni_sadrzaj>
      <item>FINA Regionalni centar Zagreb, OIB 85821130368, Koturaškan 43, 10000 Zagreb</item>
      <item>Tihana Nikolić, OIB 02158057271, Tratinska 44, 10000 Zagreb</item>
      <item>ROST-ŠPORT d.o.o. za trgovinu na veliko i malo, vanjskotrgovačku djelatnost i marketing, OIB 63693671750, II Poljanice 8, 10000 Zagreb</item>
      <item>Petar Rukavina</item>
    </izvorni_sadrzaj>
    <derivirana_varijabla naziv="DomainObject.Predmet.StrankaListFormatedWithAdressOIB_1">
      <item>FINA Regionalni centar Zagreb, OIB 85821130368, Koturaškan 43, 10000 Zagreb</item>
      <item>Tihana Nikolić, OIB 02158057271, Tratinska 44, 10000 Zagreb</item>
      <item>ROST-ŠPORT d.o.o. za trgovinu na veliko i malo, vanjskotrgovačku djelatnost i marketing, OIB 63693671750, II Poljanice 8, 10000 Zagreb</item>
      <item>Petar Rukavina</item>
    </derivirana_varijabla>
  </DomainObject.Predmet.StrankaListFormatedWithAdressOIB>
  <DomainObject.Predmet.StrankaListNazivFormated>
    <izvorni_sadrzaj>
      <item>FINA Regionalni centar Zagreb</item>
      <item>Tihana Nikolić</item>
      <item>ROST-ŠPORT d.o.o. za trgovinu na veliko i malo, vanjskotrgovačku djelatnost i marketing</item>
      <item>Petar Rukavina</item>
    </izvorni_sadrzaj>
    <derivirana_varijabla naziv="DomainObject.Predmet.StrankaListNazivFormated_1">
      <item>FINA Regionalni centar Zagreb</item>
      <item>Tihana Nikolić</item>
      <item>ROST-ŠPORT d.o.o. za trgovinu na veliko i malo, vanjskotrgovačku djelatnost i marketing</item>
      <item>Petar Rukavina</item>
    </derivirana_varijabla>
  </DomainObject.Predmet.StrankaListNazivFormated>
  <DomainObject.Predmet.StrankaListNazivFormatedOIB>
    <izvorni_sadrzaj>
      <item>FINA Regionalni centar Zagreb, OIB 85821130368</item>
      <item>Tihana Nikolić, OIB 02158057271</item>
      <item>ROST-ŠPORT d.o.o. za trgovinu na veliko i malo, vanjskotrgovačku djelatnost i marketing, OIB 63693671750</item>
      <item>Petar Rukavina</item>
    </izvorni_sadrzaj>
    <derivirana_varijabla naziv="DomainObject.Predmet.StrankaListNazivFormatedOIB_1">
      <item>FINA Regionalni centar Zagreb, OIB 85821130368</item>
      <item>Tihana Nikolić, OIB 02158057271</item>
      <item>ROST-ŠPORT d.o.o. za trgovinu na veliko i malo, vanjskotrgovačku djelatnost i marketing, OIB 63693671750</item>
      <item>Petar Rukavina</item>
    </derivirana_varijabla>
  </DomainObject.Predmet.StrankaListNazivFormatedOIB>
  <DomainObject.Predmet.ProtuStrankaListFormated>
    <izvorni_sadrzaj>
      <item>GOLF &amp; COUNTRY CLUB ZAGREB d.o.o. za trgovinu, zastupanje, ugostiteljstvo i turizam</item>
    </izvorni_sadrzaj>
    <derivirana_varijabla naziv="DomainObject.Predmet.ProtuStrankaListFormated_1">
      <item>GOLF &amp; COUNTRY CLUB ZAGREB d.o.o. za trgovinu, zastupanje, ugostiteljstvo i turizam</item>
    </derivirana_varijabla>
  </DomainObject.Predmet.ProtuStrankaListFormated>
  <DomainObject.Predmet.ProtuStrankaListFormatedOIB>
    <izvorni_sadrzaj>
      <item>GOLF &amp; COUNTRY CLUB ZAGREB d.o.o. za trgovinu, zastupanje, ugostiteljstvo i turizam, OIB 54566277575</item>
    </izvorni_sadrzaj>
    <derivirana_varijabla naziv="DomainObject.Predmet.ProtuStrankaListFormatedOIB_1">
      <item>GOLF &amp; COUNTRY CLUB ZAGREB d.o.o. za trgovinu, zastupanje, ugostiteljstvo i turizam, OIB 54566277575</item>
    </derivirana_varijabla>
  </DomainObject.Predmet.ProtuStrankaListFormatedOIB>
  <DomainObject.Predmet.ProtuStrankaListFormatedWithAdress>
    <izvorni_sadrzaj>
      <item>GOLF &amp; COUNTRY CLUB ZAGREB d.o.o. za trgovinu, zastupanje, ugostiteljstvo i turizam, Jadranska avenija 6, 10000 Zagreb</item>
    </izvorni_sadrzaj>
    <derivirana_varijabla naziv="DomainObject.Predmet.ProtuStrankaListFormatedWithAdress_1">
      <item>GOLF &amp; COUNTRY CLUB ZAGREB d.o.o. za trgovinu, zastupanje, ugostiteljstvo i turizam, Jadranska avenija 6, 10000 Zagreb</item>
    </derivirana_varijabla>
  </DomainObject.Predmet.ProtuStrankaListFormatedWithAdress>
  <DomainObject.Predmet.ProtuStrankaListFormatedWithAdressOIB>
    <izvorni_sadrzaj>
      <item>GOLF &amp; COUNTRY CLUB ZAGREB d.o.o. za trgovinu, zastupanje, ugostiteljstvo i turizam, OIB 54566277575, Jadranska avenija 6, 10000 Zagreb</item>
    </izvorni_sadrzaj>
    <derivirana_varijabla naziv="DomainObject.Predmet.ProtuStrankaListFormatedWithAdressOIB_1">
      <item>GOLF &amp; COUNTRY CLUB ZAGREB d.o.o. za trgovinu, zastupanje, ugostiteljstvo i turizam, OIB 54566277575, Jadranska avenija 6, 10000 Zagreb</item>
    </derivirana_varijabla>
  </DomainObject.Predmet.ProtuStrankaListFormatedWithAdressOIB>
  <DomainObject.Predmet.ProtuStrankaListNazivFormated>
    <izvorni_sadrzaj>
      <item>GOLF &amp; COUNTRY CLUB ZAGREB d.o.o. za trgovinu, zastupanje, ugostiteljstvo i turizam</item>
    </izvorni_sadrzaj>
    <derivirana_varijabla naziv="DomainObject.Predmet.ProtuStrankaListNazivFormated_1">
      <item>GOLF &amp; COUNTRY CLUB ZAGREB d.o.o. za trgovinu, zastupanje, ugostiteljstvo i turizam</item>
    </derivirana_varijabla>
  </DomainObject.Predmet.ProtuStrankaListNazivFormated>
  <DomainObject.Predmet.ProtuStrankaListNazivFormatedOIB>
    <izvorni_sadrzaj>
      <item>GOLF &amp; COUNTRY CLUB ZAGREB d.o.o. za trgovinu, zastupanje, ugostiteljstvo i turizam, OIB 54566277575</item>
    </izvorni_sadrzaj>
    <derivirana_varijabla naziv="DomainObject.Predmet.ProtuStrankaListNazivFormatedOIB_1">
      <item>GOLF &amp; COUNTRY CLUB ZAGREB d.o.o. za trgovinu, zastupanje, ugostiteljstvo i turizam, OIB 54566277575</item>
    </derivirana_varijabla>
  </DomainObject.Predmet.ProtuStrankaListNazivFormatedOIB>
  <DomainObject.Predmet.OstaliListFormated>
    <izvorni_sadrzaj>
      <item>Marija Vujčić Turkulin</item>
      <item>Vinko Arelić</item>
      <item>Zoran Bauer</item>
      <item>TEICO društvo s ograničenom odgovornošću za proizvodnju, unutrašnju i vanjsku trgovinu i usluge</item>
      <item>Marko Tušek</item>
      <item>Lidija Lončarević</item>
      <item>Odvjetničko društvo Marić, Drugović&amp;Sekovanić</item>
      <item>HRVATSKA POŠTANSKA BANKA d.d.</item>
      <item>STROJOPROMET-ZAGREB servis, trgovina i dorada robe, d.o.o.</item>
      <item>Županijsko državno odvjetništvo u Zagrebu</item>
      <item>HRVATSKA BANKA ZA OBNOVU I RAZVITAK</item>
      <item>GRAD ZAGREB</item>
      <item>Odvjetnik Alan Hranillović</item>
      <item>Porezna  uprava Zagreb</item>
      <item>EKOPLAN-SUSTAVI društvo s ograničenom odgovornošću za graditeljstvo i trgovinu</item>
      <item>VODOOPSKRBA I ODVODNJA društvo s ograničenom odgovornošću za javnu vodoopskrbu i odvodnju</item>
      <item>Ministarstvo poljoprivrede, Uprava vodnog gospodarstva</item>
      <item>Hrvatska radiotelevizija</item>
      <item>DAMJANOVIĆ d.o.o. za građevinarstvo i inženjering</item>
      <item>Marin Andrijašević</item>
      <item>S.T.P. društvo s ograničenom odgovornošću za servis, trgovinu i promet</item>
      <item>ŽELVA, društvo s ograničenom odgovornošću za trgovinu i usluge</item>
      <item>ADING-PROJEKT d.o.o. za graditeljstvo</item>
      <item>Željko Žužić</item>
      <item>MARKO ŠALIĆ, vlasnik obrta POLET</item>
      <item>EOS MATRIX d.o.o. za poslovne usluge</item>
      <item>TEXO MANAGEMENT  d.o.o. za usluge</item>
      <item>Tonka Grgičević</item>
      <item>KAJZER-PROM d.o.o. za unutarnju i vanjsku trgovinu i usluge u stečaju</item>
      <item>MABA-COM, društvo s ograničenom odgovornošću za proizvodnju itrgovinu</item>
      <item>Nikola Kovačević</item>
      <item>Odvjetničko društvo Hanžeković &amp; Partneri društvo s ograničenom odgovornošću</item>
      <item>Marija Turudić</item>
      <item>Viktor Pisanski</item>
      <item>Branko Skerlev</item>
      <item>TEXO MANAGEMENT  d.o.o. za usluge</item>
      <item>Branko Skerlev</item>
      <item>Branimir Ambreković</item>
      <item>Odvjetničko društvo KARDUM I PARTNERI, javno trgovačko društvo</item>
      <item>BAUER GRUPA društvo s ograničenom odgovornošću za tiskarsku djelatnost i trgovinu</item>
      <item>Alek Konić</item>
      <item>Marin Andrijašević</item>
      <item>STOLARIJA GOJANOVIĆ 1969.G. d.o.o. za trgovinu i usluge</item>
      <item>Zoran Matijašić</item>
      <item>Milorad Šmitran</item>
      <item>Boris Kelemen</item>
      <item>DAMJANOVIĆ d.o.o. za građevinarstvo i inženjering</item>
      <item>B.B. i S. PLAN d.o.o. za projektiranje i promidžbu</item>
      <item>Addiko Bank dioničko društvo</item>
      <item>Odvj. društvo GLAMUZINA &amp; GROŠETA društvo s ograničenom odgovornošću</item>
      <item>Odvj. društvo BEKINA, ŠKURLA, DURMIŠ I SPAJIĆ d.o.o.</item>
      <item>Odvjetnica Sandra Zorc</item>
      <item>Odvjetnik Ivan Maloča</item>
    </izvorni_sadrzaj>
    <derivirana_varijabla naziv="DomainObject.Predmet.OstaliListFormated_1">
      <item>Marija Vujčić Turkulin</item>
      <item>Vinko Arelić</item>
      <item>Zoran Bauer</item>
      <item>TEICO društvo s ograničenom odgovornošću za proizvodnju, unutrašnju i vanjsku trgovinu i usluge</item>
      <item>Marko Tušek</item>
      <item>Lidija Lončarević</item>
      <item>Odvjetničko društvo Marić, Drugović&amp;Sekovanić</item>
      <item>HRVATSKA POŠTANSKA BANKA d.d.</item>
      <item>STROJOPROMET-ZAGREB servis, trgovina i dorada robe, d.o.o.</item>
      <item>Županijsko državno odvjetništvo u Zagrebu</item>
      <item>HRVATSKA BANKA ZA OBNOVU I RAZVITAK</item>
      <item>GRAD ZAGREB</item>
      <item>Odvjetnik Alan Hranillović</item>
      <item>Porezna  uprava Zagreb</item>
      <item>EKOPLAN-SUSTAVI društvo s ograničenom odgovornošću za graditeljstvo i trgovinu</item>
      <item>VODOOPSKRBA I ODVODNJA društvo s ograničenom odgovornošću za javnu vodoopskrbu i odvodnju</item>
      <item>Ministarstvo poljoprivrede, Uprava vodnog gospodarstva</item>
      <item>Hrvatska radiotelevizija</item>
      <item>DAMJANOVIĆ d.o.o. za građevinarstvo i inženjering</item>
      <item>Marin Andrijašević</item>
      <item>S.T.P. društvo s ograničenom odgovornošću za servis, trgovinu i promet</item>
      <item>ŽELVA, društvo s ograničenom odgovornošću za trgovinu i usluge</item>
      <item>ADING-PROJEKT d.o.o. za graditeljstvo</item>
      <item>Željko Žužić</item>
      <item>MARKO ŠALIĆ, vlasnik obrta POLET</item>
      <item>EOS MATRIX d.o.o. za poslovne usluge</item>
      <item>TEXO MANAGEMENT  d.o.o. za usluge</item>
      <item>Tonka Grgičević</item>
      <item>KAJZER-PROM d.o.o. za unutarnju i vanjsku trgovinu i usluge u stečaju</item>
      <item>MABA-COM, društvo s ograničenom odgovornošću za proizvodnju itrgovinu</item>
      <item>Nikola Kovačević</item>
      <item>Odvjetničko društvo Hanžeković &amp; Partneri društvo s ograničenom odgovornošću</item>
      <item>Marija Turudić</item>
      <item>Viktor Pisanski</item>
      <item>Branko Skerlev</item>
      <item>TEXO MANAGEMENT  d.o.o. za usluge</item>
      <item>Branko Skerlev</item>
      <item>Branimir Ambreković</item>
      <item>Odvjetničko društvo KARDUM I PARTNERI, javno trgovačko društvo</item>
      <item>BAUER GRUPA društvo s ograničenom odgovornošću za tiskarsku djelatnost i trgovinu</item>
      <item>Alek Konić</item>
      <item>Marin Andrijašević</item>
      <item>STOLARIJA GOJANOVIĆ 1969.G. d.o.o. za trgovinu i usluge</item>
      <item>Zoran Matijašić</item>
      <item>Milorad Šmitran</item>
      <item>Boris Kelemen</item>
      <item>DAMJANOVIĆ d.o.o. za građevinarstvo i inženjering</item>
      <item>B.B. i S. PLAN d.o.o. za projektiranje i promidžbu</item>
      <item>Addiko Bank dioničko društvo</item>
      <item>Odvj. društvo GLAMUZINA &amp; GROŠETA društvo s ograničenom odgovornošću</item>
      <item>Odvj. društvo BEKINA, ŠKURLA, DURMIŠ I SPAJIĆ d.o.o.</item>
      <item>Odvjetnica Sandra Zorc</item>
      <item>Odvjetnik Ivan Maloča</item>
    </derivirana_varijabla>
  </DomainObject.Predmet.OstaliListFormated>
  <DomainObject.Predmet.OstaliListFormatedOIB>
    <izvorni_sadrzaj>
      <item>Marija Vujčić Turkulin, OIB 22593287559</item>
      <item>Vinko Arelić</item>
      <item>Zoran Bauer, OIB 89990147407</item>
      <item>TEICO društvo s ograničenom odgovornošću za proizvodnju, unutrašnju i vanjsku trgovinu i usluge, OIB 12124386804</item>
      <item>Marko Tušek, OIB 77053515267</item>
      <item>Lidija Lončarević</item>
      <item>Odvjetničko društvo Marić, Drugović&amp;Sekovanić</item>
      <item>HRVATSKA POŠTANSKA BANKA d.d., OIB 87939104217</item>
      <item>STROJOPROMET-ZAGREB servis, trgovina i dorada robe, d.o.o., OIB 97994010225</item>
      <item>Županijsko državno odvjetništvo u Zagrebu</item>
      <item>HRVATSKA BANKA ZA OBNOVU I RAZVITAK, OIB 26702280390</item>
      <item>GRAD ZAGREB</item>
      <item>Odvjetnik Alan Hranillović</item>
      <item>Porezna  uprava Zagreb</item>
      <item>EKOPLAN-SUSTAVI društvo s ograničenom odgovornošću za graditeljstvo i trgovinu, OIB 29870445575</item>
      <item>VODOOPSKRBA I ODVODNJA društvo s ograničenom odgovornošću za javnu vodoopskrbu i odvodnju, OIB 83416546499</item>
      <item>Ministarstvo poljoprivrede, Uprava vodnog gospodarstva, OIB 76767369197</item>
      <item>Hrvatska radiotelevizija, OIB 68419124305</item>
      <item>DAMJANOVIĆ d.o.o. za građevinarstvo i inženjering, OIB 52071464528</item>
      <item>Marin Andrijašević, OIB 96119632118</item>
      <item>S.T.P. društvo s ograničenom odgovornošću za servis, trgovinu i promet, OIB 41817103783</item>
      <item>ŽELVA, društvo s ograničenom odgovornošću za trgovinu i usluge, OIB 73342948698</item>
      <item>ADING-PROJEKT d.o.o. za graditeljstvo, OIB 23194084178</item>
      <item>Željko Žužić, OIB 85772913531</item>
      <item>MARKO ŠALIĆ, vlasnik obrta POLET, OIB 92813855583</item>
      <item>EOS MATRIX d.o.o. za poslovne usluge, OIB 76674680107</item>
      <item>TEXO MANAGEMENT  d.o.o. za usluge, OIB 35610677280</item>
      <item>Tonka Grgičević, OIB 83563260688</item>
      <item>KAJZER-PROM d.o.o. za unutarnju i vanjsku trgovinu i usluge u stečaju, OIB 88900036899</item>
      <item>MABA-COM, društvo s ograničenom odgovornošću za proizvodnju itrgovinu, OIB 43931897225</item>
      <item>Nikola Kovačević, OIB 38768918758</item>
      <item>Odvjetničko društvo Hanžeković &amp; Partneri društvo s ograničenom odgovornošću, OIB 85127306373</item>
      <item>Marija Turudić</item>
      <item>Viktor Pisanski</item>
      <item>Branko Skerlev, OIB 59584997555</item>
      <item>TEXO MANAGEMENT  d.o.o. za usluge, OIB 35610677280</item>
      <item>Branko Skerlev, OIB 59584997555</item>
      <item>Branimir Ambreković, OIB 11616460982</item>
      <item>Odvjetničko društvo KARDUM I PARTNERI, javno trgovačko društvo, OIB 89572362876</item>
      <item>BAUER GRUPA društvo s ograničenom odgovornošću za tiskarsku djelatnost i trgovinu, OIB 22395608688</item>
      <item>Alek Konić</item>
      <item>Marin Andrijašević, OIB 96119632118</item>
      <item>STOLARIJA GOJANOVIĆ 1969.G. d.o.o. za trgovinu i usluge, OIB 88748670537</item>
      <item>Zoran Matijašić, OIB 78177079108</item>
      <item>Milorad Šmitran, OIB 19773574927</item>
      <item>Boris Kelemen, OIB 88285718814</item>
      <item>DAMJANOVIĆ d.o.o. za građevinarstvo i inženjering, OIB 52071464528</item>
      <item>B.B. i S. PLAN d.o.o. za projektiranje i promidžbu, OIB 34353527904</item>
      <item>Addiko Bank dioničko društvo, OIB 14036333877</item>
      <item>Odvj. društvo GLAMUZINA &amp; GROŠETA društvo s ograničenom odgovornošću, OIB 69402757072</item>
      <item>Odvj. društvo BEKINA, ŠKURLA, DURMIŠ I SPAJIĆ d.o.o., OIB 68178969783</item>
      <item>Odvjetnica Sandra Zorc</item>
      <item>Odvjetnik Ivan Maloča</item>
    </izvorni_sadrzaj>
    <derivirana_varijabla naziv="DomainObject.Predmet.OstaliListFormatedOIB_1">
      <item>Marija Vujčić Turkulin, OIB 22593287559</item>
      <item>Vinko Arelić</item>
      <item>Zoran Bauer, OIB 89990147407</item>
      <item>TEICO društvo s ograničenom odgovornošću za proizvodnju, unutrašnju i vanjsku trgovinu i usluge, OIB 12124386804</item>
      <item>Marko Tušek, OIB 77053515267</item>
      <item>Lidija Lončarević</item>
      <item>Odvjetničko društvo Marić, Drugović&amp;Sekovanić</item>
      <item>HRVATSKA POŠTANSKA BANKA d.d., OIB 87939104217</item>
      <item>STROJOPROMET-ZAGREB servis, trgovina i dorada robe, d.o.o., OIB 97994010225</item>
      <item>Županijsko državno odvjetništvo u Zagrebu</item>
      <item>HRVATSKA BANKA ZA OBNOVU I RAZVITAK, OIB 26702280390</item>
      <item>GRAD ZAGREB</item>
      <item>Odvjetnik Alan Hranillović</item>
      <item>Porezna  uprava Zagreb</item>
      <item>EKOPLAN-SUSTAVI društvo s ograničenom odgovornošću za graditeljstvo i trgovinu, OIB 29870445575</item>
      <item>VODOOPSKRBA I ODVODNJA društvo s ograničenom odgovornošću za javnu vodoopskrbu i odvodnju, OIB 83416546499</item>
      <item>Ministarstvo poljoprivrede, Uprava vodnog gospodarstva, OIB 76767369197</item>
      <item>Hrvatska radiotelevizija, OIB 68419124305</item>
      <item>DAMJANOVIĆ d.o.o. za građevinarstvo i inženjering, OIB 52071464528</item>
      <item>Marin Andrijašević, OIB 96119632118</item>
      <item>S.T.P. društvo s ograničenom odgovornošću za servis, trgovinu i promet, OIB 41817103783</item>
      <item>ŽELVA, društvo s ograničenom odgovornošću za trgovinu i usluge, OIB 73342948698</item>
      <item>ADING-PROJEKT d.o.o. za graditeljstvo, OIB 23194084178</item>
      <item>Željko Žužić, OIB 85772913531</item>
      <item>MARKO ŠALIĆ, vlasnik obrta POLET, OIB 92813855583</item>
      <item>EOS MATRIX d.o.o. za poslovne usluge, OIB 76674680107</item>
      <item>TEXO MANAGEMENT  d.o.o. za usluge, OIB 35610677280</item>
      <item>Tonka Grgičević, OIB 83563260688</item>
      <item>KAJZER-PROM d.o.o. za unutarnju i vanjsku trgovinu i usluge u stečaju, OIB 88900036899</item>
      <item>MABA-COM, društvo s ograničenom odgovornošću za proizvodnju itrgovinu, OIB 43931897225</item>
      <item>Nikola Kovačević, OIB 38768918758</item>
      <item>Odvjetničko društvo Hanžeković &amp; Partneri društvo s ograničenom odgovornošću, OIB 85127306373</item>
      <item>Marija Turudić</item>
      <item>Viktor Pisanski</item>
      <item>Branko Skerlev, OIB 59584997555</item>
      <item>TEXO MANAGEMENT  d.o.o. za usluge, OIB 35610677280</item>
      <item>Branko Skerlev, OIB 59584997555</item>
      <item>Branimir Ambreković, OIB 11616460982</item>
      <item>Odvjetničko društvo KARDUM I PARTNERI, javno trgovačko društvo, OIB 89572362876</item>
      <item>BAUER GRUPA društvo s ograničenom odgovornošću za tiskarsku djelatnost i trgovinu, OIB 22395608688</item>
      <item>Alek Konić</item>
      <item>Marin Andrijašević, OIB 96119632118</item>
      <item>STOLARIJA GOJANOVIĆ 1969.G. d.o.o. za trgovinu i usluge, OIB 88748670537</item>
      <item>Zoran Matijašić, OIB 78177079108</item>
      <item>Milorad Šmitran, OIB 19773574927</item>
      <item>Boris Kelemen, OIB 88285718814</item>
      <item>DAMJANOVIĆ d.o.o. za građevinarstvo i inženjering, OIB 52071464528</item>
      <item>B.B. i S. PLAN d.o.o. za projektiranje i promidžbu, OIB 34353527904</item>
      <item>Addiko Bank dioničko društvo, OIB 14036333877</item>
      <item>Odvj. društvo GLAMUZINA &amp; GROŠETA društvo s ograničenom odgovornošću, OIB 69402757072</item>
      <item>Odvj. društvo BEKINA, ŠKURLA, DURMIŠ I SPAJIĆ d.o.o., OIB 68178969783</item>
      <item>Odvjetnica Sandra Zorc</item>
      <item>Odvjetnik Ivan Maloča</item>
    </derivirana_varijabla>
  </DomainObject.Predmet.OstaliListFormatedOIB>
  <DomainObject.Predmet.OstaliListFormatedWithAdress>
    <izvorni_sadrzaj>
      <item>Marija Vujčić Turkulin, Vrtlarska 3, 10000 Zagreb</item>
      <item>Vinko Arelić, Augusta Šenoe 20., 10000 Zagreb</item>
      <item>Zoran Bauer, Maksimirska 88, 10000 Zagreb</item>
      <item>TEICO društvo s ograničenom odgovornošću za proizvodnju, unutrašnju i vanjsku trgovinu i usluge, Draškovićeva 54, Zagreb</item>
      <item>Marko Tušek, Aleja kralja Zvonimira 11, 42000 Varaždin</item>
      <item>Lidija Lončarević, Zelinska 2, 10000 Zagreb</item>
      <item>Odvjetničko društvo Marić, Drugović&amp;Sekovanić, Augusta Šenoe 1, 10000 Zagreb</item>
      <item>HRVATSKA POŠTANSKA BANKA d.d., Jurišićeva 4, 10000 Zagreb</item>
      <item>STROJOPROMET-ZAGREB servis, trgovina i dorada robe, d.o.o., Zagrebačka 6, 10292 Šenkovec</item>
      <item>Županijsko državno odvjetništvo u Zagrebu, Savska cesta 41, 10000 Zagreb</item>
      <item>HRVATSKA BANKA ZA OBNOVU I RAZVITAK, Strossmayerov trg 9, 10000 Zagreb</item>
      <item>GRAD ZAGREB, Trg Stjepana Radića 1, 10000 Zagreb</item>
      <item>Odvjetnik Alan Hranillović, Trg Mažuranića 4, 10000 Zagreb</item>
      <item>Porezna  uprava Zagreb, Av. Dubrovnik 32, 10000 Zagreb</item>
      <item>EKOPLAN-SUSTAVI društvo s ograničenom odgovornošću za graditeljstvo i trgovinu, Trg kralja Tomislava 10, 42250 Lepoglava</item>
      <item>VODOOPSKRBA I ODVODNJA društvo s ograničenom odgovornošću za javnu vodoopskrbu i odvodnju, Folnegovićeva 1, 10000 Zagreb</item>
      <item>Ministarstvo poljoprivrede, Uprava vodnog gospodarstva, Ulica grada Vukovara 220, 10000 Zagreb</item>
      <item>Hrvatska radiotelevizija, Prisavlje 3, 10000 Zagreb</item>
      <item>DAMJANOVIĆ d.o.o. za građevinarstvo i inženjering, Juraja i Vjekoslava Stančića 3, 10410 Vukovina</item>
      <item>Marin Andrijašević, Ante Starčevića 98, 21300 Makarska</item>
      <item>S.T.P. društvo s ograničenom odgovornošću za servis, trgovinu i promet, Lučki odvojak 1, 10000 Zagreb</item>
      <item>ŽELVA, društvo s ograničenom odgovornošću za trgovinu i usluge, Radnička cesta 53, 10000 Zagreb</item>
      <item>ADING-PROJEKT d.o.o. za graditeljstvo, Vitezićeva 62, 10000 Zagreb</item>
      <item>Željko Žužić, Josipa Kozarca 20, 10410 Velika Gorica</item>
      <item>MARKO ŠALIĆ, vlasnik obrta POLET, Ante Jakšića 19, 10000 Zagreb</item>
      <item>EOS MATRIX d.o.o. za poslovne usluge, Horvatova 82, 10000 Zagreb</item>
      <item>TEXO MANAGEMENT  d.o.o. za usluge, Ilica 1 a , 10000 Zagreb</item>
      <item>Tonka Grgičević, Sinkovićeva 4, 10000 Zagreb</item>
      <item>KAJZER-PROM d.o.o. za unutarnju i vanjsku trgovinu i usluge u stečaju, Gornjostupnička 2A, 10255 Gornji Stupnik</item>
      <item>MABA-COM, društvo s ograničenom odgovornošću za proizvodnju itrgovinu, Brezjanski put 33, 10431 Brezje</item>
      <item>Nikola Kovačević, Dedići 26, 10000 Zagreb</item>
      <item>Odvjetničko društvo Hanžeković &amp; Partneri društvo s ograničenom odgovornošću, Radnička Cesta 22, 10000 Zagreb</item>
      <item>Marija Turudić, Gajeva 44, 10000 Zagreb</item>
      <item>Viktor Pisanski, III Vrbik 9, 10000 Zagreb</item>
      <item>Branko Skerlev, Radnička cesta 52/R2, 10000 Zagreb</item>
      <item>TEXO MANAGEMENT  d.o.o. za usluge, Ilica 1 a , 10000 Zagreb</item>
      <item>Branko Skerlev, Radnička cesta 52/R2, 10000 Zagreb</item>
      <item>Branimir Ambreković, Jadranska Avenija 618, 10000 Zagreb</item>
      <item>Odvjetničko društvo KARDUM I PARTNERI, javno trgovačko društvo, Mihanovićeva 14, 10000 Zagreb</item>
      <item>BAUER GRUPA društvo s ograničenom odgovornošću za tiskarsku djelatnost i trgovinu, Bijankinija Andrije 15, 10430 Samobor</item>
      <item>Alek Konić, Zvonarnička 3, 10000 Zagreb</item>
      <item>Marin Andrijašević, Ante Starčevića 98, 21300 Makarska</item>
      <item>STOLARIJA GOJANOVIĆ 1969.G. d.o.o. za trgovinu i usluge, Industrijska zona Podi, Dolačka 14, 22000 Šibenik</item>
      <item>Zoran Matijašić, Istarska 79, 51000 Rijeka</item>
      <item>Milorad Šmitran, Hegedušićeva 3, 51000 Rijeka</item>
      <item>Boris Kelemen, Trg Svibanjskih žrtava 1995. br. 2, 10000 Zagreb</item>
      <item>DAMJANOVIĆ d.o.o. za građevinarstvo i inženjering, Juraja i Vjekoslava Stančića 3, 10410 Vukovina</item>
      <item>B.B. i S. PLAN d.o.o. za projektiranje i promidžbu, Siget 18/b, 10000 Zagreb</item>
      <item>Addiko Bank dioničko društvo, Slavonska avenija 6, 10000 Zagreb</item>
      <item>Odvj. društvo GLAMUZINA &amp; GROŠETA društvo s ograničenom odgovornošću, Trg žrtava fašizma 5, 10000 Zagreb</item>
      <item>Odvj. društvo BEKINA, ŠKURLA, DURMIŠ I SPAJIĆ d.o.o., Preradovićeva 24, 10000 Zagreb</item>
      <item>Odvjetnica Sandra Zorc, Agatićeva 6/II, 51000 Rijeka</item>
      <item>Odvjetnik Ivan Maloča, Šoštarićeva 4/I, 10000 Zagreb</item>
    </izvorni_sadrzaj>
    <derivirana_varijabla naziv="DomainObject.Predmet.OstaliListFormatedWithAdress_1">
      <item>Marija Vujčić Turkulin, Vrtlarska 3, 10000 Zagreb</item>
      <item>Vinko Arelić, Augusta Šenoe 20., 10000 Zagreb</item>
      <item>Zoran Bauer, Maksimirska 88, 10000 Zagreb</item>
      <item>TEICO društvo s ograničenom odgovornošću za proizvodnju, unutrašnju i vanjsku trgovinu i usluge, Draškovićeva 54, Zagreb</item>
      <item>Marko Tušek, Aleja kralja Zvonimira 11, 42000 Varaždin</item>
      <item>Lidija Lončarević, Zelinska 2, 10000 Zagreb</item>
      <item>Odvjetničko društvo Marić, Drugović&amp;Sekovanić, Augusta Šenoe 1, 10000 Zagreb</item>
      <item>HRVATSKA POŠTANSKA BANKA d.d., Jurišićeva 4, 10000 Zagreb</item>
      <item>STROJOPROMET-ZAGREB servis, trgovina i dorada robe, d.o.o., Zagrebačka 6, 10292 Šenkovec</item>
      <item>Županijsko državno odvjetništvo u Zagrebu, Savska cesta 41, 10000 Zagreb</item>
      <item>HRVATSKA BANKA ZA OBNOVU I RAZVITAK, Strossmayerov trg 9, 10000 Zagreb</item>
      <item>GRAD ZAGREB, Trg Stjepana Radića 1, 10000 Zagreb</item>
      <item>Odvjetnik Alan Hranillović, Trg Mažuranića 4, 10000 Zagreb</item>
      <item>Porezna  uprava Zagreb, Av. Dubrovnik 32, 10000 Zagreb</item>
      <item>EKOPLAN-SUSTAVI društvo s ograničenom odgovornošću za graditeljstvo i trgovinu, Trg kralja Tomislava 10, 42250 Lepoglava</item>
      <item>VODOOPSKRBA I ODVODNJA društvo s ograničenom odgovornošću za javnu vodoopskrbu i odvodnju, Folnegovićeva 1, 10000 Zagreb</item>
      <item>Ministarstvo poljoprivrede, Uprava vodnog gospodarstva, Ulica grada Vukovara 220, 10000 Zagreb</item>
      <item>Hrvatska radiotelevizija, Prisavlje 3, 10000 Zagreb</item>
      <item>DAMJANOVIĆ d.o.o. za građevinarstvo i inženjering, Juraja i Vjekoslava Stančića 3, 10410 Vukovina</item>
      <item>Marin Andrijašević, Ante Starčevića 98, 21300 Makarska</item>
      <item>S.T.P. društvo s ograničenom odgovornošću za servis, trgovinu i promet, Lučki odvojak 1, 10000 Zagreb</item>
      <item>ŽELVA, društvo s ograničenom odgovornošću za trgovinu i usluge, Radnička cesta 53, 10000 Zagreb</item>
      <item>ADING-PROJEKT d.o.o. za graditeljstvo, Vitezićeva 62, 10000 Zagreb</item>
      <item>Željko Žužić, Josipa Kozarca 20, 10410 Velika Gorica</item>
      <item>MARKO ŠALIĆ, vlasnik obrta POLET, Ante Jakšića 19, 10000 Zagreb</item>
      <item>EOS MATRIX d.o.o. za poslovne usluge, Horvatova 82, 10000 Zagreb</item>
      <item>TEXO MANAGEMENT  d.o.o. za usluge, Ilica 1 a , 10000 Zagreb</item>
      <item>Tonka Grgičević, Sinkovićeva 4, 10000 Zagreb</item>
      <item>KAJZER-PROM d.o.o. za unutarnju i vanjsku trgovinu i usluge u stečaju, Gornjostupnička 2A, 10255 Gornji Stupnik</item>
      <item>MABA-COM, društvo s ograničenom odgovornošću za proizvodnju itrgovinu, Brezjanski put 33, 10431 Brezje</item>
      <item>Nikola Kovačević, Dedići 26, 10000 Zagreb</item>
      <item>Odvjetničko društvo Hanžeković &amp; Partneri društvo s ograničenom odgovornošću, Radnička Cesta 22, 10000 Zagreb</item>
      <item>Marija Turudić, Gajeva 44, 10000 Zagreb</item>
      <item>Viktor Pisanski, III Vrbik 9, 10000 Zagreb</item>
      <item>Branko Skerlev, Radnička cesta 52/R2, 10000 Zagreb</item>
      <item>TEXO MANAGEMENT  d.o.o. za usluge, Ilica 1 a , 10000 Zagreb</item>
      <item>Branko Skerlev, Radnička cesta 52/R2, 10000 Zagreb</item>
      <item>Branimir Ambreković, Jadranska Avenija 618, 10000 Zagreb</item>
      <item>Odvjetničko društvo KARDUM I PARTNERI, javno trgovačko društvo, Mihanovićeva 14, 10000 Zagreb</item>
      <item>BAUER GRUPA društvo s ograničenom odgovornošću za tiskarsku djelatnost i trgovinu, Bijankinija Andrije 15, 10430 Samobor</item>
      <item>Alek Konić, Zvonarnička 3, 10000 Zagreb</item>
      <item>Marin Andrijašević, Ante Starčevića 98, 21300 Makarska</item>
      <item>STOLARIJA GOJANOVIĆ 1969.G. d.o.o. za trgovinu i usluge, Industrijska zona Podi, Dolačka 14, 22000 Šibenik</item>
      <item>Zoran Matijašić, Istarska 79, 51000 Rijeka</item>
      <item>Milorad Šmitran, Hegedušićeva 3, 51000 Rijeka</item>
      <item>Boris Kelemen, Trg Svibanjskih žrtava 1995. br. 2, 10000 Zagreb</item>
      <item>DAMJANOVIĆ d.o.o. za građevinarstvo i inženjering, Juraja i Vjekoslava Stančića 3, 10410 Vukovina</item>
      <item>B.B. i S. PLAN d.o.o. za projektiranje i promidžbu, Siget 18/b, 10000 Zagreb</item>
      <item>Addiko Bank dioničko društvo, Slavonska avenija 6, 10000 Zagreb</item>
      <item>Odvj. društvo GLAMUZINA &amp; GROŠETA društvo s ograničenom odgovornošću, Trg žrtava fašizma 5, 10000 Zagreb</item>
      <item>Odvj. društvo BEKINA, ŠKURLA, DURMIŠ I SPAJIĆ d.o.o., Preradovićeva 24, 10000 Zagreb</item>
      <item>Odvjetnica Sandra Zorc, Agatićeva 6/II, 51000 Rijeka</item>
      <item>Odvjetnik Ivan Maloča, Šoštarićeva 4/I, 10000 Zagreb</item>
    </derivirana_varijabla>
  </DomainObject.Predmet.OstaliListFormatedWithAdress>
  <DomainObject.Predmet.OstaliListFormatedWithAdressOIB>
    <izvorni_sadrzaj>
      <item>Marija Vujčić Turkulin, OIB 22593287559, Vrtlarska 3, 10000 Zagreb</item>
      <item>Vinko Arelić, Augusta Šenoe 20., 10000 Zagreb</item>
      <item>Zoran Bauer, OIB 89990147407, Maksimirska 88, 10000 Zagreb</item>
      <item>TEICO društvo s ograničenom odgovornošću za proizvodnju, unutrašnju i vanjsku trgovinu i usluge, OIB 12124386804, Draškovićeva 54, Zagreb</item>
      <item>Marko Tušek, OIB 77053515267, Aleja kralja Zvonimira 11, 42000 Varaždin</item>
      <item>Lidija Lončarević, Zelinska 2, 10000 Zagreb</item>
      <item>Odvjetničko društvo Marić, Drugović&amp;Sekovanić, Augusta Šenoe 1, 10000 Zagreb</item>
      <item>HRVATSKA POŠTANSKA BANKA d.d., OIB 87939104217, Jurišićeva 4, 10000 Zagreb</item>
      <item>STROJOPROMET-ZAGREB servis, trgovina i dorada robe, d.o.o., OIB 97994010225, Zagrebačka 6, 10292 Šenkovec</item>
      <item>Županijsko državno odvjetništvo u Zagrebu, Savska cesta 41, 10000 Zagreb</item>
      <item>HRVATSKA BANKA ZA OBNOVU I RAZVITAK, OIB 26702280390, Strossmayerov trg 9, 10000 Zagreb</item>
      <item>GRAD ZAGREB, Trg Stjepana Radića 1, 10000 Zagreb</item>
      <item>Odvjetnik Alan Hranillović, Trg Mažuranića 4, 10000 Zagreb</item>
      <item>Porezna  uprava Zagreb, Av. Dubrovnik 32, 10000 Zagreb</item>
      <item>EKOPLAN-SUSTAVI društvo s ograničenom odgovornošću za graditeljstvo i trgovinu, OIB 29870445575, Trg kralja Tomislava 10, 42250 Lepoglava</item>
      <item>VODOOPSKRBA I ODVODNJA društvo s ograničenom odgovornošću za javnu vodoopskrbu i odvodnju, OIB 83416546499, Folnegovićeva 1, 10000 Zagreb</item>
      <item>Ministarstvo poljoprivrede, Uprava vodnog gospodarstva, OIB 76767369197, Ulica grada Vukovara 220, 10000 Zagreb</item>
      <item>Hrvatska radiotelevizija, OIB 68419124305, Prisavlje 3, 10000 Zagreb</item>
      <item>DAMJANOVIĆ d.o.o. za građevinarstvo i inženjering, OIB 52071464528, Juraja i Vjekoslava Stančića 3, 10410 Vukovina</item>
      <item>Marin Andrijašević, OIB 96119632118, Ante Starčevića 98, 21300 Makarska</item>
      <item>S.T.P. društvo s ograničenom odgovornošću za servis, trgovinu i promet, OIB 41817103783, Lučki odvojak 1, 10000 Zagreb</item>
      <item>ŽELVA, društvo s ograničenom odgovornošću za trgovinu i usluge, OIB 73342948698, Radnička cesta 53, 10000 Zagreb</item>
      <item>ADING-PROJEKT d.o.o. za graditeljstvo, OIB 23194084178, Vitezićeva 62, 10000 Zagreb</item>
      <item>Željko Žužić, OIB 85772913531, Josipa Kozarca 20, 10410 Velika Gorica</item>
      <item>MARKO ŠALIĆ, vlasnik obrta POLET, OIB 92813855583, Ante Jakšića 19, 10000 Zagreb</item>
      <item>EOS MATRIX d.o.o. za poslovne usluge, OIB 76674680107, Horvatova 82, 10000 Zagreb</item>
      <item>TEXO MANAGEMENT  d.o.o. za usluge, OIB 35610677280, Ilica 1 a , 10000 Zagreb</item>
      <item>Tonka Grgičević, OIB 83563260688, Sinkovićeva 4, 10000 Zagreb</item>
      <item>KAJZER-PROM d.o.o. za unutarnju i vanjsku trgovinu i usluge u stečaju, OIB 88900036899, Gornjostupnička 2A, 10255 Gornji Stupnik</item>
      <item>MABA-COM, društvo s ograničenom odgovornošću za proizvodnju itrgovinu, OIB 43931897225, Brezjanski put 33, 10431 Brezje</item>
      <item>Nikola Kovačević, OIB 38768918758, Dedići 26, 10000 Zagreb</item>
      <item>Odvjetničko društvo Hanžeković &amp; Partneri društvo s ograničenom odgovornošću, OIB 85127306373, Radnička Cesta 22, 10000 Zagreb</item>
      <item>Marija Turudić, Gajeva 44, 10000 Zagreb</item>
      <item>Viktor Pisanski, III Vrbik 9, 10000 Zagreb</item>
      <item>Branko Skerlev, OIB 59584997555, Radnička cesta 52/R2, 10000 Zagreb</item>
      <item>TEXO MANAGEMENT  d.o.o. za usluge, OIB 35610677280, Ilica 1 a , 10000 Zagreb</item>
      <item>Branko Skerlev, OIB 59584997555, Radnička cesta 52/R2, 10000 Zagreb</item>
      <item>Branimir Ambreković, OIB 11616460982, Jadranska Avenija 618, 10000 Zagreb</item>
      <item>Odvjetničko društvo KARDUM I PARTNERI, javno trgovačko društvo, OIB 89572362876, Mihanovićeva 14, 10000 Zagreb</item>
      <item>BAUER GRUPA društvo s ograničenom odgovornošću za tiskarsku djelatnost i trgovinu, OIB 22395608688, Bijankinija Andrije 15, 10430 Samobor</item>
      <item>Alek Konić, Zvonarnička 3, 10000 Zagreb</item>
      <item>Marin Andrijašević, OIB 96119632118, Ante Starčevića 98, 21300 Makarska</item>
      <item>STOLARIJA GOJANOVIĆ 1969.G. d.o.o. za trgovinu i usluge, OIB 88748670537, Industrijska zona Podi, Dolačka 14, 22000 Šibenik</item>
      <item>Zoran Matijašić, OIB 78177079108, Istarska 79, 51000 Rijeka</item>
      <item>Milorad Šmitran, OIB 19773574927, Hegedušićeva 3, 51000 Rijeka</item>
      <item>Boris Kelemen, OIB 88285718814, Trg Svibanjskih žrtava 1995. br. 2, 10000 Zagreb</item>
      <item>DAMJANOVIĆ d.o.o. za građevinarstvo i inženjering, OIB 52071464528, Juraja i Vjekoslava Stančića 3, 10410 Vukovina</item>
      <item>B.B. i S. PLAN d.o.o. za projektiranje i promidžbu, OIB 34353527904, Siget 18/b, 10000 Zagreb</item>
      <item>Addiko Bank dioničko društvo, OIB 14036333877, Slavonska avenija 6, 10000 Zagreb</item>
      <item>Odvj. društvo GLAMUZINA &amp; GROŠETA društvo s ograničenom odgovornošću, OIB 69402757072, Trg žrtava fašizma 5, 10000 Zagreb</item>
      <item>Odvj. društvo BEKINA, ŠKURLA, DURMIŠ I SPAJIĆ d.o.o., OIB 68178969783, Preradovićeva 24, 10000 Zagreb</item>
      <item>Odvjetnica Sandra Zorc, Agatićeva 6/II, 51000 Rijeka</item>
      <item>Odvjetnik Ivan Maloča, Šoštarićeva 4/I, 10000 Zagreb</item>
    </izvorni_sadrzaj>
    <derivirana_varijabla naziv="DomainObject.Predmet.OstaliListFormatedWithAdressOIB_1">
      <item>Marija Vujčić Turkulin, OIB 22593287559, Vrtlarska 3, 10000 Zagreb</item>
      <item>Vinko Arelić, Augusta Šenoe 20., 10000 Zagreb</item>
      <item>Zoran Bauer, OIB 89990147407, Maksimirska 88, 10000 Zagreb</item>
      <item>TEICO društvo s ograničenom odgovornošću za proizvodnju, unutrašnju i vanjsku trgovinu i usluge, OIB 12124386804, Draškovićeva 54, Zagreb</item>
      <item>Marko Tušek, OIB 77053515267, Aleja kralja Zvonimira 11, 42000 Varaždin</item>
      <item>Lidija Lončarević, Zelinska 2, 10000 Zagreb</item>
      <item>Odvjetničko društvo Marić, Drugović&amp;Sekovanić, Augusta Šenoe 1, 10000 Zagreb</item>
      <item>HRVATSKA POŠTANSKA BANKA d.d., OIB 87939104217, Jurišićeva 4, 10000 Zagreb</item>
      <item>STROJOPROMET-ZAGREB servis, trgovina i dorada robe, d.o.o., OIB 97994010225, Zagrebačka 6, 10292 Šenkovec</item>
      <item>Županijsko državno odvjetništvo u Zagrebu, Savska cesta 41, 10000 Zagreb</item>
      <item>HRVATSKA BANKA ZA OBNOVU I RAZVITAK, OIB 26702280390, Strossmayerov trg 9, 10000 Zagreb</item>
      <item>GRAD ZAGREB, Trg Stjepana Radića 1, 10000 Zagreb</item>
      <item>Odvjetnik Alan Hranillović, Trg Mažuranića 4, 10000 Zagreb</item>
      <item>Porezna  uprava Zagreb, Av. Dubrovnik 32, 10000 Zagreb</item>
      <item>EKOPLAN-SUSTAVI društvo s ograničenom odgovornošću za graditeljstvo i trgovinu, OIB 29870445575, Trg kralja Tomislava 10, 42250 Lepoglava</item>
      <item>VODOOPSKRBA I ODVODNJA društvo s ograničenom odgovornošću za javnu vodoopskrbu i odvodnju, OIB 83416546499, Folnegovićeva 1, 10000 Zagreb</item>
      <item>Ministarstvo poljoprivrede, Uprava vodnog gospodarstva, OIB 76767369197, Ulica grada Vukovara 220, 10000 Zagreb</item>
      <item>Hrvatska radiotelevizija, OIB 68419124305, Prisavlje 3, 10000 Zagreb</item>
      <item>DAMJANOVIĆ d.o.o. za građevinarstvo i inženjering, OIB 52071464528, Juraja i Vjekoslava Stančića 3, 10410 Vukovina</item>
      <item>Marin Andrijašević, OIB 96119632118, Ante Starčevića 98, 21300 Makarska</item>
      <item>S.T.P. društvo s ograničenom odgovornošću za servis, trgovinu i promet, OIB 41817103783, Lučki odvojak 1, 10000 Zagreb</item>
      <item>ŽELVA, društvo s ograničenom odgovornošću za trgovinu i usluge, OIB 73342948698, Radnička cesta 53, 10000 Zagreb</item>
      <item>ADING-PROJEKT d.o.o. za graditeljstvo, OIB 23194084178, Vitezićeva 62, 10000 Zagreb</item>
      <item>Željko Žužić, OIB 85772913531, Josipa Kozarca 20, 10410 Velika Gorica</item>
      <item>MARKO ŠALIĆ, vlasnik obrta POLET, OIB 92813855583, Ante Jakšića 19, 10000 Zagreb</item>
      <item>EOS MATRIX d.o.o. za poslovne usluge, OIB 76674680107, Horvatova 82, 10000 Zagreb</item>
      <item>TEXO MANAGEMENT  d.o.o. za usluge, OIB 35610677280, Ilica 1 a , 10000 Zagreb</item>
      <item>Tonka Grgičević, OIB 83563260688, Sinkovićeva 4, 10000 Zagreb</item>
      <item>KAJZER-PROM d.o.o. za unutarnju i vanjsku trgovinu i usluge u stečaju, OIB 88900036899, Gornjostupnička 2A, 10255 Gornji Stupnik</item>
      <item>MABA-COM, društvo s ograničenom odgovornošću za proizvodnju itrgovinu, OIB 43931897225, Brezjanski put 33, 10431 Brezje</item>
      <item>Nikola Kovačević, OIB 38768918758, Dedići 26, 10000 Zagreb</item>
      <item>Odvjetničko društvo Hanžeković &amp; Partneri društvo s ograničenom odgovornošću, OIB 85127306373, Radnička Cesta 22, 10000 Zagreb</item>
      <item>Marija Turudić, Gajeva 44, 10000 Zagreb</item>
      <item>Viktor Pisanski, III Vrbik 9, 10000 Zagreb</item>
      <item>Branko Skerlev, OIB 59584997555, Radnička cesta 52/R2, 10000 Zagreb</item>
      <item>TEXO MANAGEMENT  d.o.o. za usluge, OIB 35610677280, Ilica 1 a , 10000 Zagreb</item>
      <item>Branko Skerlev, OIB 59584997555, Radnička cesta 52/R2, 10000 Zagreb</item>
      <item>Branimir Ambreković, OIB 11616460982, Jadranska Avenija 618, 10000 Zagreb</item>
      <item>Odvjetničko društvo KARDUM I PARTNERI, javno trgovačko društvo, OIB 89572362876, Mihanovićeva 14, 10000 Zagreb</item>
      <item>BAUER GRUPA društvo s ograničenom odgovornošću za tiskarsku djelatnost i trgovinu, OIB 22395608688, Bijankinija Andrije 15, 10430 Samobor</item>
      <item>Alek Konić, Zvonarnička 3, 10000 Zagreb</item>
      <item>Marin Andrijašević, OIB 96119632118, Ante Starčevića 98, 21300 Makarska</item>
      <item>STOLARIJA GOJANOVIĆ 1969.G. d.o.o. za trgovinu i usluge, OIB 88748670537, Industrijska zona Podi, Dolačka 14, 22000 Šibenik</item>
      <item>Zoran Matijašić, OIB 78177079108, Istarska 79, 51000 Rijeka</item>
      <item>Milorad Šmitran, OIB 19773574927, Hegedušićeva 3, 51000 Rijeka</item>
      <item>Boris Kelemen, OIB 88285718814, Trg Svibanjskih žrtava 1995. br. 2, 10000 Zagreb</item>
      <item>DAMJANOVIĆ d.o.o. za građevinarstvo i inženjering, OIB 52071464528, Juraja i Vjekoslava Stančića 3, 10410 Vukovina</item>
      <item>B.B. i S. PLAN d.o.o. za projektiranje i promidžbu, OIB 34353527904, Siget 18/b, 10000 Zagreb</item>
      <item>Addiko Bank dioničko društvo, OIB 14036333877, Slavonska avenija 6, 10000 Zagreb</item>
      <item>Odvj. društvo GLAMUZINA &amp; GROŠETA društvo s ograničenom odgovornošću, OIB 69402757072, Trg žrtava fašizma 5, 10000 Zagreb</item>
      <item>Odvj. društvo BEKINA, ŠKURLA, DURMIŠ I SPAJIĆ d.o.o., OIB 68178969783, Preradovićeva 24, 10000 Zagreb</item>
      <item>Odvjetnica Sandra Zorc, Agatićeva 6/II, 51000 Rijeka</item>
      <item>Odvjetnik Ivan Maloča, Šoštarićeva 4/I, 10000 Zagreb</item>
    </derivirana_varijabla>
  </DomainObject.Predmet.OstaliListFormatedWithAdressOIB>
  <DomainObject.Predmet.OstaliListNazivFormated>
    <izvorni_sadrzaj>
      <item>Marija Vujčić Turkulin</item>
      <item>Vinko Arelić</item>
      <item>Zoran Bauer</item>
      <item>TEICO društvo s ograničenom odgovornošću za proizvodnju, unutrašnju i vanjsku trgovinu i usluge</item>
      <item>Marko Tušek</item>
      <item>Lidija Lončarević</item>
      <item>Odvjetničko društvo Marić, Drugović&amp;Sekovanić</item>
      <item>HRVATSKA POŠTANSKA BANKA d.d.</item>
      <item>STROJOPROMET-ZAGREB servis, trgovina i dorada robe, d.o.o.</item>
      <item>Županijsko državno odvjetništvo u Zagrebu</item>
      <item>HRVATSKA BANKA ZA OBNOVU I RAZVITAK</item>
      <item>GRAD ZAGREB</item>
      <item>Odvjetnik Alan Hranillović</item>
      <item>Porezna  uprava Zagreb</item>
      <item>EKOPLAN-SUSTAVI društvo s ograničenom odgovornošću za graditeljstvo i trgovinu</item>
      <item>VODOOPSKRBA I ODVODNJA društvo s ograničenom odgovornošću za javnu vodoopskrbu i odvodnju</item>
      <item>Ministarstvo poljoprivrede, Uprava vodnog gospodarstva</item>
      <item>Hrvatska radiotelevizija</item>
      <item>DAMJANOVIĆ d.o.o. za građevinarstvo i inženjering</item>
      <item>Marin Andrijašević</item>
      <item>S.T.P. društvo s ograničenom odgovornošću za servis, trgovinu i promet</item>
      <item>ŽELVA, društvo s ograničenom odgovornošću za trgovinu i usluge</item>
      <item>ADING-PROJEKT d.o.o. za graditeljstvo</item>
      <item>Željko Žužić</item>
      <item>MARKO ŠALIĆ, vlasnik obrta POLET</item>
      <item>EOS MATRIX d.o.o. za poslovne usluge</item>
      <item>TEXO MANAGEMENT  d.o.o. za usluge</item>
      <item>Tonka Grgičević</item>
      <item>KAJZER-PROM d.o.o. za unutarnju i vanjsku trgovinu i usluge u stečaju</item>
      <item>MABA-COM, društvo s ograničenom odgovornošću za proizvodnju itrgovinu</item>
      <item>Nikola Kovačević</item>
      <item>Odvjetničko društvo Hanžeković &amp; Partneri društvo s ograničenom odgovornošću</item>
      <item>Marija Turudić</item>
      <item>Viktor Pisanski</item>
      <item>Branko Skerlev</item>
      <item>TEXO MANAGEMENT  d.o.o. za usluge</item>
      <item>Branko Skerlev</item>
      <item>Branimir Ambreković</item>
      <item>Odvjetničko društvo KARDUM I PARTNERI, javno trgovačko društvo</item>
      <item>BAUER GRUPA društvo s ograničenom odgovornošću za tiskarsku djelatnost i trgovinu</item>
      <item>Alek Konić</item>
      <item>Marin Andrijašević</item>
      <item>STOLARIJA GOJANOVIĆ 1969.G. d.o.o. za trgovinu i usluge</item>
      <item>Zoran Matijašić</item>
      <item>Milorad Šmitran</item>
      <item>Boris Kelemen</item>
      <item>DAMJANOVIĆ d.o.o. za građevinarstvo i inženjering</item>
      <item>B.B. i S. PLAN d.o.o. za projektiranje i promidžbu</item>
      <item>Addiko Bank dioničko društvo</item>
      <item>Odvj. društvo GLAMUZINA &amp; GROŠETA društvo s ograničenom odgovornošću</item>
      <item>Odvj. društvo BEKINA, ŠKURLA, DURMIŠ I SPAJIĆ d.o.o.</item>
      <item>Odvjetnica Sandra Zorc</item>
      <item>Odvjetnik Ivan Maloča</item>
    </izvorni_sadrzaj>
    <derivirana_varijabla naziv="DomainObject.Predmet.OstaliListNazivFormated_1">
      <item>Marija Vujčić Turkulin</item>
      <item>Vinko Arelić</item>
      <item>Zoran Bauer</item>
      <item>TEICO društvo s ograničenom odgovornošću za proizvodnju, unutrašnju i vanjsku trgovinu i usluge</item>
      <item>Marko Tušek</item>
      <item>Lidija Lončarević</item>
      <item>Odvjetničko društvo Marić, Drugović&amp;Sekovanić</item>
      <item>HRVATSKA POŠTANSKA BANKA d.d.</item>
      <item>STROJOPROMET-ZAGREB servis, trgovina i dorada robe, d.o.o.</item>
      <item>Županijsko državno odvjetništvo u Zagrebu</item>
      <item>HRVATSKA BANKA ZA OBNOVU I RAZVITAK</item>
      <item>GRAD ZAGREB</item>
      <item>Odvjetnik Alan Hranillović</item>
      <item>Porezna  uprava Zagreb</item>
      <item>EKOPLAN-SUSTAVI društvo s ograničenom odgovornošću za graditeljstvo i trgovinu</item>
      <item>VODOOPSKRBA I ODVODNJA društvo s ograničenom odgovornošću za javnu vodoopskrbu i odvodnju</item>
      <item>Ministarstvo poljoprivrede, Uprava vodnog gospodarstva</item>
      <item>Hrvatska radiotelevizija</item>
      <item>DAMJANOVIĆ d.o.o. za građevinarstvo i inženjering</item>
      <item>Marin Andrijašević</item>
      <item>S.T.P. društvo s ograničenom odgovornošću za servis, trgovinu i promet</item>
      <item>ŽELVA, društvo s ograničenom odgovornošću za trgovinu i usluge</item>
      <item>ADING-PROJEKT d.o.o. za graditeljstvo</item>
      <item>Željko Žužić</item>
      <item>MARKO ŠALIĆ, vlasnik obrta POLET</item>
      <item>EOS MATRIX d.o.o. za poslovne usluge</item>
      <item>TEXO MANAGEMENT  d.o.o. za usluge</item>
      <item>Tonka Grgičević</item>
      <item>KAJZER-PROM d.o.o. za unutarnju i vanjsku trgovinu i usluge u stečaju</item>
      <item>MABA-COM, društvo s ograničenom odgovornošću za proizvodnju itrgovinu</item>
      <item>Nikola Kovačević</item>
      <item>Odvjetničko društvo Hanžeković &amp; Partneri društvo s ograničenom odgovornošću</item>
      <item>Marija Turudić</item>
      <item>Viktor Pisanski</item>
      <item>Branko Skerlev</item>
      <item>TEXO MANAGEMENT  d.o.o. za usluge</item>
      <item>Branko Skerlev</item>
      <item>Branimir Ambreković</item>
      <item>Odvjetničko društvo KARDUM I PARTNERI, javno trgovačko društvo</item>
      <item>BAUER GRUPA društvo s ograničenom odgovornošću za tiskarsku djelatnost i trgovinu</item>
      <item>Alek Konić</item>
      <item>Marin Andrijašević</item>
      <item>STOLARIJA GOJANOVIĆ 1969.G. d.o.o. za trgovinu i usluge</item>
      <item>Zoran Matijašić</item>
      <item>Milorad Šmitran</item>
      <item>Boris Kelemen</item>
      <item>DAMJANOVIĆ d.o.o. za građevinarstvo i inženjering</item>
      <item>B.B. i S. PLAN d.o.o. za projektiranje i promidžbu</item>
      <item>Addiko Bank dioničko društvo</item>
      <item>Odvj. društvo GLAMUZINA &amp; GROŠETA društvo s ograničenom odgovornošću</item>
      <item>Odvj. društvo BEKINA, ŠKURLA, DURMIŠ I SPAJIĆ d.o.o.</item>
      <item>Odvjetnica Sandra Zorc</item>
      <item>Odvjetnik Ivan Maloča</item>
    </derivirana_varijabla>
  </DomainObject.Predmet.OstaliListNazivFormated>
  <DomainObject.Predmet.OstaliListNazivFormatedOIB>
    <izvorni_sadrzaj>
      <item>Marija Vujčić Turkulin, OIB 22593287559</item>
      <item>Vinko Arelić</item>
      <item>Zoran Bauer, OIB 89990147407</item>
      <item>TEICO društvo s ograničenom odgovornošću za proizvodnju, unutrašnju i vanjsku trgovinu i usluge, OIB 12124386804</item>
      <item>Marko Tušek, OIB 77053515267</item>
      <item>Lidija Lončarević</item>
      <item>Odvjetničko društvo Marić, Drugović&amp;Sekovanić</item>
      <item>HRVATSKA POŠTANSKA BANKA d.d., OIB 87939104217</item>
      <item>STROJOPROMET-ZAGREB servis, trgovina i dorada robe, d.o.o., OIB 97994010225</item>
      <item>Županijsko državno odvjetništvo u Zagrebu</item>
      <item>HRVATSKA BANKA ZA OBNOVU I RAZVITAK, OIB 26702280390</item>
      <item>GRAD ZAGREB</item>
      <item>Odvjetnik Alan Hranillović</item>
      <item>Porezna  uprava Zagreb</item>
      <item>EKOPLAN-SUSTAVI društvo s ograničenom odgovornošću za graditeljstvo i trgovinu, OIB 29870445575</item>
      <item>VODOOPSKRBA I ODVODNJA društvo s ograničenom odgovornošću za javnu vodoopskrbu i odvodnju, OIB 83416546499</item>
      <item>Ministarstvo poljoprivrede, Uprava vodnog gospodarstva, OIB 76767369197</item>
      <item>Hrvatska radiotelevizija, OIB 68419124305</item>
      <item>DAMJANOVIĆ d.o.o. za građevinarstvo i inženjering, OIB 52071464528</item>
      <item>Marin Andrijašević, OIB 96119632118</item>
      <item>S.T.P. društvo s ograničenom odgovornošću za servis, trgovinu i promet, OIB 41817103783</item>
      <item>ŽELVA, društvo s ograničenom odgovornošću za trgovinu i usluge, OIB 73342948698</item>
      <item>ADING-PROJEKT d.o.o. za graditeljstvo, OIB 23194084178</item>
      <item>Željko Žužić, OIB 85772913531</item>
      <item>MARKO ŠALIĆ, vlasnik obrta POLET, OIB 92813855583</item>
      <item>EOS MATRIX d.o.o. za poslovne usluge, OIB 76674680107</item>
      <item>TEXO MANAGEMENT  d.o.o. za usluge, OIB 35610677280</item>
      <item>Tonka Grgičević, OIB 83563260688</item>
      <item>KAJZER-PROM d.o.o. za unutarnju i vanjsku trgovinu i usluge u stečaju, OIB 88900036899</item>
      <item>MABA-COM, društvo s ograničenom odgovornošću za proizvodnju itrgovinu, OIB 43931897225</item>
      <item>Nikola Kovačević, OIB 38768918758</item>
      <item>Odvjetničko društvo Hanžeković &amp; Partneri društvo s ograničenom odgovornošću, OIB 85127306373</item>
      <item>Marija Turudić</item>
      <item>Viktor Pisanski</item>
      <item>Branko Skerlev, OIB 59584997555</item>
      <item>TEXO MANAGEMENT  d.o.o. za usluge, OIB 35610677280</item>
      <item>Branko Skerlev, OIB 59584997555</item>
      <item>Branimir Ambreković, OIB 11616460982</item>
      <item>Odvjetničko društvo KARDUM I PARTNERI, javno trgovačko društvo, OIB 89572362876</item>
      <item>BAUER GRUPA društvo s ograničenom odgovornošću za tiskarsku djelatnost i trgovinu, OIB 22395608688</item>
      <item>Alek Konić</item>
      <item>Marin Andrijašević, OIB 96119632118</item>
      <item>STOLARIJA GOJANOVIĆ 1969.G. d.o.o. za trgovinu i usluge, OIB 88748670537</item>
      <item>Zoran Matijašić, OIB 78177079108</item>
      <item>Milorad Šmitran, OIB 19773574927</item>
      <item>Boris Kelemen, OIB 88285718814</item>
      <item>DAMJANOVIĆ d.o.o. za građevinarstvo i inženjering, OIB 52071464528</item>
      <item>B.B. i S. PLAN d.o.o. za projektiranje i promidžbu, OIB 34353527904</item>
      <item>Addiko Bank dioničko društvo, OIB 14036333877</item>
      <item>Odvj. društvo GLAMUZINA &amp; GROŠETA društvo s ograničenom odgovornošću, OIB 69402757072</item>
      <item>Odvj. društvo BEKINA, ŠKURLA, DURMIŠ I SPAJIĆ d.o.o., OIB 68178969783</item>
      <item>Odvjetnica Sandra Zorc</item>
      <item>Odvjetnik Ivan Maloča</item>
    </izvorni_sadrzaj>
    <derivirana_varijabla naziv="DomainObject.Predmet.OstaliListNazivFormatedOIB_1">
      <item>Marija Vujčić Turkulin, OIB 22593287559</item>
      <item>Vinko Arelić</item>
      <item>Zoran Bauer, OIB 89990147407</item>
      <item>TEICO društvo s ograničenom odgovornošću za proizvodnju, unutrašnju i vanjsku trgovinu i usluge, OIB 12124386804</item>
      <item>Marko Tušek, OIB 77053515267</item>
      <item>Lidija Lončarević</item>
      <item>Odvjetničko društvo Marić, Drugović&amp;Sekovanić</item>
      <item>HRVATSKA POŠTANSKA BANKA d.d., OIB 87939104217</item>
      <item>STROJOPROMET-ZAGREB servis, trgovina i dorada robe, d.o.o., OIB 97994010225</item>
      <item>Županijsko državno odvjetništvo u Zagrebu</item>
      <item>HRVATSKA BANKA ZA OBNOVU I RAZVITAK, OIB 26702280390</item>
      <item>GRAD ZAGREB</item>
      <item>Odvjetnik Alan Hranillović</item>
      <item>Porezna  uprava Zagreb</item>
      <item>EKOPLAN-SUSTAVI društvo s ograničenom odgovornošću za graditeljstvo i trgovinu, OIB 29870445575</item>
      <item>VODOOPSKRBA I ODVODNJA društvo s ograničenom odgovornošću za javnu vodoopskrbu i odvodnju, OIB 83416546499</item>
      <item>Ministarstvo poljoprivrede, Uprava vodnog gospodarstva, OIB 76767369197</item>
      <item>Hrvatska radiotelevizija, OIB 68419124305</item>
      <item>DAMJANOVIĆ d.o.o. za građevinarstvo i inženjering, OIB 52071464528</item>
      <item>Marin Andrijašević, OIB 96119632118</item>
      <item>S.T.P. društvo s ograničenom odgovornošću za servis, trgovinu i promet, OIB 41817103783</item>
      <item>ŽELVA, društvo s ograničenom odgovornošću za trgovinu i usluge, OIB 73342948698</item>
      <item>ADING-PROJEKT d.o.o. za graditeljstvo, OIB 23194084178</item>
      <item>Željko Žužić, OIB 85772913531</item>
      <item>MARKO ŠALIĆ, vlasnik obrta POLET, OIB 92813855583</item>
      <item>EOS MATRIX d.o.o. za poslovne usluge, OIB 76674680107</item>
      <item>TEXO MANAGEMENT  d.o.o. za usluge, OIB 35610677280</item>
      <item>Tonka Grgičević, OIB 83563260688</item>
      <item>KAJZER-PROM d.o.o. za unutarnju i vanjsku trgovinu i usluge u stečaju, OIB 88900036899</item>
      <item>MABA-COM, društvo s ograničenom odgovornošću za proizvodnju itrgovinu, OIB 43931897225</item>
      <item>Nikola Kovačević, OIB 38768918758</item>
      <item>Odvjetničko društvo Hanžeković &amp; Partneri društvo s ograničenom odgovornošću, OIB 85127306373</item>
      <item>Marija Turudić</item>
      <item>Viktor Pisanski</item>
      <item>Branko Skerlev, OIB 59584997555</item>
      <item>TEXO MANAGEMENT  d.o.o. za usluge, OIB 35610677280</item>
      <item>Branko Skerlev, OIB 59584997555</item>
      <item>Branimir Ambreković, OIB 11616460982</item>
      <item>Odvjetničko društvo KARDUM I PARTNERI, javno trgovačko društvo, OIB 89572362876</item>
      <item>BAUER GRUPA društvo s ograničenom odgovornošću za tiskarsku djelatnost i trgovinu, OIB 22395608688</item>
      <item>Alek Konić</item>
      <item>Marin Andrijašević, OIB 96119632118</item>
      <item>STOLARIJA GOJANOVIĆ 1969.G. d.o.o. za trgovinu i usluge, OIB 88748670537</item>
      <item>Zoran Matijašić, OIB 78177079108</item>
      <item>Milorad Šmitran, OIB 19773574927</item>
      <item>Boris Kelemen, OIB 88285718814</item>
      <item>DAMJANOVIĆ d.o.o. za građevinarstvo i inženjering, OIB 52071464528</item>
      <item>B.B. i S. PLAN d.o.o. za projektiranje i promidžbu, OIB 34353527904</item>
      <item>Addiko Bank dioničko društvo, OIB 14036333877</item>
      <item>Odvj. društvo GLAMUZINA &amp; GROŠETA društvo s ograničenom odgovornošću, OIB 69402757072</item>
      <item>Odvj. društvo BEKINA, ŠKURLA, DURMIŠ I SPAJIĆ d.o.o., OIB 68178969783</item>
      <item>Odvjetnica Sandra Zorc</item>
      <item>Odvjetnik Ivan Maloča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ožujka 2017.</izvorni_sadrzaj>
    <derivirana_varijabla naziv="DomainObject.Datum_1">10. ožujka 2017.</derivirana_varijabla>
  </DomainObject.Datum>
  <DomainObject.PoslovniBrojDokumenta>
    <izvorni_sadrzaj>St-245/2015-169</izvorni_sadrzaj>
    <derivirana_varijabla naziv="DomainObject.PoslovniBrojDokumenta_1">St-245/2015-169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GOLF &amp; COUNTRY CLUB ZAGREB d.o.o. za trgovinu, zastupanje, ugostiteljstvo i turizam</izvorni_sadrzaj>
    <derivirana_varijabla naziv="DomainObject.Predmet.ProtustrankaIDrugi_1">GOLF &amp; COUNTRY CLUB ZAGREB d.o.o. za trgovinu, zastupanje, ugostiteljstvo i turizam</derivirana_varijabla>
  </DomainObject.Predmet.ProtustrankaIDrugi>
  <DomainObject.Predmet.StrankaIDrugiAdressOIB>
    <izvorni_sadrzaj>FINA Regionalni centar Zagreb, OIB 85821130368, Koturaškan 43, 10000 Zagreb i dr.</izvorni_sadrzaj>
    <derivirana_varijabla naziv="DomainObject.Predmet.StrankaIDrugiAdressOIB_1">FINA Regionalni centar Zagreb, OIB 85821130368, Koturaškan 43, 10000 Zagreb i dr.</derivirana_varijabla>
  </DomainObject.Predmet.StrankaIDrugiAdressOIB>
  <DomainObject.Predmet.ProtustrankaIDrugiAdressOIB>
    <izvorni_sadrzaj>GOLF &amp; COUNTRY CLUB ZAGREB d.o.o. za trgovinu, zastupanje, ugostiteljstvo i turizam, OIB 54566277575, Jadranska avenija 6, 10000 Zagreb</izvorni_sadrzaj>
    <derivirana_varijabla naziv="DomainObject.Predmet.ProtustrankaIDrugiAdressOIB_1">GOLF &amp; COUNTRY CLUB ZAGREB d.o.o. za trgovinu, zastupanje, ugostiteljstvo i turizam, OIB 54566277575, Jadranska avenija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GOLF &amp; COUNTRY CLUB ZAGREB d.o.o. za trgovinu, zastupanje, ugostiteljstvo i turizam</item>
      <item>Marija Vujčić Turkulin</item>
      <item>Vinko Arelić</item>
      <item>Zoran Bauer</item>
      <item>TEICO društvo s ograničenom odgovornošću za proizvodnju, unutrašnju i vanjsku trgovinu i usluge</item>
      <item>Marko Tušek</item>
      <item>Lidija Lončarević</item>
      <item>Odvjetničko društvo Marić, Drugović&amp;Sekovanić</item>
      <item>HRVATSKA POŠTANSKA BANKA d.d.</item>
      <item>STROJOPROMET-ZAGREB servis, trgovina i dorada robe, d.o.o.</item>
      <item>Županijsko državno odvjetništvo u Zagrebu</item>
      <item>HRVATSKA BANKA ZA OBNOVU I RAZVITAK</item>
      <item>GRAD ZAGREB</item>
      <item>Odvjetnik Alan Hranillović</item>
      <item>Porezna  uprava Zagreb</item>
      <item>EKOPLAN-SUSTAVI društvo s ograničenom odgovornošću za graditeljstvo i trgovinu</item>
      <item>VODOOPSKRBA I ODVODNJA društvo s ograničenom odgovornošću za javnu vodoopskrbu i odvodnju</item>
      <item>Ministarstvo poljoprivrede, Uprava vodnog gospodarstva</item>
      <item>Hrvatska radiotelevizija</item>
      <item>DAMJANOVIĆ d.o.o. za građevinarstvo i inženjering</item>
      <item>Marin Andrijašević</item>
      <item>S.T.P. društvo s ograničenom odgovornošću za servis, trgovinu i promet</item>
      <item>ŽELVA, društvo s ograničenom odgovornošću za trgovinu i usluge</item>
      <item>ADING-PROJEKT d.o.o. za graditeljstvo</item>
      <item>Željko Žužić</item>
      <item>MARKO ŠALIĆ, vlasnik obrta POLET</item>
      <item>EOS MATRIX d.o.o. za poslovne usluge</item>
      <item>TEXO MANAGEMENT  d.o.o. za usluge</item>
      <item>Tonka Grgičević</item>
      <item>KAJZER-PROM d.o.o. za unutarnju i vanjsku trgovinu i usluge u stečaju</item>
      <item>MABA-COM, društvo s ograničenom odgovornošću za proizvodnju itrgovinu</item>
      <item>Nikola Kovačević</item>
      <item>Odvjetničko društvo Hanžeković &amp; Partneri društvo s ograničenom odgovornošću</item>
      <item>Marija Turudić</item>
      <item>Viktor Pisanski</item>
      <item>Branko Skerlev</item>
      <item>TEXO MANAGEMENT  d.o.o. za usluge</item>
      <item>Branko Skerlev</item>
      <item>Branimir Ambreković</item>
      <item>Odvjetničko društvo KARDUM I PARTNERI, javno trgovačko društvo</item>
      <item>BAUER GRUPA društvo s ograničenom odgovornošću za tiskarsku djelatnost i trgovinu</item>
      <item>Alek Konić</item>
      <item>Marin Andrijašević</item>
      <item>STOLARIJA GOJANOVIĆ 1969.G. d.o.o. za trgovinu i usluge</item>
      <item>Zoran Matijašić</item>
      <item>Milorad Šmitran</item>
      <item>Boris Kelemen</item>
      <item>DAMJANOVIĆ d.o.o. za građevinarstvo i inženjering</item>
      <item>B.B. i S. PLAN d.o.o. za projektiranje i promidžbu</item>
      <item>Addiko Bank dioničko društvo</item>
      <item>Odvj. društvo GLAMUZINA &amp; GROŠETA društvo s ograničenom odgovornošću</item>
      <item>Odvj. društvo BEKINA, ŠKURLA, DURMIŠ I SPAJIĆ d.o.o.</item>
      <item>Odvjetnica Sandra Zorc</item>
      <item>Odvjetnik Ivan Maloča</item>
      <item>Tihana Nikolić</item>
      <item>ROST-ŠPORT d.o.o. za trgovinu na veliko i malo, vanjskotrgovačku djelatnost i marketing</item>
      <item>Petar Rukavina</item>
    </izvorni_sadrzaj>
    <derivirana_varijabla naziv="DomainObject.Predmet.SudioniciListNaziv_1">
      <item>FINA Regionalni centar Zagreb</item>
      <item>GOLF &amp; COUNTRY CLUB ZAGREB d.o.o. za trgovinu, zastupanje, ugostiteljstvo i turizam</item>
      <item>Marija Vujčić Turkulin</item>
      <item>Vinko Arelić</item>
      <item>Zoran Bauer</item>
      <item>TEICO društvo s ograničenom odgovornošću za proizvodnju, unutrašnju i vanjsku trgovinu i usluge</item>
      <item>Marko Tušek</item>
      <item>Lidija Lončarević</item>
      <item>Odvjetničko društvo Marić, Drugović&amp;Sekovanić</item>
      <item>HRVATSKA POŠTANSKA BANKA d.d.</item>
      <item>STROJOPROMET-ZAGREB servis, trgovina i dorada robe, d.o.o.</item>
      <item>Županijsko državno odvjetništvo u Zagrebu</item>
      <item>HRVATSKA BANKA ZA OBNOVU I RAZVITAK</item>
      <item>GRAD ZAGREB</item>
      <item>Odvjetnik Alan Hranillović</item>
      <item>Porezna  uprava Zagreb</item>
      <item>EKOPLAN-SUSTAVI društvo s ograničenom odgovornošću za graditeljstvo i trgovinu</item>
      <item>VODOOPSKRBA I ODVODNJA društvo s ograničenom odgovornošću za javnu vodoopskrbu i odvodnju</item>
      <item>Ministarstvo poljoprivrede, Uprava vodnog gospodarstva</item>
      <item>Hrvatska radiotelevizija</item>
      <item>DAMJANOVIĆ d.o.o. za građevinarstvo i inženjering</item>
      <item>Marin Andrijašević</item>
      <item>S.T.P. društvo s ograničenom odgovornošću za servis, trgovinu i promet</item>
      <item>ŽELVA, društvo s ograničenom odgovornošću za trgovinu i usluge</item>
      <item>ADING-PROJEKT d.o.o. za graditeljstvo</item>
      <item>Željko Žužić</item>
      <item>MARKO ŠALIĆ, vlasnik obrta POLET</item>
      <item>EOS MATRIX d.o.o. za poslovne usluge</item>
      <item>TEXO MANAGEMENT  d.o.o. za usluge</item>
      <item>Tonka Grgičević</item>
      <item>KAJZER-PROM d.o.o. za unutarnju i vanjsku trgovinu i usluge u stečaju</item>
      <item>MABA-COM, društvo s ograničenom odgovornošću za proizvodnju itrgovinu</item>
      <item>Nikola Kovačević</item>
      <item>Odvjetničko društvo Hanžeković &amp; Partneri društvo s ograničenom odgovornošću</item>
      <item>Marija Turudić</item>
      <item>Viktor Pisanski</item>
      <item>Branko Skerlev</item>
      <item>TEXO MANAGEMENT  d.o.o. za usluge</item>
      <item>Branko Skerlev</item>
      <item>Branimir Ambreković</item>
      <item>Odvjetničko društvo KARDUM I PARTNERI, javno trgovačko društvo</item>
      <item>BAUER GRUPA društvo s ograničenom odgovornošću za tiskarsku djelatnost i trgovinu</item>
      <item>Alek Konić</item>
      <item>Marin Andrijašević</item>
      <item>STOLARIJA GOJANOVIĆ 1969.G. d.o.o. za trgovinu i usluge</item>
      <item>Zoran Matijašić</item>
      <item>Milorad Šmitran</item>
      <item>Boris Kelemen</item>
      <item>DAMJANOVIĆ d.o.o. za građevinarstvo i inženjering</item>
      <item>B.B. i S. PLAN d.o.o. za projektiranje i promidžbu</item>
      <item>Addiko Bank dioničko društvo</item>
      <item>Odvj. društvo GLAMUZINA &amp; GROŠETA društvo s ograničenom odgovornošću</item>
      <item>Odvj. društvo BEKINA, ŠKURLA, DURMIŠ I SPAJIĆ d.o.o.</item>
      <item>Odvjetnica Sandra Zorc</item>
      <item>Odvjetnik Ivan Maloča</item>
      <item>Tihana Nikolić</item>
      <item>ROST-ŠPORT d.o.o. za trgovinu na veliko i malo, vanjskotrgovačku djelatnost i marketing</item>
      <item>Petar Rukavina</item>
    </derivirana_varijabla>
  </DomainObject.Predmet.SudioniciListNaziv>
  <DomainObject.Predmet.SudioniciListAdressOIB>
    <izvorni_sadrzaj>
      <item>FINA Regionalni centar Zagreb, OIB 85821130368, Koturaškan 43,10000 Zagreb</item>
      <item>GOLF &amp; COUNTRY CLUB ZAGREB d.o.o. za trgovinu, zastupanje, ugostiteljstvo i turizam, OIB 54566277575, Jadranska avenija 6,10000 Zagreb</item>
      <item>Marija Vujčić Turkulin, OIB 22593287559, Vrtlarska 3,10000 Zagreb</item>
      <item>Vinko Arelić, Augusta Šenoe 20.,10000 Zagreb</item>
      <item>Zoran Bauer, OIB 89990147407, Maksimirska 88,10000 Zagreb</item>
      <item>TEICO društvo s ograničenom odgovornošću za proizvodnju, unutrašnju i vanjsku trgovinu i usluge, OIB 12124386804, Draškovićeva 54,Zagreb</item>
      <item>Marko Tušek, OIB 77053515267, Aleja kralja Zvonimira 11,42000 Varaždin</item>
      <item>Lidija Lončarević, Zelinska 2,10000 Zagreb</item>
      <item>Odvjetničko društvo Marić, Drugović&amp;Sekovanić, Augusta Šenoe 1,10000 Zagreb</item>
      <item>HRVATSKA POŠTANSKA BANKA d.d., OIB 87939104217, Jurišićeva 4,10000 Zagreb</item>
      <item>STROJOPROMET-ZAGREB servis, trgovina i dorada robe, d.o.o., OIB 97994010225, Zagrebačka 6,10292 Šenkovec</item>
      <item>Županijsko državno odvjetništvo u Zagrebu, Savska cesta 41,10000 Zagreb</item>
      <item>HRVATSKA BANKA ZA OBNOVU I RAZVITAK, OIB 26702280390, Strossmayerov trg 9,10000 Zagreb</item>
      <item>GRAD ZAGREB, Trg Stjepana Radića 1,10000 Zagreb</item>
      <item>Odvjetnik Alan Hranillović, Trg Mažuranića 4,10000 Zagreb</item>
      <item>Porezna  uprava Zagreb, Av. Dubrovnik 32,10000 Zagreb</item>
      <item>EKOPLAN-SUSTAVI društvo s ograničenom odgovornošću za graditeljstvo i trgovinu, OIB 29870445575, Trg kralja Tomislava 10,42250 Lepoglava</item>
      <item>VODOOPSKRBA I ODVODNJA društvo s ograničenom odgovornošću za javnu vodoopskrbu i odvodnju, OIB 83416546499, Folnegovićeva 1,10000 Zagreb</item>
      <item>Ministarstvo poljoprivrede, Uprava vodnog gospodarstva, OIB 76767369197, Ulica grada Vukovara 220,10000 Zagreb</item>
      <item>Hrvatska radiotelevizija, OIB 68419124305, Prisavlje 3,10000 Zagreb</item>
      <item>DAMJANOVIĆ d.o.o. za građevinarstvo i inženjering, OIB 52071464528, Juraja i Vjekoslava Stančića 3,10410 Vukovina</item>
      <item>Marin Andrijašević, OIB 96119632118, Ante Starčevića 98,21300 Makarska</item>
      <item>S.T.P. društvo s ograničenom odgovornošću za servis, trgovinu i promet, OIB 41817103783, Lučki odvojak 1,10000 Zagreb</item>
      <item>ŽELVA, društvo s ograničenom odgovornošću za trgovinu i usluge, OIB 73342948698, Radnička cesta 53,10000 Zagreb</item>
      <item>ADING-PROJEKT d.o.o. za graditeljstvo, OIB 23194084178, Vitezićeva 62,10000 Zagreb</item>
      <item>Željko Žužić, OIB 85772913531, Josipa Kozarca 20,10410 Velika Gorica</item>
      <item>MARKO ŠALIĆ, vlasnik obrta POLET, OIB 92813855583, Ante Jakšića 19,10000 Zagreb</item>
      <item>EOS MATRIX d.o.o. za poslovne usluge, OIB 76674680107, Horvatova 82,10000 Zagreb</item>
      <item>TEXO MANAGEMENT  d.o.o. za usluge, OIB 35610677280, Ilica 1 a ,10000 Zagreb</item>
      <item>Tonka Grgičević, OIB 83563260688, Sinkovićeva 4,10000 Zagreb</item>
      <item>KAJZER-PROM d.o.o. za unutarnju i vanjsku trgovinu i usluge u stečaju, OIB 88900036899, Gornjostupnička 2A,10255 Gornji Stupnik</item>
      <item>MABA-COM, društvo s ograničenom odgovornošću za proizvodnju itrgovinu, OIB 43931897225, Brezjanski put 33,10431 Brezje</item>
      <item>Nikola Kovačević, OIB 38768918758, Dedići 26,10000 Zagreb</item>
      <item>Odvjetničko društvo Hanžeković &amp; Partneri društvo s ograničenom odgovornošću, OIB 85127306373, Radnička Cesta 22,10000 Zagreb</item>
      <item>Marija Turudić, Gajeva 44,10000 Zagreb</item>
      <item>Viktor Pisanski, III Vrbik 9,10000 Zagreb</item>
      <item>Branko Skerlev, OIB 59584997555, Radnička cesta 52/R2,10000 Zagreb</item>
      <item>TEXO MANAGEMENT  d.o.o. za usluge, OIB 35610677280, Ilica 1 a ,10000 Zagreb</item>
      <item>Branko Skerlev, OIB 59584997555, Radnička cesta 52/R2,10000 Zagreb</item>
      <item>Branimir Ambreković, OIB 11616460982, Jadranska Avenija 618,10000 Zagreb</item>
      <item>Odvjetničko društvo KARDUM I PARTNERI, javno trgovačko društvo, OIB 89572362876, Mihanovićeva 14,10000 Zagreb</item>
      <item>BAUER GRUPA društvo s ograničenom odgovornošću za tiskarsku djelatnost i trgovinu, OIB 22395608688, Bijankinija Andrije 15,10430 Samobor</item>
      <item>Alek Konić, Zvonarnička 3,10000 Zagreb</item>
      <item>Marin Andrijašević, OIB 96119632118, Ante Starčevića 98,21300 Makarska</item>
      <item>STOLARIJA GOJANOVIĆ 1969.G. d.o.o. za trgovinu i usluge, OIB 88748670537, Industrijska zona Podi, Dolačka 14,22000 Šibenik</item>
      <item>Zoran Matijašić, OIB 78177079108, Istarska 79,51000 Rijeka</item>
      <item>Milorad Šmitran, OIB 19773574927, Hegedušićeva 3,51000 Rijeka</item>
      <item>Boris Kelemen, OIB 88285718814, Trg Svibanjskih žrtava 1995. br. 2,10000 Zagreb</item>
      <item>DAMJANOVIĆ d.o.o. za građevinarstvo i inženjering, OIB 52071464528, Juraja i Vjekoslava Stančića 3,10410 Vukovina</item>
      <item>B.B. i S. PLAN d.o.o. za projektiranje i promidžbu, OIB 34353527904, Siget 18/b,10000 Zagreb</item>
      <item>Addiko Bank dioničko društvo, OIB 14036333877, Slavonska avenija 6,10000 Zagreb</item>
      <item>Odvj. društvo GLAMUZINA &amp; GROŠETA društvo s ograničenom odgovornošću, OIB 69402757072, Trg žrtava fašizma 5,10000 Zagreb</item>
      <item>Odvj. društvo BEKINA, ŠKURLA, DURMIŠ I SPAJIĆ d.o.o., OIB 68178969783, Preradovićeva 24,10000 Zagreb</item>
      <item>Odvjetnica Sandra Zorc, Agatićeva 6/II,51000 Rijeka</item>
      <item>Odvjetnik Ivan Maloča, Šoštarićeva 4/I,10000 Zagreb</item>
      <item>Tihana Nikolić, OIB 02158057271, Tratinska 44,10000 Zagreb</item>
      <item>ROST-ŠPORT d.o.o. za trgovinu na veliko i malo, vanjskotrgovačku djelatnost i marketing, OIB 63693671750, II Poljanice 8,10000 Zagreb</item>
      <item>Petar Rukavina</item>
    </izvorni_sadrzaj>
    <derivirana_varijabla naziv="DomainObject.Predmet.SudioniciListAdressOIB_1">
      <item>FINA Regionalni centar Zagreb, OIB 85821130368, Koturaškan 43,10000 Zagreb</item>
      <item>GOLF &amp; COUNTRY CLUB ZAGREB d.o.o. za trgovinu, zastupanje, ugostiteljstvo i turizam, OIB 54566277575, Jadranska avenija 6,10000 Zagreb</item>
      <item>Marija Vujčić Turkulin, OIB 22593287559, Vrtlarska 3,10000 Zagreb</item>
      <item>Vinko Arelić, Augusta Šenoe 20.,10000 Zagreb</item>
      <item>Zoran Bauer, OIB 89990147407, Maksimirska 88,10000 Zagreb</item>
      <item>TEICO društvo s ograničenom odgovornošću za proizvodnju, unutrašnju i vanjsku trgovinu i usluge, OIB 12124386804, Draškovićeva 54,Zagreb</item>
      <item>Marko Tušek, OIB 77053515267, Aleja kralja Zvonimira 11,42000 Varaždin</item>
      <item>Lidija Lončarević, Zelinska 2,10000 Zagreb</item>
      <item>Odvjetničko društvo Marić, Drugović&amp;Sekovanić, Augusta Šenoe 1,10000 Zagreb</item>
      <item>HRVATSKA POŠTANSKA BANKA d.d., OIB 87939104217, Jurišićeva 4,10000 Zagreb</item>
      <item>STROJOPROMET-ZAGREB servis, trgovina i dorada robe, d.o.o., OIB 97994010225, Zagrebačka 6,10292 Šenkovec</item>
      <item>Županijsko državno odvjetništvo u Zagrebu, Savska cesta 41,10000 Zagreb</item>
      <item>HRVATSKA BANKA ZA OBNOVU I RAZVITAK, OIB 26702280390, Strossmayerov trg 9,10000 Zagreb</item>
      <item>GRAD ZAGREB, Trg Stjepana Radića 1,10000 Zagreb</item>
      <item>Odvjetnik Alan Hranillović, Trg Mažuranića 4,10000 Zagreb</item>
      <item>Porezna  uprava Zagreb, Av. Dubrovnik 32,10000 Zagreb</item>
      <item>EKOPLAN-SUSTAVI društvo s ograničenom odgovornošću za graditeljstvo i trgovinu, OIB 29870445575, Trg kralja Tomislava 10,42250 Lepoglava</item>
      <item>VODOOPSKRBA I ODVODNJA društvo s ograničenom odgovornošću za javnu vodoopskrbu i odvodnju, OIB 83416546499, Folnegovićeva 1,10000 Zagreb</item>
      <item>Ministarstvo poljoprivrede, Uprava vodnog gospodarstva, OIB 76767369197, Ulica grada Vukovara 220,10000 Zagreb</item>
      <item>Hrvatska radiotelevizija, OIB 68419124305, Prisavlje 3,10000 Zagreb</item>
      <item>DAMJANOVIĆ d.o.o. za građevinarstvo i inženjering, OIB 52071464528, Juraja i Vjekoslava Stančića 3,10410 Vukovina</item>
      <item>Marin Andrijašević, OIB 96119632118, Ante Starčevića 98,21300 Makarska</item>
      <item>S.T.P. društvo s ograničenom odgovornošću za servis, trgovinu i promet, OIB 41817103783, Lučki odvojak 1,10000 Zagreb</item>
      <item>ŽELVA, društvo s ograničenom odgovornošću za trgovinu i usluge, OIB 73342948698, Radnička cesta 53,10000 Zagreb</item>
      <item>ADING-PROJEKT d.o.o. za graditeljstvo, OIB 23194084178, Vitezićeva 62,10000 Zagreb</item>
      <item>Željko Žužić, OIB 85772913531, Josipa Kozarca 20,10410 Velika Gorica</item>
      <item>MARKO ŠALIĆ, vlasnik obrta POLET, OIB 92813855583, Ante Jakšića 19,10000 Zagreb</item>
      <item>EOS MATRIX d.o.o. za poslovne usluge, OIB 76674680107, Horvatova 82,10000 Zagreb</item>
      <item>TEXO MANAGEMENT  d.o.o. za usluge, OIB 35610677280, Ilica 1 a ,10000 Zagreb</item>
      <item>Tonka Grgičević, OIB 83563260688, Sinkovićeva 4,10000 Zagreb</item>
      <item>KAJZER-PROM d.o.o. za unutarnju i vanjsku trgovinu i usluge u stečaju, OIB 88900036899, Gornjostupnička 2A,10255 Gornji Stupnik</item>
      <item>MABA-COM, društvo s ograničenom odgovornošću za proizvodnju itrgovinu, OIB 43931897225, Brezjanski put 33,10431 Brezje</item>
      <item>Nikola Kovačević, OIB 38768918758, Dedići 26,10000 Zagreb</item>
      <item>Odvjetničko društvo Hanžeković &amp; Partneri društvo s ograničenom odgovornošću, OIB 85127306373, Radnička Cesta 22,10000 Zagreb</item>
      <item>Marija Turudić, Gajeva 44,10000 Zagreb</item>
      <item>Viktor Pisanski, III Vrbik 9,10000 Zagreb</item>
      <item>Branko Skerlev, OIB 59584997555, Radnička cesta 52/R2,10000 Zagreb</item>
      <item>TEXO MANAGEMENT  d.o.o. za usluge, OIB 35610677280, Ilica 1 a ,10000 Zagreb</item>
      <item>Branko Skerlev, OIB 59584997555, Radnička cesta 52/R2,10000 Zagreb</item>
      <item>Branimir Ambreković, OIB 11616460982, Jadranska Avenija 618,10000 Zagreb</item>
      <item>Odvjetničko društvo KARDUM I PARTNERI, javno trgovačko društvo, OIB 89572362876, Mihanovićeva 14,10000 Zagreb</item>
      <item>BAUER GRUPA društvo s ograničenom odgovornošću za tiskarsku djelatnost i trgovinu, OIB 22395608688, Bijankinija Andrije 15,10430 Samobor</item>
      <item>Alek Konić, Zvonarnička 3,10000 Zagreb</item>
      <item>Marin Andrijašević, OIB 96119632118, Ante Starčevića 98,21300 Makarska</item>
      <item>STOLARIJA GOJANOVIĆ 1969.G. d.o.o. za trgovinu i usluge, OIB 88748670537, Industrijska zona Podi, Dolačka 14,22000 Šibenik</item>
      <item>Zoran Matijašić, OIB 78177079108, Istarska 79,51000 Rijeka</item>
      <item>Milorad Šmitran, OIB 19773574927, Hegedušićeva 3,51000 Rijeka</item>
      <item>Boris Kelemen, OIB 88285718814, Trg Svibanjskih žrtava 1995. br. 2,10000 Zagreb</item>
      <item>DAMJANOVIĆ d.o.o. za građevinarstvo i inženjering, OIB 52071464528, Juraja i Vjekoslava Stančića 3,10410 Vukovina</item>
      <item>B.B. i S. PLAN d.o.o. za projektiranje i promidžbu, OIB 34353527904, Siget 18/b,10000 Zagreb</item>
      <item>Addiko Bank dioničko društvo, OIB 14036333877, Slavonska avenija 6,10000 Zagreb</item>
      <item>Odvj. društvo GLAMUZINA &amp; GROŠETA društvo s ograničenom odgovornošću, OIB 69402757072, Trg žrtava fašizma 5,10000 Zagreb</item>
      <item>Odvj. društvo BEKINA, ŠKURLA, DURMIŠ I SPAJIĆ d.o.o., OIB 68178969783, Preradovićeva 24,10000 Zagreb</item>
      <item>Odvjetnica Sandra Zorc, Agatićeva 6/II,51000 Rijeka</item>
      <item>Odvjetnik Ivan Maloča, Šoštarićeva 4/I,10000 Zagreb</item>
      <item>Tihana Nikolić, OIB 02158057271, Tratinska 44,10000 Zagreb</item>
      <item>ROST-ŠPORT d.o.o. za trgovinu na veliko i malo, vanjskotrgovačku djelatnost i marketing, OIB 63693671750, II Poljanice 8,10000 Zagreb</item>
      <item>Petar Rukavina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4051872-1FD0-4453-949C-BE6DA779091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707</properties:Words>
  <properties:Characters>3701</properties:Characters>
  <properties:Lines>106</properties:Lines>
  <properties:Paragraphs>35</properties:Paragraphs>
  <properties:TotalTime>38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4893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Draženka Prpić</cp:lastModifiedBy>
  <cp:lastPrinted>2017-03-10T12:26:00Z</cp:lastPrinted>
  <dcterms:modified xmlns:xsi="http://www.w3.org/2001/XMLSchema-instance" xsi:type="dcterms:W3CDTF">2017-03-10T12:26:00Z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St-245/2015-169 / Odluka - Rješenje - dosuda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