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ebe2" w14:paraId="ce7ebe2" w:rsidRDefault="00046D0D" w:rsidP="00046D0D" w:rsidR="00046D0D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8890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6D0D" w:rsidP="00046D0D" w:rsidR="00046D0D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046D0D" w:rsidP="00046D0D" w:rsidR="00046D0D">
      <w:pPr>
        <w:jc w:val="both"/>
        <w:rPr>
          <w:b/>
        </w:rPr>
      </w:pPr>
      <w:r>
        <w:rPr>
          <w:b/>
        </w:rPr>
        <w:t>TRGOVAČKI SUD U OSIJEKU</w:t>
      </w:r>
    </w:p>
    <w:p w:rsidRDefault="00046D0D" w:rsidP="00046D0D" w:rsidR="00046D0D">
      <w:pPr>
        <w:jc w:val="both"/>
        <w:rPr>
          <w:b/>
        </w:rPr>
      </w:pPr>
      <w:r>
        <w:rPr>
          <w:b/>
        </w:rPr>
        <w:t>STALNA SLUŽBA U SLAVONSKOM BRODU</w:t>
      </w:r>
    </w:p>
    <w:p w:rsidRDefault="00046D0D" w:rsidP="00046D0D" w:rsidR="00046D0D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C43E12">
        <w:rPr>
          <w:b/>
        </w:rPr>
        <w:t>Broj:7/ St-892/2016-41</w:t>
      </w:r>
    </w:p>
    <w:p w:rsidRDefault="00046D0D" w:rsidP="00046D0D" w:rsidR="00046D0D">
      <w:pPr>
        <w:jc w:val="both"/>
        <w:rPr>
          <w:b/>
        </w:rPr>
      </w:pPr>
      <w:r>
        <w:rPr>
          <w:b/>
        </w:rPr>
        <w:t>Slavonski Brod</w:t>
      </w:r>
    </w:p>
    <w:p w:rsidRDefault="00046D0D" w:rsidP="00046D0D" w:rsidR="00046D0D">
      <w:pPr>
        <w:jc w:val="both"/>
        <w:rPr>
          <w:b/>
        </w:rPr>
      </w:pPr>
    </w:p>
    <w:p w:rsidRDefault="00046D0D" w:rsidP="00046D0D" w:rsidR="00046D0D">
      <w:pPr>
        <w:jc w:val="both"/>
        <w:rPr>
          <w:b/>
        </w:rPr>
      </w:pPr>
    </w:p>
    <w:p w:rsidRDefault="00046D0D" w:rsidP="00046D0D" w:rsidR="00046D0D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046D0D" w:rsidP="00046D0D" w:rsidR="00046D0D">
      <w:pPr>
        <w:jc w:val="center"/>
        <w:rPr>
          <w:b/>
        </w:rPr>
      </w:pPr>
    </w:p>
    <w:p w:rsidRDefault="00046D0D" w:rsidP="00046D0D" w:rsidR="00046D0D">
      <w:pPr>
        <w:jc w:val="both"/>
      </w:pPr>
      <w:r>
        <w:tab/>
      </w:r>
    </w:p>
    <w:p w:rsidRDefault="00046D0D" w:rsidP="00046D0D" w:rsidR="00046D0D">
      <w:pPr>
        <w:ind w:firstLine="1440"/>
        <w:jc w:val="both"/>
      </w:pPr>
      <w:r>
        <w:t xml:space="preserve">TRGOVAČKI SUD U OSIJEKU, STALNA SLUŽBA U SLAVONSKOM BRODU, po sutkinji Mirni Vujčić, u stečajnom postupku nad stečajnim dužnikom BROD NA SAVI  kreditna unija "u stečaju", Slavonski Brod, Ivana pl. Zajca 21,  OIB: 43254613447, dana </w:t>
      </w:r>
      <w:r w:rsidR="00C43E12">
        <w:t>31</w:t>
      </w:r>
      <w:r>
        <w:t>. siječnja 2018. godine</w:t>
      </w:r>
    </w:p>
    <w:p w:rsidRDefault="00046D0D" w:rsidP="00046D0D" w:rsidR="00046D0D">
      <w:pPr>
        <w:jc w:val="both"/>
      </w:pPr>
    </w:p>
    <w:p w:rsidRDefault="00046D0D" w:rsidP="00046D0D" w:rsidR="00046D0D">
      <w:pPr>
        <w:jc w:val="center"/>
      </w:pPr>
      <w:r>
        <w:t>z a k l j u č i o    j e</w:t>
      </w:r>
    </w:p>
    <w:p w:rsidRDefault="00046D0D" w:rsidP="00046D0D" w:rsidR="00046D0D">
      <w:pPr>
        <w:jc w:val="center"/>
      </w:pPr>
    </w:p>
    <w:p w:rsidRDefault="00046D0D" w:rsidP="00046D0D" w:rsidR="00046D0D">
      <w:pPr>
        <w:jc w:val="both"/>
      </w:pPr>
      <w:r>
        <w:t xml:space="preserve">                          </w:t>
      </w:r>
      <w:r>
        <w:rPr>
          <w:b/>
        </w:rPr>
        <w:t xml:space="preserve"> </w:t>
      </w:r>
      <w:r>
        <w:t xml:space="preserve">  Nalaže se računovodstvu suda iznos od 10.000,00 Kn sa kartice predmeta St-842/2015 te iznos od 17.500,00 Kn sa kartice predmeta St-892/2016 prenijeti u korist poslovnog računa stečajnog dužnika </w:t>
      </w:r>
      <w:r w:rsidR="00DD69C0">
        <w:t>koji ispravno glasi</w:t>
      </w:r>
      <w:r>
        <w:t xml:space="preserve"> IBAN: HR75 2485 0031 1</w:t>
      </w:r>
      <w:r w:rsidR="00C43E12">
        <w:t>0</w:t>
      </w:r>
      <w:r>
        <w:t>02 9612 8 kod Croatia banke d.d. Zagreb.</w:t>
      </w:r>
    </w:p>
    <w:p w:rsidRDefault="00046D0D" w:rsidP="00046D0D" w:rsidR="00046D0D">
      <w:pPr>
        <w:jc w:val="both"/>
      </w:pPr>
    </w:p>
    <w:p w:rsidRDefault="00046D0D" w:rsidP="00046D0D" w:rsidR="00046D0D">
      <w:pPr>
        <w:jc w:val="both"/>
      </w:pPr>
    </w:p>
    <w:p w:rsidRDefault="00C43E12" w:rsidP="00046D0D" w:rsidR="00046D0D">
      <w:pPr>
        <w:jc w:val="center"/>
      </w:pPr>
      <w:r>
        <w:t>U Slavonskom Brodu, 31</w:t>
      </w:r>
      <w:r w:rsidR="00046D0D">
        <w:t>.siječnja 2018. godine</w:t>
      </w:r>
    </w:p>
    <w:p w:rsidRDefault="00046D0D" w:rsidP="00046D0D" w:rsidR="00046D0D">
      <w:pPr>
        <w:jc w:val="center"/>
      </w:pPr>
    </w:p>
    <w:p w:rsidRDefault="00046D0D" w:rsidP="00046D0D" w:rsidR="00046D0D">
      <w:pPr>
        <w:jc w:val="center"/>
      </w:pPr>
    </w:p>
    <w:p w:rsidRDefault="00046D0D" w:rsidP="00046D0D" w:rsidR="00046D0D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046D0D" w:rsidP="00046D0D" w:rsidR="00046D0D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Mirna Vujčić</w:t>
      </w:r>
    </w:p>
    <w:p w:rsidRDefault="00046D0D" w:rsidP="00046D0D" w:rsidR="00046D0D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46D0D" w:rsidP="00046D0D" w:rsidR="00046D0D">
      <w:pPr>
        <w:ind w:left="4956"/>
        <w:jc w:val="both"/>
      </w:pPr>
    </w:p>
    <w:p w:rsidRDefault="00046D0D" w:rsidP="00046D0D" w:rsidR="00046D0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NAPUTAK O PRAVNOM LIJEKU:      </w:t>
      </w:r>
    </w:p>
    <w:p w:rsidRDefault="00046D0D" w:rsidP="00046D0D" w:rsidR="00046D0D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dopuštena žalba.</w:t>
      </w:r>
    </w:p>
    <w:p w:rsidRDefault="00046D0D" w:rsidP="00046D0D" w:rsidR="00046D0D">
      <w:pPr>
        <w:jc w:val="both"/>
        <w:rPr>
          <w:sz w:val="16"/>
          <w:szCs w:val="16"/>
        </w:rPr>
      </w:pPr>
    </w:p>
    <w:p w:rsidRDefault="00046D0D" w:rsidP="00046D0D" w:rsidR="00046D0D">
      <w:pPr>
        <w:jc w:val="both"/>
      </w:pPr>
    </w:p>
    <w:p w:rsidRDefault="00046D0D" w:rsidP="00046D0D" w:rsidR="00046D0D">
      <w:pPr>
        <w:jc w:val="both"/>
      </w:pPr>
    </w:p>
    <w:p w:rsidRDefault="00046D0D" w:rsidP="00046D0D" w:rsidR="00046D0D">
      <w:pPr>
        <w:jc w:val="both"/>
      </w:pPr>
      <w:r>
        <w:t>Dostaviti:</w:t>
      </w:r>
    </w:p>
    <w:p w:rsidRDefault="00046D0D" w:rsidP="00046D0D" w:rsidR="00046D0D">
      <w:pPr>
        <w:jc w:val="both"/>
      </w:pPr>
      <w:r>
        <w:t>1. Objaviti na mrežnoj stranici e-Oglasna ploča sudova</w:t>
      </w:r>
    </w:p>
    <w:p w:rsidRDefault="00046D0D" w:rsidP="00046D0D" w:rsidR="00046D0D">
      <w:pPr>
        <w:jc w:val="both"/>
      </w:pPr>
      <w:r>
        <w:t>2. dostaviti računovodstvu</w:t>
      </w:r>
    </w:p>
    <w:p w:rsidRDefault="00046D0D" w:rsidP="00046D0D" w:rsidR="00046D0D">
      <w:pPr>
        <w:jc w:val="both"/>
      </w:pPr>
    </w:p>
    <w:p w:rsidRDefault="00046D0D" w:rsidP="00046D0D" w:rsidR="00046D0D">
      <w:pPr>
        <w:jc w:val="both"/>
      </w:pPr>
    </w:p>
    <w:p w:rsidRDefault="00046D0D" w:rsidP="00046D0D" w:rsidR="00046D0D">
      <w:pPr>
        <w:jc w:val="both"/>
      </w:pPr>
    </w:p>
    <w:p w:rsidRDefault="00046D0D" w:rsidP="00046D0D" w:rsidR="00046D0D">
      <w:pPr>
        <w:jc w:val="both"/>
      </w:pPr>
    </w:p>
    <w:p w:rsidRDefault="00046D0D" w:rsidP="00046D0D" w:rsidR="00046D0D"/>
    <w:p w:rsidRDefault="00046D0D" w:rsidP="00046D0D" w:rsidR="00046D0D"/>
    <w:p w:rsidRDefault="00046D0D" w:rsidP="00046D0D" w:rsidR="00046D0D"/>
    <w:p w:rsidRDefault="00DB052E" w:rsidP="00046D0D" w:rsidR="00DB052E" w:rsidRPr="00046D0D"/>
    <w:sectPr w:rsidR="00DB052E" w:rsidRPr="00046D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6D0D"/>
    <w:rsid w:val="00046D0D"/>
    <w:rsid w:val="00405FD8"/>
    <w:rsid w:val="00C43E12"/>
    <w:rsid w:val="00DB052E"/>
    <w:rsid w:val="00DD69C0"/>
    <w:rsid w:val="00E8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6D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46D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6D0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5F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F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F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F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F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6D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46D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6D0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5F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F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F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F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F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7166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St-892/2016</izvorni_sadrzaj>
    <derivirana_varijabla naziv="DomainObject.Predmet.OznakaBroj_1">St-892/2016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 NA SAVI kreditna unija "u likvidaciji" zastupanog po punomoćniku Branka Tiljak; Mijo Dragovan; Ivo Mijoč</izvorni_sadrzaj>
    <derivirana_varijabla naziv="DomainObject.Predmet.ProtustrankaFormated_1">  BROD NA SAVI kreditna unija "u likvidaciji" zastupanog po punomoćniku Branka Tiljak; Mijo Dragovan; Ivo Mijoč</derivirana_varijabla>
  </DomainObject.Predmet.ProtustrankaFormated>
  <DomainObject.Predmet.ProtustrankaFormatedOIB>
    <izvorni_sadrzaj>  BROD NA SAVI kreditna unija "u likvidaciji", OIB 43254613447 zastupanog po punomoćniku Branka Tiljak; Mijo Dragovan; Ivo Mijoč</izvorni_sadrzaj>
    <derivirana_varijabla naziv="DomainObject.Predmet.ProtustrankaFormatedOIB_1">  BROD NA SAVI kreditna unija "u likvidaciji", OIB 43254613447 zastupanog po punomoćniku Branka Tiljak; Mijo Dragovan; Ivo Mijoč</derivirana_varijabla>
  </DomainObject.Predmet.ProtustrankaFormatedOIB>
  <DomainObject.Predmet.ProtustrankaFormatedWithAdress>
    <izvorni_sadrzaj> BROD NA SAVI kreditna unija "u likvidaciji", Ivana pl. Zajca 21, 35000 Slavonski Brod zastupanog po punomoćniku Branka Tiljak; Mijo Dragovan; Ivo Mijoč</izvorni_sadrzaj>
    <derivirana_varijabla naziv="DomainObject.Predmet.ProtustrankaFormatedWithAdress_1"> BROD NA SAVI kreditna unija "u likvidaciji", Ivana pl. Zajca 21, 35000 Slavonski Brod zastupanog po punomoćniku Branka Tiljak; Mijo Dragovan; Ivo Mijoč</derivirana_varijabla>
  </DomainObject.Predmet.ProtustrankaFormatedWithAdress>
  <DomainObject.Predmet.ProtustrankaFormatedWithAdressOIB>
    <izvorni_sadrzaj> BROD NA SAVI kreditna unija "u likvidaciji", OIB 43254613447, Ivana pl. Zajca 21, 35000 Slavonski Brod zastupanog po punomoćniku Branka Tiljak; Mijo Dragovan; Ivo Mijoč</izvorni_sadrzaj>
    <derivirana_varijabla naziv="DomainObject.Predmet.ProtustrankaFormatedWithAdressOIB_1"> BROD NA SAVI kreditna unija "u likvidaciji", OIB 43254613447, Ivana pl. Zajca 21, 35000 Slavonski Brod zastupanog po punomoćniku Branka Tiljak; Mijo Dragovan; Ivo Mijoč</derivirana_varijabla>
  </DomainObject.Predmet.ProtustrankaFormatedWithAdressOIB>
  <DomainObject.Predmet.ProtustrankaWithAdress>
    <izvorni_sadrzaj>BROD NA SAVI kreditna unija "u likvidaciji" Ivana pl. Zajca 21, 35000 Slavonski Brod</izvorni_sadrzaj>
    <derivirana_varijabla naziv="DomainObject.Predmet.ProtustrankaWithAdress_1">BROD NA SAVI kreditna unija "u likvidaciji" Ivana pl. Zajca 21, 35000 Slavonski Brod</derivirana_varijabla>
  </DomainObject.Predmet.ProtustrankaWithAdress>
  <DomainObject.Predmet.ProtustrankaWithAdressOIB>
    <izvorni_sadrzaj>BROD NA SAVI kreditna unija "u likvidaciji", OIB 43254613447, Ivana pl. Zajca 21, 35000 Slavonski Brod</izvorni_sadrzaj>
    <derivirana_varijabla naziv="DomainObject.Predmet.ProtustrankaWithAdressOIB_1">BROD NA SAVI kreditna unija "u likvidaciji", OIB 43254613447, Ivana pl. Zajca 21, 35000 Slavonski Brod</derivirana_varijabla>
  </DomainObject.Predmet.ProtustrankaWithAdressOIB>
  <DomainObject.Predmet.ProtustrankaNazivFormated>
    <izvorni_sadrzaj>BROD NA SAVI kreditna unija "u likvidaciji"</izvorni_sadrzaj>
    <derivirana_varijabla naziv="DomainObject.Predmet.ProtustrankaNazivFormated_1">BROD NA SAVI kreditna unija "u likvidaciji"</derivirana_varijabla>
  </DomainObject.Predmet.ProtustrankaNazivFormated>
  <DomainObject.Predmet.ProtustrankaNazivFormatedOIB>
    <izvorni_sadrzaj>BROD NA SAVI kreditna unija "u likvidaciji", OIB 43254613447</izvorni_sadrzaj>
    <derivirana_varijabla naziv="DomainObject.Predmet.ProtustrankaNazivFormatedOIB_1">BROD NA SAVI kreditna unija "u likvidaciji", OIB 43254613447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ŠTIVICA društvo s ograničenom odgovornošću za poljoprivrednu proizvodnju i usluge zastupanog po punomoćniku Ivana Pavković; Željka Brandt; Tihomir Kovačić</izvorni_sadrzaj>
    <derivirana_varijabla naziv="DomainObject.Predmet.StrankaFormated_1">  ŠTIVICA društvo s ograničenom odgovornošću za poljoprivrednu proizvodnju i usluge zastupanog po punomoćniku Ivana Pavković; Željka Brandt; Tihomir Kovačić</derivirana_varijabla>
  </DomainObject.Predmet.StrankaFormated>
  <DomainObject.Predmet.StrankaFormatedOIB>
    <izvorni_sadrzaj>  ŠTIVICA društvo s ograničenom odgovornošću za poljoprivrednu proizvodnju i usluge, OIB 49383691561 zastupanog po punomoćniku Ivana Pavković; Željka Brandt; Tihomir Kovačić</izvorni_sadrzaj>
    <derivirana_varijabla naziv="DomainObject.Predmet.StrankaFormatedOIB_1">  ŠTIVICA društvo s ograničenom odgovornošću za poljoprivrednu proizvodnju i usluge, OIB 49383691561 zastupanog po punomoćniku Ivana Pavković; Željka Brandt; Tihomir Kovačić</derivirana_varijabla>
  </DomainObject.Predmet.StrankaFormatedOIB>
  <DomainObject.Predmet.StrankaFormatedWithAdress>
    <izvorni_sadrzaj> ŠTIVICA društvo s ograničenom odgovornošću za poljoprivrednu proizvodnju i usluge, Petra Krešimira IV 12, 35000 Slavonski Brod zastupanog po punomoćniku Ivana Pavković; Željka Brandt; Tihomir Kovačić</izvorni_sadrzaj>
    <derivirana_varijabla naziv="DomainObject.Predmet.StrankaFormatedWithAdress_1"> ŠTIVICA društvo s ograničenom odgovornošću za poljoprivrednu proizvodnju i usluge, Petra Krešimira IV 12, 35000 Slavonski Brod zastupanog po punomoćniku Ivana Pavković; Željka Brandt; Tihomir Kovačić</derivirana_varijabla>
  </DomainObject.Predmet.StrankaFormatedWithAdress>
  <DomainObject.Predmet.StrankaFormatedWithAdressOIB>
    <izvorni_sadrzaj> ŠTIVICA društvo s ograničenom odgovornošću za poljoprivrednu proizvodnju i usluge, OIB 49383691561, Petra Krešimira IV 12, 35000 Slavonski Brod zastupanog po punomoćniku Ivana Pavković; Željka Brandt; Tihomir Kovačić</izvorni_sadrzaj>
    <derivirana_varijabla naziv="DomainObject.Predmet.StrankaFormatedWithAdressOIB_1"> ŠTIVICA društvo s ograničenom odgovornošću za poljoprivrednu proizvodnju i usluge, OIB 49383691561, Petra Krešimira IV 12, 35000 Slavonski Brod zastupanog po punomoćniku Ivana Pavković; Željka Brandt; Tihomir Kovačić</derivirana_varijabla>
  </DomainObject.Predmet.StrankaFormatedWithAdressOIB>
  <DomainObject.Predmet.StrankaWithAdress>
    <izvorni_sadrzaj>ŠTIVICA društvo s ograničenom odgovornošću za poljoprivrednu proizvodnju i usluge Petra Krešimira IV 12,35000 Slavonski Brod</izvorni_sadrzaj>
    <derivirana_varijabla naziv="DomainObject.Predmet.StrankaWithAdress_1">ŠTIVICA društvo s ograničenom odgovornošću za poljoprivrednu proizvodnju i usluge Petra Krešimira IV 12,35000 Slavonski Brod</derivirana_varijabla>
  </DomainObject.Predmet.StrankaWithAdress>
  <DomainObject.Predmet.StrankaWithAdressOIB>
    <izvorni_sadrzaj>ŠTIVICA društvo s ograničenom odgovornošću za poljoprivrednu proizvodnju i usluge, OIB 49383691561, Petra Krešimira IV 12,35000 Slavonski Brod</izvorni_sadrzaj>
    <derivirana_varijabla naziv="DomainObject.Predmet.StrankaWithAdressOIB_1">ŠTIVICA društvo s ograničenom odgovornošću za poljoprivrednu proizvodnju i usluge, OIB 49383691561, Petra Krešimira IV 12,35000 Slavonski Brod</derivirana_varijabla>
  </DomainObject.Predmet.StrankaWithAdressOIB>
  <DomainObject.Predmet.StrankaNazivFormated>
    <izvorni_sadrzaj>ŠTIVICA društvo s ograničenom odgovornošću za poljoprivrednu proizvodnju i usluge</izvorni_sadrzaj>
    <derivirana_varijabla naziv="DomainObject.Predmet.StrankaNazivFormated_1">ŠTIVICA društvo s ograničenom odgovornošću za poljoprivrednu proizvodnju i usluge</derivirana_varijabla>
  </DomainObject.Predmet.StrankaNazivFormated>
  <DomainObject.Predmet.StrankaNazivFormatedOIB>
    <izvorni_sadrzaj>ŠTIVICA društvo s ograničenom odgovornošću za poljoprivrednu proizvodnju i usluge, OIB 49383691561</izvorni_sadrzaj>
    <derivirana_varijabla naziv="DomainObject.Predmet.StrankaNazivFormatedOIB_1">ŠTIVICA društvo s ograničenom odgovornošću za poljoprivrednu proizvodnju i usluge, OIB 49383691561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ŠTIVICA društvo s ograničenom odgovornošću za poljoprivrednu proizvodnju i usluge zastupanog po punomoćniku Ivana Pavković; Željka Brandt; Tihomir Kovačić</item>
    </izvorni_sadrzaj>
    <derivirana_varijabla naziv="DomainObject.Predmet.StrankaListFormated_1">
      <item>ŠTIVICA društvo s ograničenom odgovornošću za poljoprivrednu proizvodnju i usluge zastupanog po punomoćniku Ivana Pavković; Željka Brandt; Tihomir Kovačić</item>
    </derivirana_varijabla>
  </DomainObject.Predmet.StrankaListFormated>
  <DomainObject.Predmet.StrankaListFormatedOIB>
    <izvorni_sadrzaj>
      <item>ŠTIVICA društvo s ograničenom odgovornošću za poljoprivrednu proizvodnju i usluge, OIB 49383691561 zastupanog po punomoćniku Ivana Pavković; Željka Brandt; Tihomir Kovačić</item>
    </izvorni_sadrzaj>
    <derivirana_varijabla naziv="DomainObject.Predmet.StrankaListFormatedOIB_1">
      <item>ŠTIVICA društvo s ograničenom odgovornošću za poljoprivrednu proizvodnju i usluge, OIB 49383691561 zastupanog po punomoćniku Ivana Pavković; Željka Brandt; Tihomir Kovačić</item>
    </derivirana_varijabla>
  </DomainObject.Predmet.StrankaListFormatedOIB>
  <DomainObject.Predmet.StrankaListFormatedWithAdress>
    <izvorni_sadrzaj>
      <item>ŠTIVICA društvo s ograničenom odgovornošću za poljoprivrednu proizvodnju i usluge, Petra Krešimira IV 12, 35000 Slavonski Brod zastupanog po punomoćniku Ivana Pavković; Željka Brandt; Tihomir Kovačić</item>
    </izvorni_sadrzaj>
    <derivirana_varijabla naziv="DomainObject.Predmet.StrankaListFormatedWithAdress_1">
      <item>ŠTIVICA društvo s ograničenom odgovornošću za poljoprivrednu proizvodnju i usluge, Petra Krešimira IV 12, 35000 Slavonski Brod zastupanog po punomoćniku Ivana Pavković; Željka Brandt; Tihomir Kovačić</item>
    </derivirana_varijabla>
  </DomainObject.Predmet.StrankaListFormatedWithAdress>
  <DomainObject.Predmet.StrankaListFormatedWithAdressOIB>
    <izvorni_sadrzaj>
      <item>ŠTIVICA društvo s ograničenom odgovornošću za poljoprivrednu proizvodnju i usluge, OIB 49383691561, Petra Krešimira IV 12, 35000 Slavonski Brod zastupanog po punomoćniku Ivana Pavković; Željka Brandt; Tihomir Kovačić</item>
    </izvorni_sadrzaj>
    <derivirana_varijabla naziv="DomainObject.Predmet.StrankaListFormatedWithAdressOIB_1">
      <item>ŠTIVICA društvo s ograničenom odgovornošću za poljoprivrednu proizvodnju i usluge, OIB 49383691561, Petra Krešimira IV 12, 35000 Slavonski Brod zastupanog po punomoćniku Ivana Pavković; Željka Brandt; Tihomir Kovačić</item>
    </derivirana_varijabla>
  </DomainObject.Predmet.StrankaListFormatedWithAdressOIB>
  <DomainObject.Predmet.StrankaListNazivFormated>
    <izvorni_sadrzaj>
      <item>ŠTIVICA društvo s ograničenom odgovornošću za poljoprivrednu proizvodnju i usluge</item>
    </izvorni_sadrzaj>
    <derivirana_varijabla naziv="DomainObject.Predmet.StrankaListNazivFormated_1">
      <item>ŠTIVICA društvo s ograničenom odgovornošću za poljoprivrednu proizvodnju i usluge</item>
    </derivirana_varijabla>
  </DomainObject.Predmet.StrankaListNazivFormated>
  <DomainObject.Predmet.StrankaListNazivFormatedOIB>
    <izvorni_sadrzaj>
      <item>ŠTIVICA društvo s ograničenom odgovornošću za poljoprivrednu proizvodnju i usluge, OIB 49383691561</item>
    </izvorni_sadrzaj>
    <derivirana_varijabla naziv="DomainObject.Predmet.StrankaListNazivFormatedOIB_1">
      <item>ŠTIVICA društvo s ograničenom odgovornošću za poljoprivrednu proizvodnju i usluge, OIB 49383691561</item>
    </derivirana_varijabla>
  </DomainObject.Predmet.StrankaListNazivFormatedOIB>
  <DomainObject.Predmet.ProtuStrankaListFormated>
    <izvorni_sadrzaj>
      <item>BROD NA SAVI kreditna unija "u likvidaciji" zastupanog po punomoćniku Branka Tiljak; Mijo Dragovan; Ivo Mijoč</item>
    </izvorni_sadrzaj>
    <derivirana_varijabla naziv="DomainObject.Predmet.ProtuStrankaListFormated_1">
      <item>BROD NA SAVI kreditna unija "u likvidaciji" zastupanog po punomoćniku Branka Tiljak; Mijo Dragovan; Ivo Mijoč</item>
    </derivirana_varijabla>
  </DomainObject.Predmet.ProtuStrankaListFormated>
  <DomainObject.Predmet.ProtuStrankaListFormatedOIB>
    <izvorni_sadrzaj>
      <item>BROD NA SAVI kreditna unija "u likvidaciji", OIB 43254613447 zastupanog po punomoćniku Branka Tiljak; Mijo Dragovan; Ivo Mijoč</item>
    </izvorni_sadrzaj>
    <derivirana_varijabla naziv="DomainObject.Predmet.ProtuStrankaListFormatedOIB_1">
      <item>BROD NA SAVI kreditna unija "u likvidaciji", OIB 43254613447 zastupanog po punomoćniku Branka Tiljak; Mijo Dragovan; Ivo Mijoč</item>
    </derivirana_varijabla>
  </DomainObject.Predmet.ProtuStrankaListFormatedOIB>
  <DomainObject.Predmet.ProtuStrankaListFormatedWithAdress>
    <izvorni_sadrzaj>
      <item>BROD NA SAVI kreditna unija "u likvidaciji", Ivana pl. Zajca 21, 35000 Slavonski Brod zastupanog po punomoćniku Branka Tiljak; Mijo Dragovan; Ivo Mijoč</item>
    </izvorni_sadrzaj>
    <derivirana_varijabla naziv="DomainObject.Predmet.ProtuStrankaListFormatedWithAdress_1">
      <item>BROD NA SAVI kreditna unija "u likvidaciji", Ivana pl. Zajca 21, 35000 Slavonski Brod zastupanog po punomoćniku Branka Tiljak; Mijo Dragovan; Ivo Mijoč</item>
    </derivirana_varijabla>
  </DomainObject.Predmet.ProtuStrankaListFormatedWithAdress>
  <DomainObject.Predmet.ProtuStrankaListFormatedWithAdressOIB>
    <izvorni_sadrzaj>
      <item>BROD NA SAVI kreditna unija "u likvidaciji", OIB 43254613447, Ivana pl. Zajca 21, 35000 Slavonski Brod zastupanog po punomoćniku Branka Tiljak; Mijo Dragovan; Ivo Mijoč</item>
    </izvorni_sadrzaj>
    <derivirana_varijabla naziv="DomainObject.Predmet.ProtuStrankaListFormatedWithAdressOIB_1">
      <item>BROD NA SAVI kreditna unija "u likvidaciji", OIB 43254613447, Ivana pl. Zajca 21, 35000 Slavonski Brod zastupanog po punomoćniku Branka Tiljak; Mijo Dragovan; Ivo Mijoč</item>
    </derivirana_varijabla>
  </DomainObject.Predmet.ProtuStrankaListFormatedWithAdressOIB>
  <DomainObject.Predmet.ProtuStrankaListNazivFormated>
    <izvorni_sadrzaj>
      <item>BROD NA SAVI kreditna unija "u likvidaciji"</item>
    </izvorni_sadrzaj>
    <derivirana_varijabla naziv="DomainObject.Predmet.ProtuStrankaListNazivFormated_1">
      <item>BROD NA SAVI kreditna unija "u likvidaciji"</item>
    </derivirana_varijabla>
  </DomainObject.Predmet.ProtuStrankaListNazivFormated>
  <DomainObject.Predmet.ProtuStrankaListNazivFormatedOIB>
    <izvorni_sadrzaj>
      <item>BROD NA SAVI kreditna unija "u likvidaciji", OIB 43254613447</item>
    </izvorni_sadrzaj>
    <derivirana_varijabla naziv="DomainObject.Predmet.ProtuStrankaListNazivFormatedOIB_1">
      <item>BROD NA SAVI kreditna unija "u likvidaciji", OIB 43254613447</item>
    </derivirana_varijabla>
  </DomainObject.Predmet.ProtuStrankaListNazivFormatedOIB>
  <DomainObject.Predmet.OstaliListFormated>
    <izvorni_sadrzaj>
      <item>Branka Tiljak punomoćnik sudionika u postupku BROD NA SAVI kreditna unija "u likvidaciji"</item>
      <item>Mijo Dragovan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 punomoćnik sudionika u postupku BROD NA SAVI kreditna unija "u likvidaciji"</item>
    </izvorni_sadrzaj>
    <derivirana_varijabla naziv="DomainObject.Predmet.OstaliListFormated_1">
      <item>Branka Tiljak punomoćnik sudionika u postupku BROD NA SAVI kreditna unija "u likvidaciji"</item>
      <item>Mijo Dragovan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 punomoćnik sudionika u postupku BROD NA SAVI kreditna unija "u likvidaciji"</item>
    </derivirana_varijabla>
  </DomainObject.Predmet.OstaliListFormated>
  <DomainObject.Predmet.OstaliListFormatedOIB>
    <izvorni_sadrzaj>
      <item>Branka Tiljak, OIB 45832233067 punomoćnik sudionika u postupku BROD NA SAVI kreditna unija "u likvidaciji"</item>
      <item>Mijo Dragovan, OIB 38623699085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OIB 15425129018 punomoćnik sudionika u postupku BROD NA SAVI kreditna unija "u likvidaciji"</item>
    </izvorni_sadrzaj>
    <derivirana_varijabla naziv="DomainObject.Predmet.OstaliListFormatedOIB_1">
      <item>Branka Tiljak, OIB 45832233067 punomoćnik sudionika u postupku BROD NA SAVI kreditna unija "u likvidaciji"</item>
      <item>Mijo Dragovan, OIB 38623699085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OIB 15425129018 punomoćnik sudionika u postupku BROD NA SAVI kreditna unija "u likvidaciji"</item>
    </derivirana_varijabla>
  </DomainObject.Predmet.OstaliListFormatedOIB>
  <DomainObject.Predmet.OstaliListFormatedWithAdress>
    <izvorni_sadrzaj>
      <item>Branka Tiljak, Vjekoslava Klaića 12, 35000 Slavonski Brod punomoćnik sudionika u postupku BROD NA SAVI kreditna unija "u likvidaciji"</item>
      <item>Mijo Dragovan,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Andrije Hebranga 73, 31000 Osijek punomoćnik sudionika u postupku BROD NA SAVI kreditna unija "u likvidaciji"</item>
    </izvorni_sadrzaj>
    <derivirana_varijabla naziv="DomainObject.Predmet.OstaliListFormatedWithAdress_1">
      <item>Branka Tiljak, Vjekoslava Klaića 12, 35000 Slavonski Brod punomoćnik sudionika u postupku BROD NA SAVI kreditna unija "u likvidaciji"</item>
      <item>Mijo Dragovan,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Andrije Hebranga 73, 31000 Osijek punomoćnik sudionika u postupku BROD NA SAVI kreditna unija "u likvidaciji"</item>
    </derivirana_varijabla>
  </DomainObject.Predmet.OstaliListFormatedWithAdress>
  <DomainObject.Predmet.OstaliListFormatedWithAdressOIB>
    <izvorni_sadrzaj>
      <item>Branka Tiljak, OIB 45832233067, Vjekoslava Klaića 12, 35000 Slavonski Brod punomoćnik sudionika u postupku BROD NA SAVI kreditna unija "u likvidaciji"</item>
      <item>Mijo Dragovan, OIB 38623699085,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OIB 15425129018, Andrije Hebranga 73, 31000 Osijek punomoćnik sudionika u postupku BROD NA SAVI kreditna unija "u likvidaciji"</item>
    </izvorni_sadrzaj>
    <derivirana_varijabla naziv="DomainObject.Predmet.OstaliListFormatedWithAdressOIB_1">
      <item>Branka Tiljak, OIB 45832233067, Vjekoslava Klaića 12, 35000 Slavonski Brod punomoćnik sudionika u postupku BROD NA SAVI kreditna unija "u likvidaciji"</item>
      <item>Mijo Dragovan, OIB 38623699085,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OIB 15425129018, Andrije Hebranga 73, 31000 Osijek punomoćnik sudionika u postupku BROD NA SAVI kreditna unija "u likvidaciji"</item>
    </derivirana_varijabla>
  </DomainObject.Predmet.OstaliListFormatedWithAdressOIB>
  <DomainObject.Predmet.OstaliListNazivFormated>
    <izvorni_sadrzaj>
      <item>Branka Tiljak</item>
      <item>Mijo Dragovan</item>
      <item>Ivana Pavković</item>
      <item>Željka Brandt</item>
      <item>Gabrijel Zovak</item>
      <item>Tihomir Kovačić</item>
      <item>Tatjana Pracny Novak</item>
      <item>Ivo Mijoč</item>
    </izvorni_sadrzaj>
    <derivirana_varijabla naziv="DomainObject.Predmet.OstaliListNazivFormated_1">
      <item>Branka Tiljak</item>
      <item>Mijo Dragovan</item>
      <item>Ivana Pavković</item>
      <item>Željka Brandt</item>
      <item>Gabrijel Zovak</item>
      <item>Tihomir Kovačić</item>
      <item>Tatjana Pracny Novak</item>
      <item>Ivo Mijoč</item>
    </derivirana_varijabla>
  </DomainObject.Predmet.OstaliListNazivFormated>
  <DomainObject.Predmet.OstaliListNazivFormatedOIB>
    <izvorni_sadrzaj>
      <item>Branka Tiljak, OIB 45832233067</item>
      <item>Mijo Dragovan, OIB 38623699085</item>
      <item>Ivana Pavković</item>
      <item>Željka Brandt</item>
      <item>Gabrijel Zovak</item>
      <item>Tihomir Kovačić</item>
      <item>Tatjana Pracny Novak</item>
      <item>Ivo Mijoč, OIB 15425129018</item>
    </izvorni_sadrzaj>
    <derivirana_varijabla naziv="DomainObject.Predmet.OstaliListNazivFormatedOIB_1">
      <item>Branka Tiljak, OIB 45832233067</item>
      <item>Mijo Dragovan, OIB 38623699085</item>
      <item>Ivana Pavković</item>
      <item>Željka Brandt</item>
      <item>Gabrijel Zovak</item>
      <item>Tihomir Kovačić</item>
      <item>Tatjana Pracny Novak</item>
      <item>Ivo Mijoč, OIB 15425129018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ŠTIVICA društvo s ograničenom odgovornošću za poljoprivrednu proizvodnju i usluge</izvorni_sadrzaj>
    <derivirana_varijabla naziv="DomainObject.Predmet.StrankaIDrugi_1">ŠTIVICA društvo s ograničenom odgovornošću za poljoprivrednu proizvodnju i usluge</derivirana_varijabla>
  </DomainObject.Predmet.StrankaIDrugi>
  <DomainObject.Predmet.ProtustrankaIDrugi>
    <izvorni_sadrzaj>BROD NA SAVI kreditna unija "u likvidaciji"</izvorni_sadrzaj>
    <derivirana_varijabla naziv="DomainObject.Predmet.ProtustrankaIDrugi_1">BROD NA SAVI kreditna unija "u likvidaciji"</derivirana_varijabla>
  </DomainObject.Predmet.ProtustrankaIDrugi>
  <DomainObject.Predmet.StrankaIDrugiAdressOIB>
    <izvorni_sadrzaj>ŠTIVICA društvo s ograničenom odgovornošću za poljoprivrednu proizvodnju i usluge, OIB 49383691561, Petra Krešimira IV 12, 35000 Slavonski Brod</izvorni_sadrzaj>
    <derivirana_varijabla naziv="DomainObject.Predmet.StrankaIDrugiAdressOIB_1">ŠTIVICA društvo s ograničenom odgovornošću za poljoprivrednu proizvodnju i usluge, OIB 49383691561, Petra Krešimira IV 12, 35000 Slavonski Brod</derivirana_varijabla>
  </DomainObject.Predmet.StrankaIDrugiAdressOIB>
  <DomainObject.Predmet.ProtustrankaIDrugiAdressOIB>
    <izvorni_sadrzaj>BROD NA SAVI kreditna unija "u likvidaciji", OIB 43254613447, Ivana pl. Zajca 21, 35000 Slavonski Brod</izvorni_sadrzaj>
    <derivirana_varijabla naziv="DomainObject.Predmet.ProtustrankaIDrugiAdressOIB_1">BROD NA SAVI kreditna unija "u likvidaciji", OIB 43254613447, Ivana pl. Zajca 21,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 NA SAVI kreditna unija "u likvidaciji"</item>
      <item>ŠTIVICA društvo s ograničenom odgovornošću za poljoprivrednu proizvodnju i usluge</item>
      <item>Branka Tiljak</item>
      <item>Mijo Dragovan</item>
      <item>Ivana Pavković</item>
      <item>Željka Brandt</item>
      <item>Gabrijel Zovak</item>
      <item>Tihomir Kovačić</item>
      <item>Tatjana Pracny Novak</item>
      <item>Ivo Mijoč</item>
    </izvorni_sadrzaj>
    <derivirana_varijabla naziv="DomainObject.Predmet.SudioniciListNaziv_1">
      <item>BROD NA SAVI kreditna unija "u likvidaciji"</item>
      <item>ŠTIVICA društvo s ograničenom odgovornošću za poljoprivrednu proizvodnju i usluge</item>
      <item>Branka Tiljak</item>
      <item>Mijo Dragovan</item>
      <item>Ivana Pavković</item>
      <item>Željka Brandt</item>
      <item>Gabrijel Zovak</item>
      <item>Tihomir Kovačić</item>
      <item>Tatjana Pracny Novak</item>
      <item>Ivo Mijoč</item>
    </derivirana_varijabla>
  </DomainObject.Predmet.SudioniciListNaziv>
  <DomainObject.Predmet.SudioniciListAdressOIB>
    <izvorni_sadrzaj>
      <item>BROD NA SAVI kreditna unija "u likvidaciji", OIB 43254613447, Ivana pl. Zajca 21,35000 Slavonski Brod</item>
      <item>ŠTIVICA društvo s ograničenom odgovornošću za poljoprivrednu proizvodnju i usluge, OIB 49383691561, Petra Krešimira IV 12,35000 Slavonski Brod</item>
      <item>Branka Tiljak, OIB 45832233067, Vjekoslava Klaića 12,35000 Slavonski Brod</item>
      <item>Mijo Dragovan, OIB 38623699085, Naselje Slavonija Ii 11,35000 Slavonski Brod</item>
      <item>Ivana Pavković</item>
      <item>Željka Brandt</item>
      <item>Gabrijel Zovak</item>
      <item>Tihomir Kovačić</item>
      <item>Tatjana Pracny Novak</item>
      <item>Ivo Mijoč, OIB 15425129018, Andrije Hebranga 73,31000 Osijek</item>
    </izvorni_sadrzaj>
    <derivirana_varijabla naziv="DomainObject.Predmet.SudioniciListAdressOIB_1">
      <item>BROD NA SAVI kreditna unija "u likvidaciji", OIB 43254613447, Ivana pl. Zajca 21,35000 Slavonski Brod</item>
      <item>ŠTIVICA društvo s ograničenom odgovornošću za poljoprivrednu proizvodnju i usluge, OIB 49383691561, Petra Krešimira IV 12,35000 Slavonski Brod</item>
      <item>Branka Tiljak, OIB 45832233067, Vjekoslava Klaića 12,35000 Slavonski Brod</item>
      <item>Mijo Dragovan, OIB 38623699085, Naselje Slavonija Ii 11,35000 Slavonski Brod</item>
      <item>Ivana Pavković</item>
      <item>Željka Brandt</item>
      <item>Gabrijel Zovak</item>
      <item>Tihomir Kovačić</item>
      <item>Tatjana Pracny Novak</item>
      <item>Ivo Mijoč, OIB 15425129018, Andrije Hebranga 73,31000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43254613447</item>
      <item>, OIB 49383691561</item>
      <item>, OIB 45832233067</item>
      <item>, OIB 38623699085</item>
      <item>, OIB null</item>
      <item>, OIB null</item>
      <item>, OIB null</item>
      <item>, OIB null</item>
      <item>, OIB null</item>
      <item>, OIB 15425129018</item>
    </izvorni_sadrzaj>
    <derivirana_varijabla naziv="DomainObject.Predmet.SudioniciListNazivOIB_1">
      <item>, OIB 43254613447</item>
      <item>, OIB 49383691561</item>
      <item>, OIB 45832233067</item>
      <item>, OIB 38623699085</item>
      <item>, OIB null</item>
      <item>, OIB null</item>
      <item>, OIB null</item>
      <item>, OIB null</item>
      <item>, OIB null</item>
      <item>, OIB 15425129018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152</properties:Words>
  <properties:Characters>789</properties:Characters>
  <properties:Lines>46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2018-01-31T08:27:00Z</dcterms:created>
  <dc:creator>wsadmin</dc:creator>
  <cp:lastModifiedBy>wsadmin</cp:lastModifiedBy>
  <cp:lastPrinted>2018-01-31T08:28:00Z</cp:lastPrinted>
  <dcterms:modified xmlns:xsi="http://www.w3.org/2001/XMLSchema-instance" xsi:type="dcterms:W3CDTF">2018-01-31T08:39:00Z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