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1e4a4" w14:paraId="611e4a4" w:rsidRDefault="00D96D8C" w:rsidP="005D7BF8" w:rsidR="00D96D8C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6D8C" w:rsidP="005D7BF8" w:rsidR="00D96D8C" w:rsidRPr="00D96D8C">
      <w:pPr>
        <w:pStyle w:val="Bezproreda"/>
        <w:jc w:val="both"/>
        <w:rPr>
          <w:rFonts w:hAnsi="Times New Roman" w:ascii="Times New Roman"/>
          <w:b w:val="false"/>
        </w:rPr>
      </w:pPr>
      <w:r w:rsidRPr="00D96D8C">
        <w:rPr>
          <w:rFonts w:eastAsia="MS Mincho" w:hAnsi="Times New Roman" w:ascii="Times New Roman"/>
          <w:b w:val="false"/>
        </w:rPr>
        <w:t xml:space="preserve">   REPUBLIKA HRVATSKA</w:t>
      </w:r>
    </w:p>
    <w:p w:rsidRDefault="00D96D8C" w:rsidP="005D7BF8" w:rsidR="00D96D8C" w:rsidRPr="00D96D8C">
      <w:pPr>
        <w:pStyle w:val="Bezproreda"/>
        <w:jc w:val="both"/>
        <w:rPr>
          <w:rFonts w:hAnsi="Times New Roman" w:ascii="Times New Roman"/>
          <w:b w:val="false"/>
        </w:rPr>
      </w:pPr>
      <w:r w:rsidRPr="00D96D8C">
        <w:rPr>
          <w:rFonts w:eastAsia="MS Mincho" w:hAnsi="Times New Roman" w:ascii="Times New Roman"/>
          <w:b w:val="false"/>
        </w:rPr>
        <w:t>TRGOVAČKI SUD U RIJECI</w:t>
      </w:r>
    </w:p>
    <w:p w:rsidRDefault="00D96D8C" w:rsidP="005D7BF8" w:rsidR="00D96D8C" w:rsidRPr="00D96D8C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D96D8C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75C28" w:rsidP="00475C28" w:rsidR="00C31E2F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475C28" w:rsidP="00475C28" w:rsidR="00475C28" w:rsidRPr="00475C28">
      <w:pPr>
        <w:jc w:val="center"/>
      </w:pPr>
    </w:p>
    <w:p w:rsidRDefault="00C31E2F" w:rsidP="00C31E2F" w:rsidR="00C31E2F" w:rsidRPr="00475C28">
      <w:pPr>
        <w:jc w:val="center"/>
        <w:rPr>
          <w:b/>
          <w:bCs/>
        </w:rPr>
      </w:pPr>
      <w:r w:rsidRPr="00475C28">
        <w:rPr>
          <w:b/>
          <w:bCs/>
        </w:rPr>
        <w:t>R J E Š E N J E</w:t>
      </w:r>
    </w:p>
    <w:p w:rsidRDefault="0036288F" w:rsidP="00C31E2F" w:rsidR="0036288F">
      <w:pPr>
        <w:jc w:val="both"/>
      </w:pPr>
    </w:p>
    <w:p w:rsidRDefault="00197AD8" w:rsidP="00197AD8" w:rsidR="00197AD8" w:rsidRPr="00197AD8">
      <w:pPr>
        <w:jc w:val="both"/>
      </w:pPr>
      <w:r>
        <w:tab/>
      </w:r>
      <w:r w:rsidRPr="00197AD8">
        <w:t>Trgovački sud u Rijeci,</w:t>
      </w:r>
      <w:r w:rsidR="001C519D">
        <w:t xml:space="preserve"> OIB 88785964957,</w:t>
      </w:r>
      <w:r w:rsidRPr="00197AD8">
        <w:t xml:space="preserve"> po stečajnom sucu Danieli Korlević, u stečajnom postupku nad dužnikom </w:t>
      </w:r>
      <w:r w:rsidRPr="00197AD8">
        <w:rPr>
          <w:b/>
        </w:rPr>
        <w:t>AGREGAT d.o.o. Kukuljanovo, Škrljevo, Industrijska zona bb</w:t>
      </w:r>
      <w:r w:rsidRPr="00197AD8">
        <w:t xml:space="preserve">, odlučujući o zahtjevu stečajnog upravitelja za naknadu troškova, dana </w:t>
      </w:r>
      <w:r w:rsidR="009D51A7">
        <w:t>25. kolovoza</w:t>
      </w:r>
      <w:r w:rsidR="00715FC7">
        <w:t xml:space="preserve"> 2017</w:t>
      </w:r>
      <w:r w:rsidRPr="00197AD8">
        <w:t>. godine</w:t>
      </w:r>
    </w:p>
    <w:p w:rsidRDefault="0006086C" w:rsidP="00C31E2F" w:rsidR="0006086C">
      <w:pPr>
        <w:jc w:val="center"/>
        <w:rPr>
          <w:b/>
          <w:bCs/>
        </w:rPr>
      </w:pPr>
    </w:p>
    <w:p w:rsidRDefault="00C31E2F" w:rsidP="00931AD4" w:rsidR="00931AD4">
      <w:pPr>
        <w:jc w:val="center"/>
        <w:rPr>
          <w:b/>
          <w:bCs/>
        </w:rPr>
      </w:pPr>
      <w:r w:rsidRPr="00F93EE8">
        <w:rPr>
          <w:b/>
          <w:bCs/>
        </w:rPr>
        <w:t>r i j e š i o</w:t>
      </w:r>
      <w:r w:rsidR="0026608B" w:rsidRPr="00F93EE8">
        <w:rPr>
          <w:b/>
          <w:bCs/>
        </w:rPr>
        <w:t xml:space="preserve"> </w:t>
      </w:r>
      <w:r w:rsidRPr="00F93EE8">
        <w:rPr>
          <w:b/>
          <w:bCs/>
        </w:rPr>
        <w:t xml:space="preserve"> </w:t>
      </w:r>
      <w:r w:rsidR="0006086C" w:rsidRPr="00F93EE8">
        <w:rPr>
          <w:b/>
          <w:bCs/>
        </w:rPr>
        <w:t xml:space="preserve"> </w:t>
      </w:r>
      <w:r w:rsidRPr="00F93EE8">
        <w:rPr>
          <w:b/>
          <w:bCs/>
        </w:rPr>
        <w:t xml:space="preserve"> j e</w:t>
      </w:r>
    </w:p>
    <w:p w:rsidRDefault="00931AD4" w:rsidP="00931AD4" w:rsidR="00931AD4">
      <w:pPr>
        <w:jc w:val="center"/>
        <w:rPr>
          <w:b/>
          <w:bCs/>
        </w:rPr>
      </w:pPr>
    </w:p>
    <w:p w:rsidRDefault="00931AD4" w:rsidP="00931AD4" w:rsidR="0060235C" w:rsidRPr="00931AD4">
      <w:pPr>
        <w:jc w:val="both"/>
        <w:rPr>
          <w:b/>
          <w:bCs/>
        </w:rPr>
      </w:pPr>
      <w:r>
        <w:rPr>
          <w:b/>
          <w:bCs/>
        </w:rPr>
        <w:tab/>
      </w:r>
      <w:r w:rsidR="007F42A8" w:rsidRPr="00475C28">
        <w:t>S</w:t>
      </w:r>
      <w:r w:rsidR="00C31E2F" w:rsidRPr="00475C28">
        <w:t xml:space="preserve">tečajnom upravitelju Borisu Debelić iz Rijeke, Rastočine 3, </w:t>
      </w:r>
      <w:r w:rsidR="00E631EE" w:rsidRPr="00475C28">
        <w:t xml:space="preserve">odobrava se naknada stvarnih troškova u razdoblju od </w:t>
      </w:r>
      <w:r w:rsidR="00F93EE8">
        <w:t xml:space="preserve">01. </w:t>
      </w:r>
      <w:r w:rsidR="009D51A7">
        <w:t>travnja do 30. lipnja</w:t>
      </w:r>
      <w:r w:rsidR="001C519D">
        <w:t xml:space="preserve"> </w:t>
      </w:r>
      <w:r>
        <w:t>201</w:t>
      </w:r>
      <w:r w:rsidR="001C519D">
        <w:t>7</w:t>
      </w:r>
      <w:r>
        <w:t xml:space="preserve">. </w:t>
      </w:r>
      <w:r w:rsidR="00E478C8">
        <w:t>godine</w:t>
      </w:r>
      <w:r w:rsidR="004A1061">
        <w:t xml:space="preserve"> </w:t>
      </w:r>
      <w:r w:rsidR="00E86A48" w:rsidRPr="00475C28">
        <w:t>u ukupnom iznosu od</w:t>
      </w:r>
      <w:r w:rsidR="00BD0AC3">
        <w:t xml:space="preserve"> </w:t>
      </w:r>
      <w:r w:rsidR="009D51A7">
        <w:t>1.226,87</w:t>
      </w:r>
      <w:r w:rsidR="00BD0AC3">
        <w:t xml:space="preserve"> </w:t>
      </w:r>
      <w:r w:rsidR="00E86A48" w:rsidRPr="00475C28">
        <w:t>kn.</w:t>
      </w:r>
    </w:p>
    <w:p w:rsidRDefault="004F1EA2" w:rsidP="00C31E2F" w:rsidR="004F1EA2">
      <w:pPr>
        <w:jc w:val="center"/>
        <w:rPr>
          <w:bCs/>
        </w:rPr>
      </w:pPr>
    </w:p>
    <w:p w:rsidRDefault="00C31E2F" w:rsidP="00C31E2F" w:rsidR="00C31E2F" w:rsidRPr="00920AED">
      <w:pPr>
        <w:jc w:val="center"/>
        <w:rPr>
          <w:b/>
          <w:bCs/>
        </w:rPr>
      </w:pPr>
      <w:r w:rsidRPr="00920AED">
        <w:rPr>
          <w:b/>
          <w:bCs/>
        </w:rPr>
        <w:t>Obrazloženje</w:t>
      </w:r>
    </w:p>
    <w:p w:rsidRDefault="004F1EA2" w:rsidP="00C31E2F" w:rsidR="004F1EA2">
      <w:pPr>
        <w:jc w:val="both"/>
        <w:rPr>
          <w:bCs/>
        </w:rPr>
      </w:pPr>
    </w:p>
    <w:p w:rsidRDefault="00BD0AC3" w:rsidP="009D51A7" w:rsidR="009D51A7" w:rsidRPr="009D51A7">
      <w:pPr>
        <w:jc w:val="both"/>
        <w:rPr>
          <w:b/>
          <w:bCs/>
        </w:rPr>
      </w:pPr>
      <w:r>
        <w:rPr>
          <w:bCs/>
        </w:rPr>
        <w:tab/>
      </w:r>
      <w:r w:rsidR="0060235C" w:rsidRPr="00475C28">
        <w:rPr>
          <w:bCs/>
        </w:rPr>
        <w:t>Stečajni upravitelj zatražio je</w:t>
      </w:r>
      <w:r w:rsidR="003B2503">
        <w:rPr>
          <w:bCs/>
        </w:rPr>
        <w:t xml:space="preserve"> dana </w:t>
      </w:r>
      <w:r w:rsidR="009D51A7">
        <w:rPr>
          <w:bCs/>
        </w:rPr>
        <w:t>05. srpnja</w:t>
      </w:r>
      <w:r w:rsidR="001C519D">
        <w:rPr>
          <w:bCs/>
        </w:rPr>
        <w:t xml:space="preserve"> 2017</w:t>
      </w:r>
      <w:r w:rsidR="003B2503">
        <w:rPr>
          <w:bCs/>
        </w:rPr>
        <w:t>. godine</w:t>
      </w:r>
      <w:r w:rsidR="0060235C" w:rsidRPr="00475C28">
        <w:rPr>
          <w:bCs/>
        </w:rPr>
        <w:t xml:space="preserve"> </w:t>
      </w:r>
      <w:r w:rsidR="00814483" w:rsidRPr="00475C28">
        <w:rPr>
          <w:bCs/>
        </w:rPr>
        <w:t>od stečajnog suca naknadu stvarnih troškova koje je imao u proteklom razdoblju</w:t>
      </w:r>
      <w:r w:rsidR="000D70DD" w:rsidRPr="00475C28">
        <w:rPr>
          <w:bCs/>
        </w:rPr>
        <w:t xml:space="preserve"> </w:t>
      </w:r>
      <w:r w:rsidR="009D51A7" w:rsidRPr="009D51A7">
        <w:rPr>
          <w:bCs/>
        </w:rPr>
        <w:t>30. lipnja 2017. godine u ukupnom iznosu od 1.226,87 kn.</w:t>
      </w:r>
    </w:p>
    <w:p w:rsidRDefault="008453D2" w:rsidP="00E478C8" w:rsidR="008001EC">
      <w:pPr>
        <w:ind w:firstLine="708"/>
        <w:jc w:val="both"/>
      </w:pPr>
      <w:r>
        <w:t>U obračunu troškova stečajni upravitelj zatražio je naknadu</w:t>
      </w:r>
      <w:r w:rsidR="00CD4845">
        <w:t xml:space="preserve"> poštarine u iznosu </w:t>
      </w:r>
      <w:r w:rsidR="009D51A7">
        <w:t>206,87</w:t>
      </w:r>
      <w:r w:rsidR="00CD4845">
        <w:t xml:space="preserve"> kn, </w:t>
      </w:r>
      <w:r w:rsidR="00931AD4">
        <w:t xml:space="preserve">putni trošak </w:t>
      </w:r>
      <w:r>
        <w:t xml:space="preserve">loko vožnje na relaciji Rijeka – Kukuljanovo – Rijeka u ukupnom iznosu od </w:t>
      </w:r>
      <w:r w:rsidR="009D51A7">
        <w:t>780</w:t>
      </w:r>
      <w:r w:rsidR="007626A4">
        <w:t>,00</w:t>
      </w:r>
      <w:r>
        <w:t xml:space="preserve"> kn (</w:t>
      </w:r>
      <w:r w:rsidR="009D51A7">
        <w:t>13</w:t>
      </w:r>
      <w:r w:rsidR="00CD4845">
        <w:t xml:space="preserve"> vožnji, 30 km x 2,00 kn/km</w:t>
      </w:r>
      <w:r w:rsidR="007968C7">
        <w:t>),</w:t>
      </w:r>
      <w:r w:rsidR="00CD4845">
        <w:t xml:space="preserve"> trošak telefona 150,00 kn</w:t>
      </w:r>
      <w:r w:rsidR="009D51A7">
        <w:t xml:space="preserve"> i</w:t>
      </w:r>
      <w:r w:rsidR="00CD4845">
        <w:t xml:space="preserve"> naknada materijalnih troškova u iznosu </w:t>
      </w:r>
      <w:r w:rsidR="00D83168">
        <w:t>90</w:t>
      </w:r>
      <w:r w:rsidR="00CD4845">
        <w:t xml:space="preserve">,00 kn (papir, pisma, toner).  </w:t>
      </w:r>
    </w:p>
    <w:p w:rsidRDefault="008453D2" w:rsidP="008453D2" w:rsidR="008453D2" w:rsidRPr="008453D2">
      <w:pPr>
        <w:ind w:firstLine="708"/>
        <w:jc w:val="both"/>
        <w:rPr>
          <w:bCs/>
        </w:rPr>
      </w:pPr>
      <w:r w:rsidRPr="008453D2">
        <w:rPr>
          <w:bCs/>
        </w:rPr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8453D2" w:rsidP="008453D2" w:rsidR="0080781F">
      <w:pPr>
        <w:ind w:firstLine="708"/>
        <w:jc w:val="both"/>
        <w:rPr>
          <w:bCs/>
        </w:rPr>
      </w:pPr>
      <w:r w:rsidRPr="008453D2">
        <w:rPr>
          <w:bCs/>
        </w:rPr>
        <w:t xml:space="preserve">Stečajni sudac izvršio je uvid u dokaze o ostvarenim troškovima koje je podnio stečajni upravitelj te utvrdio da je u razdoblju od </w:t>
      </w:r>
      <w:r w:rsidR="009D51A7" w:rsidRPr="009D51A7">
        <w:rPr>
          <w:bCs/>
        </w:rPr>
        <w:t xml:space="preserve">30. lipnja 2017. godine </w:t>
      </w:r>
      <w:r w:rsidRPr="008453D2">
        <w:rPr>
          <w:bCs/>
        </w:rPr>
        <w:t>stečajni upravitelj imao određene izdatke nastale u vezi s obavljanjem poslova koji su bili nužni i opravdani u obavljanju njegove dužnosti za provođenje stečajnog postupka</w:t>
      </w:r>
      <w:r w:rsidR="009D51A7" w:rsidRPr="009D51A7">
        <w:rPr>
          <w:bCs/>
        </w:rPr>
        <w:t xml:space="preserve"> </w:t>
      </w:r>
      <w:r w:rsidR="009D51A7">
        <w:rPr>
          <w:bCs/>
        </w:rPr>
        <w:t>(poštanski ured Kukuljanovo i pogon Kukuljanovo),</w:t>
      </w:r>
      <w:r>
        <w:rPr>
          <w:bCs/>
        </w:rPr>
        <w:t xml:space="preserve"> a koje je troškove stečajni sudac ocijenio opravdanim, realnim i nužnim za vođenje stečajnog postupka</w:t>
      </w:r>
      <w:r w:rsidR="00931AD4">
        <w:rPr>
          <w:bCs/>
        </w:rPr>
        <w:t xml:space="preserve">. </w:t>
      </w:r>
    </w:p>
    <w:p w:rsidRDefault="00920AED" w:rsidP="00920AED" w:rsidR="00920AED" w:rsidRPr="00920AED">
      <w:pPr>
        <w:jc w:val="both"/>
      </w:pPr>
      <w:r>
        <w:tab/>
      </w:r>
      <w:r w:rsidRPr="00920AED">
        <w:t>Slijedom navedenog, na temelju pisanog, obrazloženog i dokumentiranog izvješća stečajnog upravitelja, stečajni sudac je primjenom čl.94. st.1. i 3. u vezi s čl.441. st.2. Stečajnog zakona (</w:t>
      </w:r>
      <w:r w:rsidR="00BD0AC3">
        <w:t>Narodne novine, broj</w:t>
      </w:r>
      <w:r w:rsidRPr="00920AED">
        <w:t xml:space="preserve"> 71/15) riješio kao u izreci.</w:t>
      </w:r>
    </w:p>
    <w:p w:rsidRDefault="004F1EA2" w:rsidP="00C31E2F" w:rsidR="004F1EA2">
      <w:pPr>
        <w:jc w:val="center"/>
      </w:pPr>
    </w:p>
    <w:p w:rsidRDefault="00C31E2F" w:rsidP="00C31E2F" w:rsidR="00C31E2F">
      <w:pPr>
        <w:jc w:val="center"/>
      </w:pPr>
      <w:r w:rsidRPr="00475C28">
        <w:t>U Rijeci</w:t>
      </w:r>
      <w:r w:rsidR="00E86A48" w:rsidRPr="00475C28">
        <w:t xml:space="preserve">, </w:t>
      </w:r>
      <w:r w:rsidR="009D51A7">
        <w:t>25. kolovoza</w:t>
      </w:r>
      <w:r w:rsidR="00715FC7">
        <w:t xml:space="preserve"> 2017</w:t>
      </w:r>
      <w:r w:rsidR="00A50CD7" w:rsidRPr="00475C28">
        <w:t xml:space="preserve">. </w:t>
      </w:r>
      <w:r w:rsidR="00E478C8">
        <w:t>g</w:t>
      </w:r>
      <w:r w:rsidR="00E86A48" w:rsidRPr="00475C28">
        <w:t>odine</w:t>
      </w:r>
    </w:p>
    <w:p w:rsidRDefault="00E478C8" w:rsidP="00C31E2F" w:rsidR="00E478C8" w:rsidRPr="00475C28">
      <w:pPr>
        <w:jc w:val="center"/>
      </w:pPr>
    </w:p>
    <w:p w:rsidRDefault="00C31E2F" w:rsidP="00E478C8" w:rsidR="00C31E2F" w:rsidRPr="00475C28">
      <w:pPr>
        <w:jc w:val="right"/>
      </w:pP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rPr>
          <w:b/>
        </w:rPr>
        <w:tab/>
      </w:r>
      <w:r w:rsidRPr="00475C28">
        <w:t>Stečajni sudac</w:t>
      </w:r>
    </w:p>
    <w:p w:rsidRDefault="00C31E2F" w:rsidP="00E478C8" w:rsidR="00D34E57" w:rsidRPr="00475C28">
      <w:pPr>
        <w:jc w:val="right"/>
      </w:pP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Pr="00475C28">
        <w:tab/>
      </w:r>
      <w:r w:rsidR="003E7E1B" w:rsidRPr="00475C28">
        <w:t xml:space="preserve">         </w:t>
      </w:r>
      <w:r w:rsidR="00EC64A3" w:rsidRPr="00475C28">
        <w:t xml:space="preserve"> </w:t>
      </w:r>
      <w:r w:rsidRPr="00475C28">
        <w:t>Daniela Korlević</w:t>
      </w:r>
      <w:r w:rsidR="001D11CC">
        <w:t xml:space="preserve"> </w:t>
      </w:r>
    </w:p>
    <w:p w:rsidRDefault="00C31E2F" w:rsidP="00C31E2F" w:rsidR="00C31E2F" w:rsidRPr="00475C28">
      <w:pPr>
        <w:rPr>
          <w:b/>
        </w:rPr>
      </w:pPr>
    </w:p>
    <w:p w:rsidRDefault="00C31E2F" w:rsidP="00EC64A3" w:rsidR="00EC64A3" w:rsidRPr="00475C28">
      <w:pPr>
        <w:rPr>
          <w:b/>
        </w:rPr>
      </w:pPr>
      <w:r w:rsidRPr="00475C28">
        <w:rPr>
          <w:b/>
        </w:rPr>
        <w:t>UPUTA O PRAVNOM LIJEKU:</w:t>
      </w:r>
    </w:p>
    <w:p w:rsidRDefault="00C31E2F" w:rsidP="0006086C" w:rsidR="00920AED">
      <w:pPr>
        <w:jc w:val="both"/>
      </w:pPr>
      <w:r w:rsidRPr="00475C28">
        <w:t xml:space="preserve">Protiv rješenja privremeni stečajni upravitelj (stečajni upravitelj), dužnik pojedinac i svaki stečajni vjerovnik imaju pravo na </w:t>
      </w:r>
      <w:r w:rsidR="001C519D">
        <w:t xml:space="preserve">žalbu. </w:t>
      </w:r>
      <w:r w:rsidR="001C519D" w:rsidRPr="000A7232">
        <w:t xml:space="preserve">Žalba se </w:t>
      </w:r>
      <w:r w:rsidR="001C519D">
        <w:t xml:space="preserve">izjavljuje u dva primjerka u roku od osam dana od dostave prvostupanjskog rješenja. Dostava se smatra obavljenom </w:t>
      </w:r>
      <w:r w:rsidR="001C519D" w:rsidRPr="000A7232">
        <w:t>istekom osmoga dana od dana objave pismena na mrežnoj stranici e-Oglasna ploča</w:t>
      </w:r>
      <w:r w:rsidR="001C519D">
        <w:t xml:space="preserve"> sudova, </w:t>
      </w:r>
      <w:r w:rsidR="001C519D" w:rsidRPr="000A7232">
        <w:t xml:space="preserve">a o žalbi odlučuje Visoki trgovački sud Republike Hrvatske. </w:t>
      </w:r>
      <w:r w:rsidR="00931AD4" w:rsidRPr="00931AD4">
        <w:t xml:space="preserve"> </w:t>
      </w:r>
    </w:p>
    <w:p w:rsidRDefault="00931AD4" w:rsidP="0006086C" w:rsidR="00931AD4">
      <w:pPr>
        <w:jc w:val="both"/>
      </w:pPr>
    </w:p>
    <w:p w:rsidRDefault="00931AD4" w:rsidP="0006086C" w:rsidR="00931AD4" w:rsidRPr="00931AD4">
      <w:pPr>
        <w:jc w:val="both"/>
      </w:pPr>
    </w:p>
    <w:p w:rsidRDefault="00C31E2F" w:rsidP="00C31E2F" w:rsidR="00C31E2F" w:rsidRPr="00197AD8">
      <w:pPr>
        <w:rPr>
          <w:b/>
          <w:sz w:val="20"/>
          <w:szCs w:val="20"/>
        </w:rPr>
      </w:pPr>
      <w:r w:rsidRPr="00197AD8">
        <w:rPr>
          <w:b/>
          <w:sz w:val="20"/>
          <w:szCs w:val="20"/>
        </w:rPr>
        <w:t>DNA</w:t>
      </w:r>
      <w:r w:rsidR="0031564A" w:rsidRPr="00197AD8">
        <w:rPr>
          <w:b/>
          <w:sz w:val="20"/>
          <w:szCs w:val="20"/>
        </w:rPr>
        <w:t>:</w:t>
      </w:r>
    </w:p>
    <w:p w:rsidRDefault="0072294D" w:rsidP="00C31E2F" w:rsidR="00C31E2F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 xml:space="preserve">- </w:t>
      </w:r>
      <w:r w:rsidR="00920AED">
        <w:rPr>
          <w:sz w:val="20"/>
          <w:szCs w:val="20"/>
        </w:rPr>
        <w:t>e-</w:t>
      </w:r>
      <w:r w:rsidR="00904A48">
        <w:rPr>
          <w:sz w:val="20"/>
          <w:szCs w:val="20"/>
        </w:rPr>
        <w:t>O</w:t>
      </w:r>
      <w:r w:rsidR="00920AED">
        <w:rPr>
          <w:sz w:val="20"/>
          <w:szCs w:val="20"/>
        </w:rPr>
        <w:t>glasna ploča</w:t>
      </w:r>
    </w:p>
    <w:p w:rsidRDefault="00C31E2F" w:rsidP="00C31E2F" w:rsidR="00C31E2F" w:rsidRPr="00197AD8">
      <w:pPr>
        <w:rPr>
          <w:sz w:val="20"/>
          <w:szCs w:val="20"/>
        </w:rPr>
      </w:pPr>
    </w:p>
    <w:p w:rsidRDefault="00C31E2F" w:rsidP="00C31E2F" w:rsidR="00E86A48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U Rijeci,</w:t>
      </w:r>
      <w:r w:rsidR="004A1061" w:rsidRPr="00197AD8">
        <w:rPr>
          <w:sz w:val="20"/>
          <w:szCs w:val="20"/>
        </w:rPr>
        <w:t xml:space="preserve"> </w:t>
      </w:r>
      <w:r w:rsidR="009D51A7">
        <w:rPr>
          <w:sz w:val="20"/>
          <w:szCs w:val="20"/>
        </w:rPr>
        <w:t>25.8</w:t>
      </w:r>
      <w:r w:rsidR="001C519D">
        <w:rPr>
          <w:sz w:val="20"/>
          <w:szCs w:val="20"/>
        </w:rPr>
        <w:t>.</w:t>
      </w:r>
      <w:r w:rsidR="00715FC7">
        <w:rPr>
          <w:sz w:val="20"/>
          <w:szCs w:val="20"/>
        </w:rPr>
        <w:t xml:space="preserve">2017. </w:t>
      </w:r>
      <w:r w:rsidR="00AB4A51">
        <w:rPr>
          <w:sz w:val="20"/>
          <w:szCs w:val="20"/>
        </w:rPr>
        <w:t xml:space="preserve"> </w:t>
      </w:r>
      <w:r w:rsidR="00CE4D75" w:rsidRPr="00197AD8">
        <w:rPr>
          <w:sz w:val="20"/>
          <w:szCs w:val="20"/>
        </w:rPr>
        <w:t>g.</w:t>
      </w:r>
    </w:p>
    <w:p w:rsidRDefault="00CE4D75" w:rsidP="00C31E2F" w:rsidR="00CE4D75" w:rsidRPr="00197AD8">
      <w:pPr>
        <w:rPr>
          <w:sz w:val="20"/>
          <w:szCs w:val="20"/>
        </w:rPr>
      </w:pPr>
    </w:p>
    <w:p w:rsidRDefault="00C31E2F" w:rsidP="00C31E2F" w:rsidR="00C31E2F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Stečajni sudac</w:t>
      </w:r>
    </w:p>
    <w:p w:rsidRDefault="00C31E2F" w:rsidR="00A50178" w:rsidRPr="00197AD8">
      <w:pPr>
        <w:rPr>
          <w:sz w:val="20"/>
          <w:szCs w:val="20"/>
        </w:rPr>
      </w:pPr>
      <w:r w:rsidRPr="00197AD8">
        <w:rPr>
          <w:sz w:val="20"/>
          <w:szCs w:val="20"/>
        </w:rPr>
        <w:t>Daniela Korlević</w:t>
      </w:r>
    </w:p>
    <w:sectPr w:rsidSect="00DF2223" w:rsidR="00A50178" w:rsidRPr="00197AD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286" w:rsidR="00126286">
      <w:r>
        <w:separator/>
      </w:r>
    </w:p>
  </w:endnote>
  <w:endnote w:id="0" w:type="continuationSeparator">
    <w:p w:rsidRDefault="00126286" w:rsidR="00126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6D8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286" w:rsidR="00126286">
      <w:r>
        <w:separator/>
      </w:r>
    </w:p>
  </w:footnote>
  <w:footnote w:id="0" w:type="continuationSeparator">
    <w:p w:rsidRDefault="00126286" w:rsidR="001262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E478C8" w:rsidR="00080240" w:rsidRPr="00475C28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475C28">
      <w:t>Posl. br. 15 St-</w:t>
    </w:r>
    <w:r w:rsidR="00197AD8">
      <w:t>1026/2013-</w:t>
    </w:r>
    <w:r w:rsidR="009D51A7">
      <w:t>168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0533F"/>
    <w:multiLevelType w:val="hybridMultilevel"/>
    <w:tmpl w:val="A274BFCA"/>
    <w:lvl w:tplc="FF1096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E3721F8"/>
    <w:multiLevelType w:val="hybridMultilevel"/>
    <w:tmpl w:val="07FC8B5C"/>
    <w:lvl w:tplc="6C6A9BB6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5EF952D7"/>
    <w:multiLevelType w:val="hybridMultilevel"/>
    <w:tmpl w:val="8480BB4E"/>
    <w:lvl w:tplc="5A5AA3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E2F"/>
    <w:rsid w:val="00016169"/>
    <w:rsid w:val="000209DE"/>
    <w:rsid w:val="00022B77"/>
    <w:rsid w:val="00040F30"/>
    <w:rsid w:val="0006086C"/>
    <w:rsid w:val="00080240"/>
    <w:rsid w:val="0008229F"/>
    <w:rsid w:val="0008468B"/>
    <w:rsid w:val="0008751E"/>
    <w:rsid w:val="000A0DFB"/>
    <w:rsid w:val="000D70DD"/>
    <w:rsid w:val="00102D24"/>
    <w:rsid w:val="00126286"/>
    <w:rsid w:val="00137A1C"/>
    <w:rsid w:val="0014375B"/>
    <w:rsid w:val="00156276"/>
    <w:rsid w:val="00156355"/>
    <w:rsid w:val="00171B06"/>
    <w:rsid w:val="00197AD8"/>
    <w:rsid w:val="001C36A8"/>
    <w:rsid w:val="001C519D"/>
    <w:rsid w:val="001D11CC"/>
    <w:rsid w:val="001D73C5"/>
    <w:rsid w:val="00214DFF"/>
    <w:rsid w:val="002458F5"/>
    <w:rsid w:val="0026608B"/>
    <w:rsid w:val="00267F52"/>
    <w:rsid w:val="00270C36"/>
    <w:rsid w:val="0031564A"/>
    <w:rsid w:val="0034249B"/>
    <w:rsid w:val="00350FA8"/>
    <w:rsid w:val="0036288F"/>
    <w:rsid w:val="003B2503"/>
    <w:rsid w:val="003B42D5"/>
    <w:rsid w:val="003E7E1B"/>
    <w:rsid w:val="003F50A7"/>
    <w:rsid w:val="004169A4"/>
    <w:rsid w:val="0046519F"/>
    <w:rsid w:val="00475C28"/>
    <w:rsid w:val="004961FE"/>
    <w:rsid w:val="00496E2D"/>
    <w:rsid w:val="004A1061"/>
    <w:rsid w:val="004C4ED1"/>
    <w:rsid w:val="004F003B"/>
    <w:rsid w:val="004F1EA2"/>
    <w:rsid w:val="00502D9A"/>
    <w:rsid w:val="00513A7E"/>
    <w:rsid w:val="00546DEF"/>
    <w:rsid w:val="00556150"/>
    <w:rsid w:val="005619FD"/>
    <w:rsid w:val="005668E3"/>
    <w:rsid w:val="00597B7D"/>
    <w:rsid w:val="005C4329"/>
    <w:rsid w:val="005C675B"/>
    <w:rsid w:val="00601D7C"/>
    <w:rsid w:val="0060235C"/>
    <w:rsid w:val="00635B17"/>
    <w:rsid w:val="006408EF"/>
    <w:rsid w:val="00670763"/>
    <w:rsid w:val="006C48E2"/>
    <w:rsid w:val="006D0595"/>
    <w:rsid w:val="006E32BF"/>
    <w:rsid w:val="006F12DC"/>
    <w:rsid w:val="00715FC7"/>
    <w:rsid w:val="0072294D"/>
    <w:rsid w:val="00747968"/>
    <w:rsid w:val="007626A4"/>
    <w:rsid w:val="00791AEF"/>
    <w:rsid w:val="007968C7"/>
    <w:rsid w:val="007A7FAC"/>
    <w:rsid w:val="007D5664"/>
    <w:rsid w:val="007E5875"/>
    <w:rsid w:val="007F42A8"/>
    <w:rsid w:val="008001EC"/>
    <w:rsid w:val="0080781F"/>
    <w:rsid w:val="00814483"/>
    <w:rsid w:val="00831507"/>
    <w:rsid w:val="00844BE5"/>
    <w:rsid w:val="008453D2"/>
    <w:rsid w:val="00852BDB"/>
    <w:rsid w:val="0088556A"/>
    <w:rsid w:val="008B0069"/>
    <w:rsid w:val="008C15DC"/>
    <w:rsid w:val="008F1A1F"/>
    <w:rsid w:val="00902535"/>
    <w:rsid w:val="00904A48"/>
    <w:rsid w:val="00920AED"/>
    <w:rsid w:val="00931AD4"/>
    <w:rsid w:val="00931B58"/>
    <w:rsid w:val="00937F7A"/>
    <w:rsid w:val="00943D00"/>
    <w:rsid w:val="00974CD8"/>
    <w:rsid w:val="009A34EA"/>
    <w:rsid w:val="009D51A7"/>
    <w:rsid w:val="00A2357D"/>
    <w:rsid w:val="00A25B40"/>
    <w:rsid w:val="00A27247"/>
    <w:rsid w:val="00A50178"/>
    <w:rsid w:val="00A50CD7"/>
    <w:rsid w:val="00A67EC1"/>
    <w:rsid w:val="00A94DC9"/>
    <w:rsid w:val="00AB4A51"/>
    <w:rsid w:val="00AD6F4D"/>
    <w:rsid w:val="00AD7F25"/>
    <w:rsid w:val="00B35499"/>
    <w:rsid w:val="00B3730F"/>
    <w:rsid w:val="00BA1AC5"/>
    <w:rsid w:val="00BA757A"/>
    <w:rsid w:val="00BD0AC3"/>
    <w:rsid w:val="00BF117D"/>
    <w:rsid w:val="00BF2E3D"/>
    <w:rsid w:val="00C16BEA"/>
    <w:rsid w:val="00C1721A"/>
    <w:rsid w:val="00C31E2F"/>
    <w:rsid w:val="00C4624A"/>
    <w:rsid w:val="00C879DE"/>
    <w:rsid w:val="00CA6333"/>
    <w:rsid w:val="00CD4845"/>
    <w:rsid w:val="00CE4D75"/>
    <w:rsid w:val="00D15852"/>
    <w:rsid w:val="00D2345B"/>
    <w:rsid w:val="00D34E57"/>
    <w:rsid w:val="00D63072"/>
    <w:rsid w:val="00D76C65"/>
    <w:rsid w:val="00D81A21"/>
    <w:rsid w:val="00D83168"/>
    <w:rsid w:val="00D869A4"/>
    <w:rsid w:val="00D96D8C"/>
    <w:rsid w:val="00DC33F7"/>
    <w:rsid w:val="00DE230F"/>
    <w:rsid w:val="00DF2223"/>
    <w:rsid w:val="00E478C8"/>
    <w:rsid w:val="00E631EE"/>
    <w:rsid w:val="00E857C7"/>
    <w:rsid w:val="00E86A48"/>
    <w:rsid w:val="00EB3416"/>
    <w:rsid w:val="00EC64A3"/>
    <w:rsid w:val="00EE398D"/>
    <w:rsid w:val="00EF7E1B"/>
    <w:rsid w:val="00F11D69"/>
    <w:rsid w:val="00F1624A"/>
    <w:rsid w:val="00F1763A"/>
    <w:rsid w:val="00F44F9A"/>
    <w:rsid w:val="00F731C0"/>
    <w:rsid w:val="00F7631A"/>
    <w:rsid w:val="00F93EE8"/>
    <w:rsid w:val="00FE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51A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D48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6D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D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D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D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D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96D8C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D96D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96D8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51A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D48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6D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D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D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D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D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96D8C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D96D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96D8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2013.</izvorni_sadrzaj>
    <derivirana_varijabla naziv="DomainObject.Predmet.DatumOsnivanja_1">16.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St-1026/2013</izvorni_sadrzaj>
    <derivirana_varijabla naziv="DomainObject.Predmet.OznakaBroj_1">St-1026/2013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AGREGAT d.o.o.  Kukuljanovo</izvorni_sadrzaj>
    <derivirana_varijabla naziv="DomainObject.Predmet.ProtustrankaFormated_1">  AGREGAT d.o.o.  Kukuljanovo</derivirana_varijabla>
  </DomainObject.Predmet.ProtustrankaFormated>
  <DomainObject.Predmet.ProtustrankaFormatedOIB>
    <izvorni_sadrzaj>  AGREGAT d.o.o.  Kukuljanovo, OIB 89677303705</izvorni_sadrzaj>
    <derivirana_varijabla naziv="DomainObject.Predmet.ProtustrankaFormatedOIB_1">  AGREGAT d.o.o.  Kukuljanovo, OIB 89677303705</derivirana_varijabla>
  </DomainObject.Predmet.ProtustrankaFormatedOIB>
  <DomainObject.Predmet.ProtustrankaFormatedWithAdress>
    <izvorni_sadrzaj> AGREGAT d.o.o.  Kukuljanovo, Industrijska zona bb, 51 227 Kukuljanovo</izvorni_sadrzaj>
    <derivirana_varijabla naziv="DomainObject.Predmet.ProtustrankaFormatedWithAdress_1"> AGREGAT d.o.o.  Kukuljanovo, Industrijska zona bb, 51 227 Kukuljanovo</derivirana_varijabla>
  </DomainObject.Predmet.ProtustrankaFormatedWithAdress>
  <DomainObject.Predmet.ProtustrankaFormatedWithAdressOIB>
    <izvorni_sadrzaj> AGREGAT d.o.o.  Kukuljanovo, OIB 89677303705, Industrijska zona bb, 51 227 Kukuljanovo</izvorni_sadrzaj>
    <derivirana_varijabla naziv="DomainObject.Predmet.ProtustrankaFormatedWithAdressOIB_1"> AGREGAT d.o.o.  Kukuljanovo, OIB 89677303705, Industrijska zona bb, 51 227 Kukuljanovo</derivirana_varijabla>
  </DomainObject.Predmet.ProtustrankaFormatedWithAdressOIB>
  <DomainObject.Predmet.ProtustrankaWithAdress>
    <izvorni_sadrzaj>AGREGAT d.o.o.  Kukuljanovo Industrijska zona bb, 51 227 Kukuljanovo</izvorni_sadrzaj>
    <derivirana_varijabla naziv="DomainObject.Predmet.ProtustrankaWithAdress_1">AGREGAT d.o.o.  Kukuljanovo Industrijska zona bb, 51 227 Kukuljanovo</derivirana_varijabla>
  </DomainObject.Predmet.ProtustrankaWithAdress>
  <DomainObject.Predmet.ProtustrankaWithAdressOIB>
    <izvorni_sadrzaj>AGREGAT d.o.o.  Kukuljanovo, OIB 89677303705, Industrijska zona bb, 51 227 Kukuljanovo</izvorni_sadrzaj>
    <derivirana_varijabla naziv="DomainObject.Predmet.ProtustrankaWithAdressOIB_1">AGREGAT d.o.o.  Kukuljanovo, OIB 89677303705, Industrijska zona bb, 51 227 Kukuljanovo</derivirana_varijabla>
  </DomainObject.Predmet.ProtustrankaWithAdressOIB>
  <DomainObject.Predmet.ProtustrankaNazivFormated>
    <izvorni_sadrzaj>AGREGAT d.o.o.  Kukuljanovo</izvorni_sadrzaj>
    <derivirana_varijabla naziv="DomainObject.Predmet.ProtustrankaNazivFormated_1">AGREGAT d.o.o.  Kukuljanovo</derivirana_varijabla>
  </DomainObject.Predmet.ProtustrankaNazivFormated>
  <DomainObject.Predmet.ProtustrankaNazivFormatedOIB>
    <izvorni_sadrzaj>AGREGAT d.o.o.  Kukuljanovo, OIB 89677303705</izvorni_sadrzaj>
    <derivirana_varijabla naziv="DomainObject.Predmet.ProtustrankaNazivFormatedOIB_1">AGREGAT d.o.o.  Kukuljanovo, OIB 89677303705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10 000 Zagreb</izvorni_sadrzaj>
    <derivirana_varijabla naziv="DomainObject.Predmet.StrankaFormatedWithAdress_1"> FINA  Zagreb, Ilica 307, 10 000 Zagreb</derivirana_varijabla>
  </DomainObject.Predmet.StrankaFormatedWithAdress>
  <DomainObject.Predmet.StrankaFormatedWithAdressOIB>
    <izvorni_sadrzaj> FINA  Zagreb, OIB 85821130368, Ilica 307, 10 000 Zagreb</izvorni_sadrzaj>
    <derivirana_varijabla naziv="DomainObject.Predmet.StrankaFormatedWithAdressOIB_1"> FINA  Zagreb, OIB 85821130368, Ilica 307, 10 000 Zagreb</derivirana_varijabla>
  </DomainObject.Predmet.StrankaFormatedWithAdressOIB>
  <DomainObject.Predmet.StrankaWithAdress>
    <izvorni_sadrzaj>FINA  Zagreb Ilica 307,10 000 Zagreb</izvorni_sadrzaj>
    <derivirana_varijabla naziv="DomainObject.Predmet.StrankaWithAdress_1">FINA  Zagreb Ilica 307,10 000 Zagreb</derivirana_varijabla>
  </DomainObject.Predmet.StrankaWithAdress>
  <DomainObject.Predmet.StrankaWithAdressOIB>
    <izvorni_sadrzaj>FINA  Zagreb, OIB 85821130368, Ilica 307,10 000 Zagreb</izvorni_sadrzaj>
    <derivirana_varijabla naziv="DomainObject.Predmet.StrankaWithAdressOIB_1">FINA  Zagreb, OIB 85821130368, Ilica 307,10 000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10 000 Zagreb</item>
    </izvorni_sadrzaj>
    <derivirana_varijabla naziv="DomainObject.Predmet.StrankaListFormatedWithAdress_1">
      <item>FINA  Zagreb, Ilica 307, 10 000 Zagreb</item>
    </derivirana_varijabla>
  </DomainObject.Predmet.StrankaListFormatedWithAdress>
  <DomainObject.Predmet.StrankaListFormatedWithAdressOIB>
    <izvorni_sadrzaj>
      <item>FINA  Zagreb, OIB 85821130368, Ilica 307, 10 000 Zagreb</item>
    </izvorni_sadrzaj>
    <derivirana_varijabla naziv="DomainObject.Predmet.StrankaListFormatedWithAdressOIB_1">
      <item>FINA  Zagreb, OIB 85821130368, Ilica 307,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AGREGAT d.o.o.  Kukuljanovo</item>
    </izvorni_sadrzaj>
    <derivirana_varijabla naziv="DomainObject.Predmet.ProtuStrankaListFormated_1">
      <item>AGREGAT d.o.o.  Kukuljanovo</item>
    </derivirana_varijabla>
  </DomainObject.Predmet.ProtuStrankaListFormated>
  <DomainObject.Predmet.ProtuStrankaListFormatedOIB>
    <izvorni_sadrzaj>
      <item>AGREGAT d.o.o.  Kukuljanovo, OIB 89677303705</item>
    </izvorni_sadrzaj>
    <derivirana_varijabla naziv="DomainObject.Predmet.ProtuStrankaListFormatedOIB_1">
      <item>AGREGAT d.o.o.  Kukuljanovo, OIB 89677303705</item>
    </derivirana_varijabla>
  </DomainObject.Predmet.ProtuStrankaListFormatedOIB>
  <DomainObject.Predmet.ProtuStrankaListFormatedWithAdress>
    <izvorni_sadrzaj>
      <item>AGREGAT d.o.o.  Kukuljanovo, Industrijska zona bb, 51 227 Kukuljanovo</item>
    </izvorni_sadrzaj>
    <derivirana_varijabla naziv="DomainObject.Predmet.ProtuStrankaListFormatedWithAdress_1">
      <item>AGREGAT d.o.o.  Kukuljanovo, Industrijska zona bb, 51 227 Kukuljanovo</item>
    </derivirana_varijabla>
  </DomainObject.Predmet.ProtuStrankaListFormatedWithAdress>
  <DomainObject.Predmet.ProtuStrankaListFormatedWithAdressOIB>
    <izvorni_sadrzaj>
      <item>AGREGAT d.o.o.  Kukuljanovo, OIB 89677303705, Industrijska zona bb, 51 227 Kukuljanovo</item>
    </izvorni_sadrzaj>
    <derivirana_varijabla naziv="DomainObject.Predmet.ProtuStrankaListFormatedWithAdressOIB_1">
      <item>AGREGAT d.o.o.  Kukuljanovo, OIB 89677303705, Industrijska zona bb, 51 227 Kukuljanovo</item>
    </derivirana_varijabla>
  </DomainObject.Predmet.ProtuStrankaListFormatedWithAdressOIB>
  <DomainObject.Predmet.ProtuStrankaListNazivFormated>
    <izvorni_sadrzaj>
      <item>AGREGAT d.o.o.  Kukuljanovo</item>
    </izvorni_sadrzaj>
    <derivirana_varijabla naziv="DomainObject.Predmet.ProtuStrankaListNazivFormated_1">
      <item>AGREGAT d.o.o.  Kukuljanovo</item>
    </derivirana_varijabla>
  </DomainObject.Predmet.ProtuStrankaListNazivFormated>
  <DomainObject.Predmet.ProtuStrankaListNazivFormatedOIB>
    <izvorni_sadrzaj>
      <item>AGREGAT d.o.o.  Kukuljanovo, OIB 89677303705</item>
    </izvorni_sadrzaj>
    <derivirana_varijabla naziv="DomainObject.Predmet.ProtuStrankaListNazivFormatedOIB_1">
      <item>AGREGAT d.o.o.  Kukuljanovo, OIB 89677303705</item>
    </derivirana_varijabla>
  </DomainObject.Predmet.ProtuStrankaListNazivFormatedOIB>
  <DomainObject.Predmet.OstaliListFormated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</izvorni_sadrzaj>
    <derivirana_varijabla naziv="DomainObject.Predmet.OstaliListFormated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</derivirana_varijabla>
  </DomainObject.Predmet.OstaliListFormated>
  <DomainObject.Predmet.OstaliListFormated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</izvorni_sadrzaj>
    <derivirana_varijabla naziv="DomainObject.Predmet.OstaliListFormated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</derivirana_varijabla>
  </DomainObject.Predmet.OstaliListFormatedOIB>
  <DomainObject.Predmet.OstaliListFormatedWithAdress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Dubrovačka 6, 51000 Rijeka</item>
      <item>Kata Klepić, Mladenići 34, 51216 Mladenići</item>
      <item>GRAD BAKAR</item>
      <item>Boris Debelić, Rastočine 3, 51000 Rijeka</item>
      <item>LARA DENONA</item>
      <item>ALEN BOŠKOVIĆ</item>
      <item>MIROSLAVA TURNŠEK, Fiorella La Guardia 23, 51000 Rijeka</item>
      <item>ŽDO</item>
      <item>Dragan Bacanović</item>
    </izvorni_sadrzaj>
    <derivirana_varijabla naziv="DomainObject.Predmet.OstaliListFormatedWithAdress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Dubrovačka 6, 51000 Rijeka</item>
      <item>Kata Klepić, Mladenići 34, 51216 Mladenići</item>
      <item>GRAD BAKAR</item>
      <item>Boris Debelić, Rastočine 3, 51000 Rijeka</item>
      <item>LARA DENONA</item>
      <item>ALEN BOŠKOVIĆ</item>
      <item>MIROSLAVA TURNŠEK, Fiorella La Guardia 23, 51000 Rijeka</item>
      <item>ŽDO</item>
      <item>Dragan Bacanović</item>
    </derivirana_varijabla>
  </DomainObject.Predmet.OstaliListFormatedWithAdress>
  <DomainObject.Predmet.OstaliListFormatedWithAdress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 51000 Rijeka</item>
      <item>Kata Klepić, OIB 76905671843, Mladenići 34, 51216 Mladenići</item>
      <item>GRAD BAKAR</item>
      <item>Boris Debelić, OIB 14888255196, Rastočine 3, 51000 Rijeka</item>
      <item>LARA DENONA</item>
      <item>ALEN BOŠKOVIĆ</item>
      <item>MIROSLAVA TURNŠEK, Fiorella La Guardia 23, 51000 Rijeka</item>
      <item>ŽDO</item>
      <item>Dragan Bacanović</item>
    </izvorni_sadrzaj>
    <derivirana_varijabla naziv="DomainObject.Predmet.OstaliListFormatedWithAdress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 51000 Rijeka</item>
      <item>Kata Klepić, OIB 76905671843, Mladenići 34, 51216 Mladenići</item>
      <item>GRAD BAKAR</item>
      <item>Boris Debelić, OIB 14888255196, Rastočine 3, 51000 Rijeka</item>
      <item>LARA DENONA</item>
      <item>ALEN BOŠKOVIĆ</item>
      <item>MIROSLAVA TURNŠEK, Fiorella La Guardia 23, 51000 Rijeka</item>
      <item>ŽDO</item>
      <item>Dragan Bacanović</item>
    </derivirana_varijabla>
  </DomainObject.Predmet.OstaliListFormatedWithAdressOIB>
  <DomainObject.Predmet.OstaliListNazivFormated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</izvorni_sadrzaj>
    <derivirana_varijabla naziv="DomainObject.Predmet.OstaliListNazivFormated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</derivirana_varijabla>
  </DomainObject.Predmet.OstaliListNazivFormated>
  <DomainObject.Predmet.OstaliListNazivFormated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</izvorni_sadrzaj>
    <derivirana_varijabla naziv="DomainObject.Predmet.OstaliListNazivFormated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AGREGAT d.o.o.  Kukuljanovo</izvorni_sadrzaj>
    <derivirana_varijabla naziv="DomainObject.Predmet.ProtustrankaIDrugi_1">AGREGAT d.o.o.  Kukuljanovo</derivirana_varijabla>
  </DomainObject.Predmet.ProtustrankaIDrugi>
  <DomainObject.Predmet.StrankaIDrugiAdressOIB>
    <izvorni_sadrzaj>FINA  Zagreb, OIB 85821130368, Ilica 307, 10 000 Zagreb</izvorni_sadrzaj>
    <derivirana_varijabla naziv="DomainObject.Predmet.StrankaIDrugiAdressOIB_1">FINA  Zagreb, OIB 85821130368, Ilica 307, 10 000 Zagreb</derivirana_varijabla>
  </DomainObject.Predmet.StrankaIDrugiAdressOIB>
  <DomainObject.Predmet.ProtustrankaIDrugiAdressOIB>
    <izvorni_sadrzaj>AGREGAT d.o.o.  Kukuljanovo, OIB 89677303705, Industrijska zona bb, 51 227 Kukuljanovo</izvorni_sadrzaj>
    <derivirana_varijabla naziv="DomainObject.Predmet.ProtustrankaIDrugiAdressOIB_1">AGREGAT d.o.o.  Kukuljanovo, OIB 89677303705, Industrijska zona bb, 51 227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AGREGAT d.o.o. 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</izvorni_sadrzaj>
    <derivirana_varijabla naziv="DomainObject.Predmet.SudioniciListNaziv_1">
      <item>FINA  Zagreb</item>
      <item>AGREGAT d.o.o. 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</derivirana_varijabla>
  </DomainObject.Predmet.SudioniciListNaziv>
  <DomainObject.Predmet.SudioniciListAdressOIB>
    <izvorni_sadrzaj>
      <item>FINA  Zagreb, OIB 85821130368, Ilica 307,10 000 Zagreb</item>
      <item>AGREGAT d.o.o.  Kukuljanovo, OIB 89677303705, Industrijska zona bb,51 227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6,51000 Rijeka</item>
      <item>Kata Klepić, OIB 76905671843, Mladenići 34,51216 Mladenići</item>
      <item>GRAD BAKAR</item>
      <item>Boris Debelić, OIB 14888255196, Rastočine 3,51000 Rijeka</item>
      <item>LARA DENONA</item>
      <item>ALEN BOŠKOVIĆ</item>
      <item>MIROSLAVA TURNŠEK, Fiorella La Guardia 23,51000 Rijeka</item>
      <item>ŽDO</item>
      <item>Dragan Bacanović</item>
    </izvorni_sadrzaj>
    <derivirana_varijabla naziv="DomainObject.Predmet.SudioniciListAdressOIB_1">
      <item>FINA  Zagreb, OIB 85821130368, Ilica 307,10 000 Zagreb</item>
      <item>AGREGAT d.o.o.  Kukuljanovo, OIB 89677303705, Industrijska zona bb,51 227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6,51000 Rijeka</item>
      <item>Kata Klepić, OIB 76905671843, Mladenići 34,51216 Mladenići</item>
      <item>GRAD BAKAR</item>
      <item>Boris Debelić, OIB 14888255196, Rastočine 3,51000 Rijeka</item>
      <item>LARA DENONA</item>
      <item>ALEN BOŠKOVIĆ</item>
      <item>MIROSLAVA TURNŠEK, Fiorella La Guardia 23,51000 Rijeka</item>
      <item>ŽDO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89677303705</item>
      <item>, OIB null</item>
      <item>, OIB null</item>
      <item>, OIB null</item>
      <item>, OIB null</item>
      <item>, OIB null</item>
      <item>, OIB null</item>
      <item>, OIB null</item>
      <item>, OIB null</item>
      <item>, OIB 34491373550</item>
      <item>, OIB 76905671843</item>
      <item>, OIB null</item>
      <item>, OIB 14888255196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89677303705</item>
      <item>, OIB null</item>
      <item>, OIB null</item>
      <item>, OIB null</item>
      <item>, OIB null</item>
      <item>, OIB null</item>
      <item>, OIB null</item>
      <item>, OIB null</item>
      <item>, OIB null</item>
      <item>, OIB 34491373550</item>
      <item>, OIB 76905671843</item>
      <item>, OIB null</item>
      <item>, OIB 14888255196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432</properties:Words>
  <properties:Characters>2314</properties:Characters>
  <properties:Lines>62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2017-08-25T07:48:00Z</dcterms:created>
  <dc:creator>dcmelik</dc:creator>
  <cp:lastModifiedBy>Jasna Radulović</cp:lastModifiedBy>
  <cp:lastPrinted>2017-04-10T12:49:00Z</cp:lastPrinted>
  <dcterms:modified xmlns:xsi="http://www.w3.org/2001/XMLSchema-instance" xsi:type="dcterms:W3CDTF">2017-08-25T07:50:00Z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