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fba76" w14:paraId="95fba76" w:rsidRDefault="008F7890" w:rsidP="008F7890" w:rsidR="008F7890" w:rsidRPr="00401C0E">
      <w:pPr>
        <w15:collapsed w:val="false"/>
        <w:rPr>
          <w:rFonts w:eastAsia="Calibri"/>
          <w:lang w:eastAsia="en-US"/>
        </w:rPr>
      </w:pPr>
      <w:bookmarkStart w:name="_GoBack" w:id="0"/>
      <w:bookmarkEnd w:id="0"/>
      <w:r>
        <w:rPr>
          <w:b/>
        </w:rPr>
        <w:t xml:space="preserve">  </w:t>
      </w:r>
      <w:r w:rsidRPr="00401C0E">
        <w:rPr>
          <w:rFonts w:eastAsia="Calibri"/>
          <w:noProof/>
        </w:rPr>
        <w:t xml:space="preserve">                    </w:t>
      </w:r>
      <w:r>
        <w:rPr>
          <w:rFonts w:eastAsia="Calibri"/>
          <w:noProof/>
        </w:rPr>
        <w:drawing>
          <wp:inline distR="0" distL="0" distB="0" distT="0">
            <wp:extent cy="958850" cx="717550"/>
            <wp:effectExtent b="0" r="635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F7890" w:rsidP="008F7890" w:rsidR="008F7890" w:rsidRPr="00401C0E">
      <w:pPr>
        <w:rPr>
          <w:rFonts w:eastAsia="Calibri"/>
          <w:lang w:eastAsia="en-US"/>
        </w:rPr>
      </w:pPr>
      <w:r w:rsidRPr="00401C0E">
        <w:rPr>
          <w:rFonts w:eastAsia="Calibri"/>
          <w:lang w:eastAsia="en-US"/>
        </w:rPr>
        <w:t xml:space="preserve">         REPUBLIKA HRVATSKA</w:t>
      </w:r>
    </w:p>
    <w:p w:rsidRDefault="008F7890" w:rsidP="008F7890" w:rsidR="008F7890" w:rsidRPr="00401C0E">
      <w:pPr>
        <w:rPr>
          <w:rFonts w:eastAsia="Calibri"/>
          <w:lang w:eastAsia="en-US"/>
        </w:rPr>
      </w:pPr>
      <w:r w:rsidRPr="00401C0E">
        <w:rPr>
          <w:rFonts w:eastAsia="Calibri"/>
          <w:lang w:eastAsia="en-US"/>
        </w:rPr>
        <w:t xml:space="preserve"> TRGOVAČKI SUD U VARAŽDINU</w:t>
      </w:r>
    </w:p>
    <w:p w:rsidRDefault="008F7890" w:rsidP="008F7890" w:rsidR="008F7890" w:rsidRPr="00401C0E">
      <w:pPr>
        <w:rPr>
          <w:rFonts w:eastAsia="Calibri"/>
          <w:lang w:eastAsia="en-US"/>
        </w:rPr>
      </w:pPr>
      <w:r w:rsidRPr="00401C0E">
        <w:rPr>
          <w:rFonts w:eastAsia="Calibri"/>
          <w:lang w:eastAsia="en-US"/>
        </w:rPr>
        <w:t xml:space="preserve">           Braće Radić 2, Varaždin</w:t>
      </w:r>
    </w:p>
    <w:p w:rsidRDefault="008F7890" w:rsidP="008F7890" w:rsidR="008F7890">
      <w:pPr>
        <w:jc w:val="both"/>
      </w:pP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</w:t>
      </w:r>
    </w:p>
    <w:p w:rsidRDefault="008F7890" w:rsidP="008F7890" w:rsidR="008F7890" w:rsidRPr="005F66AB">
      <w:pPr>
        <w:jc w:val="both"/>
      </w:pPr>
    </w:p>
    <w:p w:rsidRDefault="008F7890" w:rsidP="008F7890" w:rsidR="008F7890">
      <w:pPr>
        <w:jc w:val="center"/>
      </w:pPr>
      <w:r>
        <w:t>R E P U B L I K A  H R V A T S K A</w:t>
      </w:r>
    </w:p>
    <w:p w:rsidRDefault="008F7890" w:rsidP="008F7890" w:rsidR="008F7890" w:rsidRPr="005F66AB">
      <w:pPr>
        <w:jc w:val="both"/>
      </w:pPr>
    </w:p>
    <w:p w:rsidRDefault="008F7890" w:rsidP="008F7890" w:rsidR="008F7890">
      <w:pPr>
        <w:jc w:val="center"/>
      </w:pPr>
      <w:r>
        <w:t>R J E Š E NJ E</w:t>
      </w:r>
    </w:p>
    <w:p w:rsidRDefault="008F7890" w:rsidP="008F7890" w:rsidR="008F7890" w:rsidRPr="005F66AB">
      <w:pPr>
        <w:jc w:val="center"/>
      </w:pPr>
    </w:p>
    <w:p w:rsidRDefault="008F7890" w:rsidP="008F7890" w:rsidR="008F7890" w:rsidRPr="00350CF1">
      <w:pPr>
        <w:jc w:val="both"/>
      </w:pPr>
      <w:r>
        <w:tab/>
        <w:t>Trgovački sud u Varaždinu po sucu toga suda Meliti Poljanec Bubaš, u stečajnom  predmetu, povodom prijedloga predlagatelja Republika Hrvatska, Ministarstvo financija – Porezna uprava, Područni ured sjeverna Hrvatska, OIB: 18683136487, koju zastupa Županijsko državno odvjetništvo u Varaždinu,  za otvaranje stečajnog postupka nad dužnikom</w:t>
      </w:r>
      <w:r w:rsidR="00833810">
        <w:t xml:space="preserve"> LUIS – LONČAR d.o.o., OIB: 37306310048 sa sjedištem u Basaričekova 62, 48350 Đurđevac</w:t>
      </w:r>
      <w:r>
        <w:t xml:space="preserve">, dana 15. studenoga 2016. godine                    </w:t>
      </w:r>
    </w:p>
    <w:p w:rsidRDefault="008F7890" w:rsidP="008F7890" w:rsidR="008F7890" w:rsidRPr="00C87A6E">
      <w:pPr>
        <w:jc w:val="center"/>
      </w:pPr>
      <w:r w:rsidRPr="00C87A6E">
        <w:t xml:space="preserve">r i j e š i o  j e               </w:t>
      </w:r>
    </w:p>
    <w:p w:rsidRDefault="008F7890" w:rsidP="008F7890" w:rsidR="008F7890" w:rsidRPr="00350CF1">
      <w:pPr>
        <w:rPr>
          <w:b/>
        </w:rPr>
      </w:pPr>
    </w:p>
    <w:p w:rsidRDefault="008F7890" w:rsidP="008F7890" w:rsidR="008F7890">
      <w:pPr>
        <w:jc w:val="both"/>
      </w:pPr>
      <w:r>
        <w:tab/>
        <w:t xml:space="preserve">I/ Ispravlja se ovosudno Rješenje poslovni broj 2 St-632/16-14 od 10. studenoga 2016. </w:t>
      </w:r>
      <w:r w:rsidR="00996B06">
        <w:t>u pogledu naznačenog OIB-a dužnika,</w:t>
      </w:r>
      <w:r>
        <w:t xml:space="preserve"> tako da umjesto "OIB:</w:t>
      </w:r>
      <w:r w:rsidR="00833810">
        <w:t xml:space="preserve"> 3730631048</w:t>
      </w:r>
      <w:r>
        <w:t>" ispravno treba stajati "OIB:</w:t>
      </w:r>
      <w:r w:rsidR="00833810">
        <w:t xml:space="preserve"> 37306310048</w:t>
      </w:r>
      <w:r>
        <w:t xml:space="preserve"> ." </w:t>
      </w:r>
    </w:p>
    <w:p w:rsidRDefault="008F7890" w:rsidP="008F7890" w:rsidR="008F7890">
      <w:pPr>
        <w:jc w:val="both"/>
      </w:pPr>
    </w:p>
    <w:p w:rsidRDefault="008F7890" w:rsidP="008F7890" w:rsidR="008F7890">
      <w:pPr>
        <w:jc w:val="both"/>
      </w:pPr>
      <w:r>
        <w:tab/>
        <w:t>II/ U ostalom dijelu Rješenje ostaje neizmijenjeno.</w:t>
      </w:r>
    </w:p>
    <w:p w:rsidRDefault="008F7890" w:rsidP="008F7890" w:rsidR="008F7890">
      <w:pPr>
        <w:jc w:val="both"/>
      </w:pPr>
    </w:p>
    <w:p w:rsidRDefault="008F7890" w:rsidP="008F7890" w:rsidR="008F7890">
      <w:pPr>
        <w:jc w:val="center"/>
      </w:pPr>
    </w:p>
    <w:p w:rsidRDefault="008F7890" w:rsidP="008F7890" w:rsidR="008F7890">
      <w:pPr>
        <w:jc w:val="center"/>
      </w:pPr>
      <w:r w:rsidRPr="0066745A">
        <w:t>Obrazloženje</w:t>
      </w:r>
    </w:p>
    <w:p w:rsidRDefault="008F7890" w:rsidP="008F7890" w:rsidR="008F7890" w:rsidRPr="0066745A">
      <w:pPr>
        <w:jc w:val="center"/>
      </w:pPr>
    </w:p>
    <w:p w:rsidRDefault="008F7890" w:rsidP="008F7890" w:rsidR="008F7890">
      <w:pPr>
        <w:ind w:firstLine="708"/>
        <w:jc w:val="both"/>
      </w:pPr>
      <w:r>
        <w:t>U Rješenju došlo je do omaške u pisanju OIB-a, pa je po službenoj dužnosti valjalo odlučiti kao u izreci (čl. 342. st. 1. i 2. ZPP-a).</w:t>
      </w:r>
    </w:p>
    <w:p w:rsidRDefault="008F7890" w:rsidP="008F7890" w:rsidR="008F7890">
      <w:pPr>
        <w:jc w:val="both"/>
      </w:pPr>
    </w:p>
    <w:p w:rsidRDefault="008F7890" w:rsidP="008F7890" w:rsidR="008F7890">
      <w:pPr>
        <w:ind w:firstLine="708"/>
        <w:jc w:val="both"/>
      </w:pPr>
      <w:r>
        <w:t xml:space="preserve"> </w:t>
      </w:r>
    </w:p>
    <w:p w:rsidRDefault="008F7890" w:rsidP="008F7890" w:rsidR="008F7890">
      <w:pPr>
        <w:jc w:val="center"/>
      </w:pPr>
      <w:r w:rsidRPr="00350CF1">
        <w:t xml:space="preserve">U Varaždinu, </w:t>
      </w:r>
      <w:r>
        <w:t xml:space="preserve">15. studenoga 2016. </w:t>
      </w:r>
    </w:p>
    <w:p w:rsidRDefault="008F7890" w:rsidP="008F7890" w:rsidR="008F7890">
      <w:pPr>
        <w:jc w:val="center"/>
      </w:pPr>
      <w:r>
        <w:t xml:space="preserve">                </w:t>
      </w:r>
    </w:p>
    <w:p w:rsidRDefault="008F7890" w:rsidP="008F7890" w:rsidR="008F7890" w:rsidRPr="00350CF1">
      <w:pPr>
        <w:jc w:val="center"/>
      </w:pPr>
    </w:p>
    <w:p w:rsidRDefault="008F7890" w:rsidP="00E01CD3" w:rsidR="008F7890">
      <w:pPr>
        <w:ind w:left="4956"/>
        <w:jc w:val="center"/>
      </w:pPr>
      <w:r>
        <w:t>Sutkinja:</w:t>
      </w:r>
    </w:p>
    <w:p w:rsidRDefault="008F7890" w:rsidP="008F7890" w:rsidR="008F7890">
      <w:pPr>
        <w:ind w:left="4956"/>
        <w:jc w:val="center"/>
      </w:pPr>
      <w:r>
        <w:t>Melita Poljanec Bubaš</w:t>
      </w:r>
      <w:r w:rsidR="00E01CD3">
        <w:t>,v.r.</w:t>
      </w:r>
    </w:p>
    <w:p w:rsidRDefault="00E01CD3" w:rsidP="008F7890" w:rsidR="00E01CD3">
      <w:pPr>
        <w:ind w:left="4956"/>
        <w:jc w:val="center"/>
      </w:pPr>
    </w:p>
    <w:p w:rsidRDefault="008F7890" w:rsidP="008F7890" w:rsidR="008F7890">
      <w:pPr>
        <w:ind w:firstLine="708"/>
        <w:jc w:val="both"/>
      </w:pPr>
    </w:p>
    <w:p w:rsidRDefault="007F5167" w:rsidP="008F7890" w:rsidR="007F5167">
      <w:pPr>
        <w:ind w:firstLine="708"/>
        <w:jc w:val="both"/>
      </w:pPr>
    </w:p>
    <w:p w:rsidRDefault="007F5167" w:rsidP="008F7890" w:rsidR="007F5167">
      <w:pPr>
        <w:ind w:firstLine="708"/>
        <w:jc w:val="both"/>
      </w:pPr>
    </w:p>
    <w:p w:rsidRDefault="008F7890" w:rsidP="008F7890" w:rsidR="008F7890" w:rsidRPr="00C87A6E">
      <w:pPr>
        <w:ind w:firstLine="708"/>
        <w:jc w:val="both"/>
      </w:pPr>
      <w:r w:rsidRPr="00C87A6E">
        <w:t xml:space="preserve">UPUTA O PRAVNOM LIJEKU:              </w:t>
      </w:r>
    </w:p>
    <w:p w:rsidRDefault="008F7890" w:rsidP="008F7890" w:rsidR="008F7890">
      <w:pPr>
        <w:ind w:firstLine="708"/>
        <w:jc w:val="both"/>
      </w:pPr>
      <w:r>
        <w:t xml:space="preserve">Protiv ovog rješenja dopuštena je žalba Visokom trgovačkom sudu Republike Hrvatske u Zagrebu, a podnosi se  putem ovog suda u roku od osam (8) dana po primitku otpravka rješenja, pisano, u tri (3) primjerka. </w:t>
      </w:r>
    </w:p>
    <w:p w:rsidRDefault="008F7890" w:rsidP="008F7890" w:rsidR="008F7890">
      <w:pPr>
        <w:jc w:val="both"/>
      </w:pPr>
    </w:p>
    <w:p w:rsidRDefault="008F7890" w:rsidP="008F7890" w:rsidR="008F7890">
      <w:pPr>
        <w:jc w:val="both"/>
      </w:pPr>
    </w:p>
    <w:p w:rsidRDefault="00996B06" w:rsidP="00996B06" w:rsidR="00996B06">
      <w:r>
        <w:lastRenderedPageBreak/>
        <w:t xml:space="preserve">DNA: </w:t>
      </w:r>
    </w:p>
    <w:p w:rsidRDefault="00996B06" w:rsidP="00996B06" w:rsidR="00996B06">
      <w:pPr>
        <w:pStyle w:val="Odlomakpopisa"/>
        <w:numPr>
          <w:ilvl w:val="0"/>
          <w:numId w:val="2"/>
        </w:numPr>
        <w:tabs>
          <w:tab w:pos="708" w:val="left"/>
        </w:tabs>
        <w:spacing w:after="0"/>
        <w:contextualSpacing/>
      </w:pPr>
      <w:r>
        <w:t>Financijska agencija Augusta Cesarca 2, Varaždin</w:t>
      </w:r>
    </w:p>
    <w:p w:rsidRDefault="00996B06" w:rsidP="00996B06" w:rsidR="00996B06">
      <w:pPr>
        <w:pStyle w:val="Odlomakpopisa"/>
        <w:numPr>
          <w:ilvl w:val="0"/>
          <w:numId w:val="2"/>
        </w:numPr>
        <w:tabs>
          <w:tab w:pos="708" w:val="left"/>
        </w:tabs>
        <w:spacing w:after="0"/>
        <w:contextualSpacing/>
        <w:rPr>
          <w:color w:val="FF0000"/>
        </w:rPr>
      </w:pPr>
      <w:r>
        <w:t>Stečajni dužnik LUIS-LONČAR d.o.o., OIB: 3730631048 sa sjedištem u Basaričekova 62, Đurđevac</w:t>
      </w:r>
    </w:p>
    <w:p w:rsidRDefault="00996B06" w:rsidP="00996B06" w:rsidR="00996B06">
      <w:pPr>
        <w:pStyle w:val="Odlomakpopisa"/>
        <w:numPr>
          <w:ilvl w:val="0"/>
          <w:numId w:val="2"/>
        </w:numPr>
        <w:tabs>
          <w:tab w:pos="708" w:val="left"/>
        </w:tabs>
        <w:spacing w:after="0"/>
        <w:contextualSpacing/>
        <w:rPr>
          <w:color w:val="FF0000"/>
        </w:rPr>
      </w:pPr>
      <w:r>
        <w:t>Zakonski zastupnik dužnika, Emilio Carlos Lončar iz Đurđevca, Basaričekova 62</w:t>
      </w:r>
    </w:p>
    <w:p w:rsidRDefault="00996B06" w:rsidP="00996B06" w:rsidR="00996B06">
      <w:pPr>
        <w:pStyle w:val="Odlomakpopisa"/>
        <w:numPr>
          <w:ilvl w:val="0"/>
          <w:numId w:val="2"/>
        </w:numPr>
        <w:tabs>
          <w:tab w:pos="708" w:val="left"/>
        </w:tabs>
        <w:spacing w:after="0"/>
        <w:contextualSpacing/>
        <w:rPr>
          <w:color w:val="FF0000"/>
        </w:rPr>
      </w:pPr>
      <w:r>
        <w:t>Stečajni upravitelj Milan Bariša Obradović, OIB: 45619494339, Srebrnjak 20B, Sveta Nedjelja</w:t>
      </w:r>
    </w:p>
    <w:p w:rsidRDefault="00996B06" w:rsidP="00996B06" w:rsidR="00996B06">
      <w:pPr>
        <w:pStyle w:val="Odlomakpopisa"/>
        <w:numPr>
          <w:ilvl w:val="0"/>
          <w:numId w:val="2"/>
        </w:numPr>
        <w:tabs>
          <w:tab w:pos="708" w:val="left"/>
        </w:tabs>
        <w:spacing w:after="0"/>
        <w:contextualSpacing/>
      </w:pPr>
      <w:r>
        <w:t>Županijsko državno odvjetništvo u Varaždinu, Građansko upravni odjel, Ul. braće Radić 2, Varaždin</w:t>
      </w:r>
    </w:p>
    <w:p w:rsidRDefault="00996B06" w:rsidP="00996B06" w:rsidR="00996B06">
      <w:pPr>
        <w:pStyle w:val="Odlomakpopisa"/>
        <w:numPr>
          <w:ilvl w:val="0"/>
          <w:numId w:val="2"/>
        </w:numPr>
        <w:tabs>
          <w:tab w:pos="708" w:val="left"/>
        </w:tabs>
        <w:spacing w:after="0"/>
        <w:contextualSpacing/>
      </w:pPr>
      <w:r>
        <w:t>Porezna uprava, Područni ured Sjeverna Hrvatska, Ispostava Varaždin</w:t>
      </w:r>
    </w:p>
    <w:p w:rsidRDefault="00996B06" w:rsidP="00996B06" w:rsidR="00996B06">
      <w:pPr>
        <w:pStyle w:val="Odlomakpopisa"/>
        <w:numPr>
          <w:ilvl w:val="0"/>
          <w:numId w:val="2"/>
        </w:numPr>
        <w:tabs>
          <w:tab w:pos="708" w:val="left"/>
        </w:tabs>
        <w:spacing w:after="0"/>
        <w:contextualSpacing/>
      </w:pPr>
      <w:r>
        <w:t>Sudski registar Trgovačkog suda u Varaždinu, ovdje (odmah i nakon pravomoćnosti)</w:t>
      </w:r>
    </w:p>
    <w:p w:rsidRDefault="00996B06" w:rsidP="00996B06" w:rsidR="00996B06">
      <w:pPr>
        <w:pStyle w:val="Bezproreda"/>
        <w:numPr>
          <w:ilvl w:val="0"/>
          <w:numId w:val="2"/>
        </w:numPr>
      </w:pPr>
      <w:r>
        <w:t>e-Oglasna ploča suda</w:t>
      </w:r>
    </w:p>
    <w:p w:rsidRDefault="00996B06" w:rsidP="008F7890" w:rsidR="00996B06">
      <w:pPr>
        <w:jc w:val="both"/>
      </w:pPr>
    </w:p>
    <w:p w:rsidRDefault="00066EE5" w:rsidP="00996B06" w:rsidR="00066EE5">
      <w:pPr>
        <w:jc w:val="both"/>
      </w:pPr>
    </w:p>
    <w:sectPr w:rsidSect="00776B25" w:rsidR="00066EE5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33810" w:rsidP="00833810" w:rsidR="00833810">
      <w:r>
        <w:separator/>
      </w:r>
    </w:p>
  </w:endnote>
  <w:endnote w:id="0" w:type="continuationSeparator">
    <w:p w:rsidRDefault="00833810" w:rsidP="00833810" w:rsidR="008338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33810" w:rsidP="00833810" w:rsidR="00833810">
      <w:r>
        <w:separator/>
      </w:r>
    </w:p>
  </w:footnote>
  <w:footnote w:id="0" w:type="continuationSeparator">
    <w:p w:rsidRDefault="00833810" w:rsidP="00833810" w:rsidR="0083381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1CD3" w:rsidP="00776B25" w:rsidR="00DA43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F5167" w:rsidR="00DA43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1CD3" w:rsidP="00776B25" w:rsidR="00DA43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F5167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996B06" w:rsidP="00FF744F" w:rsidR="00FF744F">
    <w:pPr>
      <w:pStyle w:val="Zaglavlje"/>
      <w:jc w:val="right"/>
    </w:pPr>
    <w:r>
      <w:t>Poslovni broj: 2 St-460/16-10</w:t>
    </w:r>
  </w:p>
  <w:p w:rsidRDefault="007F5167" w:rsidP="0021073E" w:rsidR="00DA432E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3810" w:rsidP="00FF744F" w:rsidR="00FF744F">
    <w:pPr>
      <w:pStyle w:val="Zaglavlje"/>
      <w:jc w:val="right"/>
    </w:pPr>
    <w:r>
      <w:t>Poslovni broj: 2 St-460</w:t>
    </w:r>
    <w:r w:rsidR="00E01CD3">
      <w:t>/16-1</w:t>
    </w:r>
    <w:r>
      <w:t>0</w:t>
    </w:r>
  </w:p>
  <w:p w:rsidRDefault="007F5167" w:rsidP="00862B32" w:rsidR="00C87A6E" w:rsidRPr="00862B3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C30621"/>
    <w:multiLevelType w:val="hybridMultilevel"/>
    <w:tmpl w:val="9880F75C"/>
    <w:lvl w:tplc="0C0C8FA8" w:ilvl="0">
      <w:start w:val="1"/>
      <w:numFmt w:val="decimal"/>
      <w:lvlText w:val="%1."/>
      <w:lvlJc w:val="left"/>
      <w:pPr>
        <w:ind w:hanging="360" w:left="36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014"/>
      </w:pPr>
    </w:lvl>
    <w:lvl w:tplc="041A001B" w:ilvl="2">
      <w:start w:val="1"/>
      <w:numFmt w:val="lowerRoman"/>
      <w:lvlText w:val="%3."/>
      <w:lvlJc w:val="right"/>
      <w:pPr>
        <w:ind w:hanging="180" w:left="1734"/>
      </w:pPr>
    </w:lvl>
    <w:lvl w:tplc="041A000F" w:ilvl="3">
      <w:start w:val="1"/>
      <w:numFmt w:val="decimal"/>
      <w:lvlText w:val="%4."/>
      <w:lvlJc w:val="left"/>
      <w:pPr>
        <w:ind w:hanging="360" w:left="2454"/>
      </w:pPr>
    </w:lvl>
    <w:lvl w:tplc="041A0019" w:ilvl="4">
      <w:start w:val="1"/>
      <w:numFmt w:val="lowerLetter"/>
      <w:lvlText w:val="%5."/>
      <w:lvlJc w:val="left"/>
      <w:pPr>
        <w:ind w:hanging="360" w:left="3174"/>
      </w:pPr>
    </w:lvl>
    <w:lvl w:tplc="041A001B" w:ilvl="5">
      <w:start w:val="1"/>
      <w:numFmt w:val="lowerRoman"/>
      <w:lvlText w:val="%6."/>
      <w:lvlJc w:val="right"/>
      <w:pPr>
        <w:ind w:hanging="180" w:left="3894"/>
      </w:pPr>
    </w:lvl>
    <w:lvl w:tplc="041A000F" w:ilvl="6">
      <w:start w:val="1"/>
      <w:numFmt w:val="decimal"/>
      <w:lvlText w:val="%7."/>
      <w:lvlJc w:val="left"/>
      <w:pPr>
        <w:ind w:hanging="360" w:left="4614"/>
      </w:pPr>
    </w:lvl>
    <w:lvl w:tplc="041A0019" w:ilvl="7">
      <w:start w:val="1"/>
      <w:numFmt w:val="lowerLetter"/>
      <w:lvlText w:val="%8."/>
      <w:lvlJc w:val="left"/>
      <w:pPr>
        <w:ind w:hanging="360" w:left="5334"/>
      </w:pPr>
    </w:lvl>
    <w:lvl w:tplc="041A001B" w:ilvl="8">
      <w:start w:val="1"/>
      <w:numFmt w:val="lowerRoman"/>
      <w:lvlText w:val="%9."/>
      <w:lvlJc w:val="right"/>
      <w:pPr>
        <w:ind w:hanging="180" w:left="6054"/>
      </w:pPr>
    </w:lvl>
  </w:abstractNum>
  <w:abstractNum w:abstractNumId="1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5"/>
  <w:attachedTemplate r:id="rId1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7890"/>
    <w:rsid w:val="00066EE5"/>
    <w:rsid w:val="007B484E"/>
    <w:rsid w:val="007F5167"/>
    <w:rsid w:val="00833810"/>
    <w:rsid w:val="008F7890"/>
    <w:rsid w:val="00996B06"/>
    <w:rsid w:val="00E01C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0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F789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F789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F7890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F7890"/>
  </w:style>
  <w:style w:styleId="Tekstbalonia" w:type="paragraph">
    <w:name w:val="Balloon Text"/>
    <w:basedOn w:val="Normal"/>
    <w:link w:val="TekstbaloniaChar"/>
    <w:uiPriority w:val="99"/>
    <w:semiHidden/>
    <w:unhideWhenUsed/>
    <w:rsid w:val="008F789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890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3381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33810"/>
    <w:rPr>
      <w:rFonts w:cs="Times New Roman" w:eastAsia="Times New Roman" w:hAnsi="Times New Roman" w:ascii="Times New Roman"/>
      <w:sz w:val="24"/>
      <w:szCs w:val="24"/>
      <w:lang w:eastAsia="hr-HR"/>
    </w:rPr>
  </w:style>
  <w:style w:styleId="Bezproreda" w:type="paragraph">
    <w:name w:val="No Spacing"/>
    <w:qFormat/>
    <w:rsid w:val="00996B06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996B06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996B06"/>
    <w:pPr>
      <w:tabs>
        <w:tab w:pos="851" w:val="left"/>
      </w:tabs>
      <w:spacing w:after="240"/>
      <w:ind w:firstLine="567"/>
      <w:jc w:val="both"/>
    </w:pPr>
  </w:style>
  <w:style w:styleId="Tekstrezerviranogmjesta" w:type="character">
    <w:name w:val="Placeholder Text"/>
    <w:basedOn w:val="Zadanifontodlomka"/>
    <w:uiPriority w:val="99"/>
    <w:semiHidden/>
    <w:rsid w:val="007F51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516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516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516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516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F789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F789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F7890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F7890"/>
  </w:style>
  <w:style w:styleId="Tekstbalonia" w:type="paragraph">
    <w:name w:val="Balloon Text"/>
    <w:basedOn w:val="Normal"/>
    <w:link w:val="TekstbaloniaChar"/>
    <w:uiPriority w:val="99"/>
    <w:semiHidden/>
    <w:unhideWhenUsed/>
    <w:rsid w:val="008F789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890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3381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33810"/>
    <w:rPr>
      <w:rFonts w:ascii="Times New Roman" w:cs="Times New Roman" w:eastAsia="Times New Roman" w:hAnsi="Times New Roman"/>
      <w:sz w:val="24"/>
      <w:szCs w:val="24"/>
      <w:lang w:eastAsia="hr-HR"/>
    </w:rPr>
  </w:style>
  <w:style w:styleId="Bezproreda" w:type="paragraph">
    <w:name w:val="No Spacing"/>
    <w:qFormat/>
    <w:rsid w:val="00996B06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996B06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996B06"/>
    <w:pPr>
      <w:tabs>
        <w:tab w:pos="851" w:val="left"/>
      </w:tabs>
      <w:spacing w:after="240"/>
      <w:ind w:firstLine="567"/>
      <w:jc w:val="both"/>
    </w:pPr>
  </w:style>
  <w:style w:styleId="Tekstrezerviranogmjesta" w:type="character">
    <w:name w:val="Placeholder Text"/>
    <w:basedOn w:val="Zadanifontodlomka"/>
    <w:uiPriority w:val="99"/>
    <w:semiHidden/>
    <w:rsid w:val="007F51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516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516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516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516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0364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studenog 2016.</izvorni_sadrzaj>
    <derivirana_varijabla naziv="DomainObject.DatumDonosenjaOdluke_1">15.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St-460/2016-10</izvorni_sadrzaj>
    <derivirana_varijabla naziv="DomainObject.Oznaka_1">St-460/2016-10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460</izvorni_sadrzaj>
    <derivirana_varijabla naziv="DomainObject.Predmet.Broj_1">460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8. studenog 2016.</izvorni_sadrzaj>
    <derivirana_varijabla naziv="DomainObject.Predmet.DatumRjesavanja_1">8. studenog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St-460/2016</izvorni_sadrzaj>
    <derivirana_varijabla naziv="DomainObject.Predmet.OznakaBroj_1">St-460/2016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Melita</izvorni_sadrzaj>
    <derivirana_varijabla naziv="DomainObject.Predmet.PredmetRijesio.Ime_1">Melita</derivirana_varijabla>
  </DomainObject.Predmet.PredmetRijesio.Ime>
  <DomainObject.Predmet.PredmetRijesio.Oib>
    <izvorni_sadrzaj>32735269881</izvorni_sadrzaj>
    <derivirana_varijabla naziv="DomainObject.Predmet.PredmetRijesio.Oib_1">32735269881</derivirana_varijabla>
  </DomainObject.Predmet.PredmetRijesio.Oib>
  <DomainObject.Predmet.PredmetRijesio.Prezime>
    <izvorni_sadrzaj>Poljanec-Bubaš</izvorni_sadrzaj>
    <derivirana_varijabla naziv="DomainObject.Predmet.PredmetRijesio.Prezime_1">Poljanec-Bubaš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LUIS - LONČAR d.o.o. za proizvodnju, trgovinu i usluge</izvorni_sadrzaj>
    <derivirana_varijabla naziv="DomainObject.Predmet.ProtustrankaFormated_1">  LUIS - LONČAR d.o.o. za proizvodnju, trgovinu i usluge</derivirana_varijabla>
  </DomainObject.Predmet.ProtustrankaFormated>
  <DomainObject.Predmet.ProtustrankaFormatedOIB>
    <izvorni_sadrzaj>  LUIS - LONČAR d.o.o. za proizvodnju, trgovinu i usluge, OIB 37306310048</izvorni_sadrzaj>
    <derivirana_varijabla naziv="DomainObject.Predmet.ProtustrankaFormatedOIB_1">  LUIS - LONČAR d.o.o. za proizvodnju, trgovinu i usluge, OIB 37306310048</derivirana_varijabla>
  </DomainObject.Predmet.ProtustrankaFormatedOIB>
  <DomainObject.Predmet.ProtustrankaFormatedWithAdress>
    <izvorni_sadrzaj> LUIS - LONČAR d.o.o. za proizvodnju, trgovinu i usluge, Basaričekova 62, 48350 Đurđevac</izvorni_sadrzaj>
    <derivirana_varijabla naziv="DomainObject.Predmet.ProtustrankaFormatedWithAdress_1"> LUIS - LONČAR d.o.o. za proizvodnju, trgovinu i usluge, Basaričekova 62, 48350 Đurđevac</derivirana_varijabla>
  </DomainObject.Predmet.ProtustrankaFormatedWithAdress>
  <DomainObject.Predmet.ProtustrankaFormatedWithAdressOIB>
    <izvorni_sadrzaj> LUIS - LONČAR d.o.o. za proizvodnju, trgovinu i usluge, OIB 37306310048, Basaričekova 62, 48350 Đurđevac</izvorni_sadrzaj>
    <derivirana_varijabla naziv="DomainObject.Predmet.ProtustrankaFormatedWithAdressOIB_1"> LUIS - LONČAR d.o.o. za proizvodnju, trgovinu i usluge, OIB 37306310048, Basaričekova 62, 48350 Đurđevac</derivirana_varijabla>
  </DomainObject.Predmet.ProtustrankaFormatedWithAdressOIB>
  <DomainObject.Predmet.ProtustrankaWithAdress>
    <izvorni_sadrzaj>LUIS - LONČAR d.o.o. za proizvodnju, trgovinu i usluge Basaričekova 62, 48350 Đurđevac</izvorni_sadrzaj>
    <derivirana_varijabla naziv="DomainObject.Predmet.ProtustrankaWithAdress_1">LUIS - LONČAR d.o.o. za proizvodnju, trgovinu i usluge Basaričekova 62, 48350 Đurđevac</derivirana_varijabla>
  </DomainObject.Predmet.ProtustrankaWithAdress>
  <DomainObject.Predmet.ProtustrankaWithAdressOIB>
    <izvorni_sadrzaj>LUIS - LONČAR d.o.o. za proizvodnju, trgovinu i usluge, OIB 37306310048, Basaričekova 62, 48350 Đurđevac</izvorni_sadrzaj>
    <derivirana_varijabla naziv="DomainObject.Predmet.ProtustrankaWithAdressOIB_1">LUIS - LONČAR d.o.o. za proizvodnju, trgovinu i usluge, OIB 37306310048, Basaričekova 62, 48350 Đurđevac</derivirana_varijabla>
  </DomainObject.Predmet.ProtustrankaWithAdressOIB>
  <DomainObject.Predmet.ProtustrankaNazivFormated>
    <izvorni_sadrzaj>LUIS - LONČAR d.o.o. za proizvodnju, trgovinu i usluge</izvorni_sadrzaj>
    <derivirana_varijabla naziv="DomainObject.Predmet.ProtustrankaNazivFormated_1">LUIS - LONČAR d.o.o. za proizvodnju, trgovinu i usluge</derivirana_varijabla>
  </DomainObject.Predmet.ProtustrankaNazivFormated>
  <DomainObject.Predmet.ProtustrankaNazivFormatedOIB>
    <izvorni_sadrzaj>LUIS - LONČAR d.o.o. za proizvodnju, trgovinu i usluge, OIB 37306310048</izvorni_sadrzaj>
    <derivirana_varijabla naziv="DomainObject.Predmet.ProtustrankaNazivFormatedOIB_1">LUIS - LONČAR d.o.o. za proizvodnju, trgovinu i usluge, OIB 37306310048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56820.69</izvorni_sadrzaj>
    <derivirana_varijabla naziv="DomainObject.Predmet.TrenutnaVrijednost_1">56820.69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Nikolina Cvek</izvorni_sadrzaj>
    <derivirana_varijabla naziv="DomainObject.Predmet.Zapisnicar_1">Nikolina Cvek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LUIS - LONČAR d.o.o. za proizvodnju, trgovinu i usluge</item>
    </izvorni_sadrzaj>
    <derivirana_varijabla naziv="DomainObject.Predmet.ProtuStrankaListFormated_1">
      <item>LUIS - LONČAR d.o.o. za proizvodnju, trgovinu i usluge</item>
    </derivirana_varijabla>
  </DomainObject.Predmet.ProtuStrankaListFormated>
  <DomainObject.Predmet.ProtuStrankaListFormatedOIB>
    <izvorni_sadrzaj>
      <item>LUIS - LONČAR d.o.o. za proizvodnju, trgovinu i usluge, OIB 37306310048</item>
    </izvorni_sadrzaj>
    <derivirana_varijabla naziv="DomainObject.Predmet.ProtuStrankaListFormatedOIB_1">
      <item>LUIS - LONČAR d.o.o. za proizvodnju, trgovinu i usluge, OIB 37306310048</item>
    </derivirana_varijabla>
  </DomainObject.Predmet.ProtuStrankaListFormatedOIB>
  <DomainObject.Predmet.ProtuStrankaListFormatedWithAdress>
    <izvorni_sadrzaj>
      <item>LUIS - LONČAR d.o.o. za proizvodnju, trgovinu i usluge, Basaričekova 62, 48350 Đurđevac</item>
    </izvorni_sadrzaj>
    <derivirana_varijabla naziv="DomainObject.Predmet.ProtuStrankaListFormatedWithAdress_1">
      <item>LUIS - LONČAR d.o.o. za proizvodnju, trgovinu i usluge, Basaričekova 62, 48350 Đurđevac</item>
    </derivirana_varijabla>
  </DomainObject.Predmet.ProtuStrankaListFormatedWithAdress>
  <DomainObject.Predmet.ProtuStrankaListFormatedWithAdressOIB>
    <izvorni_sadrzaj>
      <item>LUIS - LONČAR d.o.o. za proizvodnju, trgovinu i usluge, OIB 37306310048, Basaričekova 62, 48350 Đurđevac</item>
    </izvorni_sadrzaj>
    <derivirana_varijabla naziv="DomainObject.Predmet.ProtuStrankaListFormatedWithAdressOIB_1">
      <item>LUIS - LONČAR d.o.o. za proizvodnju, trgovinu i usluge, OIB 37306310048, Basaričekova 62, 48350 Đurđevac</item>
    </derivirana_varijabla>
  </DomainObject.Predmet.ProtuStrankaListFormatedWithAdressOIB>
  <DomainObject.Predmet.ProtuStrankaListNazivFormated>
    <izvorni_sadrzaj>
      <item>LUIS - LONČAR d.o.o. za proizvodnju, trgovinu i usluge</item>
    </izvorni_sadrzaj>
    <derivirana_varijabla naziv="DomainObject.Predmet.ProtuStrankaListNazivFormated_1">
      <item>LUIS - LONČAR d.o.o. za proizvodnju, trgovinu i usluge</item>
    </derivirana_varijabla>
  </DomainObject.Predmet.ProtuStrankaListNazivFormated>
  <DomainObject.Predmet.ProtuStrankaListNazivFormatedOIB>
    <izvorni_sadrzaj>
      <item>LUIS - LONČAR d.o.o. za proizvodnju, trgovinu i usluge, OIB 37306310048</item>
    </izvorni_sadrzaj>
    <derivirana_varijabla naziv="DomainObject.Predmet.ProtuStrankaListNazivFormatedOIB_1">
      <item>LUIS - LONČAR d.o.o. za proizvodnju, trgovinu i usluge, OIB 37306310048</item>
    </derivirana_varijabla>
  </DomainObject.Predmet.ProtuStrankaListNazivFormatedOIB>
  <DomainObject.Predmet.OstaliListFormated>
    <izvorni_sadrzaj>
      <item>E-oglasna ploča</item>
      <item>Sudski registar</item>
      <item>Emilio Carlos Lončar</item>
    </izvorni_sadrzaj>
    <derivirana_varijabla naziv="DomainObject.Predmet.OstaliListFormated_1">
      <item>E-oglasna ploča</item>
      <item>Sudski registar</item>
      <item>Emilio Carlos Lončar</item>
    </derivirana_varijabla>
  </DomainObject.Predmet.OstaliListFormated>
  <DomainObject.Predmet.OstaliListFormatedOIB>
    <izvorni_sadrzaj>
      <item>E-oglasna ploča</item>
      <item>Sudski registar</item>
      <item>Emilio Carlos Lončar, OIB 62431509060</item>
    </izvorni_sadrzaj>
    <derivirana_varijabla naziv="DomainObject.Predmet.OstaliListFormatedOIB_1">
      <item>E-oglasna ploča</item>
      <item>Sudski registar</item>
      <item>Emilio Carlos Lončar, OIB 62431509060</item>
    </derivirana_varijabla>
  </DomainObject.Predmet.OstaliListFormatedOIB>
  <DomainObject.Predmet.OstaliListFormatedWithAdress>
    <izvorni_sadrzaj>
      <item>E-oglasna ploča</item>
      <item>Sudski registar</item>
      <item>Emilio Carlos Lončar, Đure Basaričeka 62, 48350 Đurđevac</item>
    </izvorni_sadrzaj>
    <derivirana_varijabla naziv="DomainObject.Predmet.OstaliListFormatedWithAdress_1">
      <item>E-oglasna ploča</item>
      <item>Sudski registar</item>
      <item>Emilio Carlos Lončar, Đure Basaričeka 62, 48350 Đurđevac</item>
    </derivirana_varijabla>
  </DomainObject.Predmet.OstaliListFormatedWithAdress>
  <DomainObject.Predmet.OstaliListFormatedWithAdressOIB>
    <izvorni_sadrzaj>
      <item>E-oglasna ploča</item>
      <item>Sudski registar</item>
      <item>Emilio Carlos Lončar, OIB 62431509060, Đure Basaričeka 62, 48350 Đurđevac</item>
    </izvorni_sadrzaj>
    <derivirana_varijabla naziv="DomainObject.Predmet.OstaliListFormatedWithAdressOIB_1">
      <item>E-oglasna ploča</item>
      <item>Sudski registar</item>
      <item>Emilio Carlos Lončar, OIB 62431509060, Đure Basaričeka 62, 48350 Đurđevac</item>
    </derivirana_varijabla>
  </DomainObject.Predmet.OstaliListFormatedWithAdressOIB>
  <DomainObject.Predmet.OstaliListNazivFormated>
    <izvorni_sadrzaj>
      <item>E-oglasna ploča</item>
      <item>Sudski registar</item>
      <item>Emilio Carlos Lončar</item>
    </izvorni_sadrzaj>
    <derivirana_varijabla naziv="DomainObject.Predmet.OstaliListNazivFormated_1">
      <item>E-oglasna ploča</item>
      <item>Sudski registar</item>
      <item>Emilio Carlos Lončar</item>
    </derivirana_varijabla>
  </DomainObject.Predmet.OstaliListNazivFormated>
  <DomainObject.Predmet.OstaliListNazivFormatedOIB>
    <izvorni_sadrzaj>
      <item>E-oglasna ploča</item>
      <item>Sudski registar</item>
      <item>Emilio Carlos Lončar, OIB 62431509060</item>
    </izvorni_sadrzaj>
    <derivirana_varijabla naziv="DomainObject.Predmet.OstaliListNazivFormatedOIB_1">
      <item>E-oglasna ploča</item>
      <item>Sudski registar</item>
      <item>Emilio Carlos Lončar, OIB 62431509060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2016.</izvorni_sadrzaj>
    <derivirana_varijabla naziv="DomainObject.Datum_1">16. studenog 2016.</derivirana_varijabla>
  </DomainObject.Datum>
  <DomainObject.PoslovniBrojDokumenta>
    <izvorni_sadrzaj>St-460/2016-10</izvorni_sadrzaj>
    <derivirana_varijabla naziv="DomainObject.PoslovniBrojDokumenta_1">St-460/2016-10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LUIS - LONČAR d.o.o. za proizvodnju, trgovinu i usluge</izvorni_sadrzaj>
    <derivirana_varijabla naziv="DomainObject.Predmet.ProtustrankaIDrugi_1">LUIS - LONČAR d.o.o. za proizvodnju,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LUIS - LONČAR d.o.o. za proizvodnju, trgovinu i usluge, OIB 37306310048, Basaričekova 62, 48350 Đurđevac</izvorni_sadrzaj>
    <derivirana_varijabla naziv="DomainObject.Predmet.ProtustrankaIDrugiAdressOIB_1">LUIS - LONČAR d.o.o. za proizvodnju, trgovinu i usluge, OIB 37306310048, Basaričekova 62, 48350 Đurđevac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9. studenog 2016.</izvorni_sadrzaj>
    <derivirana_varijabla naziv="DomainObject.Predmet.OdlukaRjesenje.DatumDonosenjaOdluke_1">9. studenog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St-460/2016-8</izvorni_sadrzaj>
    <derivirana_varijabla naziv="DomainObject.Predmet.OdlukaRjesenje.Oznaka_1">St-460/2016-8</derivirana_varijabla>
  </DomainObject.Predmet.OdlukaRjesenje.Oznaka>
  <DomainObject.Predmet.SudioniciListNaziv>
    <izvorni_sadrzaj>
      <item>Financijska agencija</item>
      <item>LUIS - LONČAR d.o.o. za proizvodnju, trgovinu i usluge</item>
      <item>E-oglasna ploča</item>
      <item>Sudski registar</item>
      <item>Emilio Carlos Lončar</item>
    </izvorni_sadrzaj>
    <derivirana_varijabla naziv="DomainObject.Predmet.SudioniciListNaziv_1">
      <item>Financijska agencija</item>
      <item>LUIS - LONČAR d.o.o. za proizvodnju, trgovinu i usluge</item>
      <item>E-oglasna ploča</item>
      <item>Sudski registar</item>
      <item>Emilio Carlos Lončar</item>
    </derivirana_varijabla>
  </DomainObject.Predmet.SudioniciListNaziv>
  <DomainObject.Predmet.SudioniciListAdressOIB>
    <izvorni_sadrzaj>
      <item>Financijska agencija, OIB 85821130368, A. Cesarca 2,42000 Varaždin</item>
      <item>LUIS - LONČAR d.o.o. za proizvodnju, trgovinu i usluge, OIB 37306310048, Basaričekova 62,48350 Đurđevac</item>
      <item>E-oglasna ploča</item>
      <item>Sudski registar</item>
      <item>Emilio Carlos Lončar, OIB 62431509060, Đure Basaričeka 62,48350 Đurđevac</item>
    </izvorni_sadrzaj>
    <derivirana_varijabla naziv="DomainObject.Predmet.SudioniciListAdressOIB_1">
      <item>Financijska agencija, OIB 85821130368, A. Cesarca 2,42000 Varaždin</item>
      <item>LUIS - LONČAR d.o.o. za proizvodnju, trgovinu i usluge, OIB 37306310048, Basaričekova 62,48350 Đurđevac</item>
      <item>E-oglasna ploča</item>
      <item>Sudski registar</item>
      <item>Emilio Carlos Lončar, OIB 62431509060, Đure Basaričeka 62,48350 Đurđevac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37306310048</item>
      <item>, OIB null</item>
      <item>, OIB null</item>
      <item>, OIB 62431509060</item>
    </izvorni_sadrzaj>
    <derivirana_varijabla naziv="DomainObject.Predmet.SudioniciListNazivOIB_1">
      <item>, OIB 85821130368</item>
      <item>, OIB 37306310048</item>
      <item>, OIB null</item>
      <item>, OIB null</item>
      <item>, OIB 62431509060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Bariša Obradović, OIB 45619494339, Srebrnjak 20B Sveta Nedelja</item>
    </izvorni_sadrzaj>
    <derivirana_varijabla naziv="DomainObject.Predmet.StecajniUpraviteljiListAddressOIB_1">
      <item>Milan Bariša Obradović, OIB 45619494339, Srebrnjak 20B Sveta Nedelja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295</properties:Words>
  <properties:Characters>1605</properties:Characters>
  <properties:Lines>59</properties:Lines>
  <properties:Paragraphs>25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2016-11-15T12:41:00Z</dcterms:created>
  <dc:creator>Katarina Breški</dc:creator>
  <cp:lastModifiedBy>Katarina Breški</cp:lastModifiedBy>
  <cp:lastPrinted>2016-11-15T12:47:00Z</cp:lastPrinted>
  <dcterms:modified xmlns:xsi="http://www.w3.org/2001/XMLSchema-instance" xsi:type="dcterms:W3CDTF">2016-11-16T09:58:00Z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St-460/2016-10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