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33e68fd" w14:paraId="33e68fd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9F24D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FE0ABA">
              <w:rPr>
                <w:rFonts w:cs="Times New Roman" w:eastAsia="Times New Roman"/>
                <w:kern w:val="0"/>
                <w:lang w:bidi="ar-SA" w:eastAsia="hr-HR"/>
              </w:rPr>
              <w:t>392</w:t>
            </w:r>
            <w:r w:rsidR="009F24D9">
              <w:rPr>
                <w:rFonts w:cs="Times New Roman" w:eastAsia="Times New Roman"/>
                <w:kern w:val="0"/>
                <w:lang w:bidi="ar-SA" w:eastAsia="hr-HR"/>
              </w:rPr>
              <w:t>/2018-8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FE0ABA">
        <w:rPr>
          <w:rFonts w:cs="Times New Roman"/>
          <w:kern w:val="2"/>
        </w:rPr>
        <w:t xml:space="preserve"> DŽEPINA j.d.o.o., Mali Grabičani 9, Mali Grabičani, OIB: 72084343269</w:t>
      </w:r>
      <w:r w:rsidR="009F24D9">
        <w:rPr>
          <w:rFonts w:cs="Times New Roman"/>
          <w:kern w:val="2"/>
        </w:rPr>
        <w:t>, 22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E0ABA">
        <w:t xml:space="preserve"> </w:t>
      </w:r>
      <w:r w:rsidR="00FE0ABA">
        <w:rPr>
          <w:rFonts w:cs="Times New Roman"/>
          <w:kern w:val="2"/>
        </w:rPr>
        <w:t>DŽEPINA j.d.o.o., Mali Grabičani 9, Mali Grabičani, OIB: 72084343269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E0ABA">
        <w:t>392</w:t>
      </w:r>
      <w:r w:rsidR="00FE35AF">
        <w:t>/2018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24D9">
        <w:rPr>
          <w:rFonts w:cs="Times New Roman"/>
        </w:rPr>
        <w:t>22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DCB" w:rsidP="00BA0147" w:rsidR="00ED0DCB">
      <w:r>
        <w:separator/>
      </w:r>
    </w:p>
  </w:endnote>
  <w:endnote w:id="0" w:type="continuationSeparator">
    <w:p w:rsidRDefault="00ED0DCB" w:rsidP="00BA0147" w:rsidR="00ED0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DCB" w:rsidP="00BA0147" w:rsidR="00ED0DCB">
      <w:r>
        <w:separator/>
      </w:r>
    </w:p>
  </w:footnote>
  <w:footnote w:id="0" w:type="continuationSeparator">
    <w:p w:rsidRDefault="00ED0DCB" w:rsidP="00BA0147" w:rsidR="00ED0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A7823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0DCB"/>
    <w:rsid w:val="00EF04AA"/>
    <w:rsid w:val="00EF51DF"/>
    <w:rsid w:val="00F04E7C"/>
    <w:rsid w:val="00F07400"/>
    <w:rsid w:val="00F83C1C"/>
    <w:rsid w:val="00FD3D33"/>
    <w:rsid w:val="00FE0ABA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A7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823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DA7823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DA7823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DA7823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A7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82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DA7823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DA782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DA782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DŽEPINA jednostavno društvo s ograničenom odgovornošću za ugostiteljstvo, trgovinu i usluge zastupanog po punomoćniku Tamara Džepina</izvorni_sadrzaj>
    <derivirana_varijabla naziv="DomainObject.Predmet.ProtustrankaFormated_1">  DŽEPINA jednostavno društvo s ograničenom odgovornošću za ugostiteljstvo, trgovinu i usluge zastupanog po punomoćniku Tamara Džepina</derivirana_varijabla>
  </DomainObject.Predmet.ProtustrankaFormated>
  <DomainObject.Predmet.ProtustrankaFormatedOIB>
    <izvorni_sadrzaj>  DŽEPINA jednostavno društvo s ograničenom odgovornošću za ugostiteljstvo, trgovinu i usluge, OIB 72084343269 zastupanog po punomoćniku Tamara Džepina</izvorni_sadrzaj>
    <derivirana_varijabla naziv="DomainObject.Predmet.ProtustrankaFormatedOIB_1">  DŽEPINA jednostavno društvo s ograničenom odgovornošću za ugostiteljstvo, trgovinu i usluge, OIB 72084343269 zastupanog po punomoćniku Tamara Džepina</derivirana_varijabla>
  </DomainObject.Predmet.ProtustrankaFormatedOIB>
  <DomainObject.Predmet.ProtustrankaFormatedWithAdress>
    <izvorni_sadrzaj> DŽEPINA jednostavno društvo s ograničenom odgovornošću za ugostiteljstvo, trgovinu i usluge, Mali Grabičani 9, 48306 Mali Grabičani zastupanog po punomoćniku Tamara Džepina</izvorni_sadrzaj>
    <derivirana_varijabla naziv="DomainObject.Predmet.ProtustrankaFormatedWithAdress_1"> DŽEPINA jednostavno društvo s ograničenom odgovornošću za ugostiteljstvo, trgovinu i usluge, Mali Grabičani 9, 48306 Mali Grabičani zastupanog po punomoćniku Tamara Džepina</derivirana_varijabla>
  </DomainObject.Predmet.ProtustrankaFormatedWithAdress>
  <DomainObject.Predmet.ProtustrankaFormatedWithAdressOIB>
    <izvorni_sadrzaj> DŽEPINA jednostavno društvo s ograničenom odgovornošću za ugostiteljstvo, trgovinu i usluge, OIB 72084343269, Mali Grabičani 9, 48306 Mali Grabičani zastupanog po punomoćniku Tamara Džepina</izvorni_sadrzaj>
    <derivirana_varijabla naziv="DomainObject.Predmet.ProtustrankaFormatedWithAdressOIB_1"> DŽEPINA jednostavno društvo s ograničenom odgovornošću za ugostiteljstvo, trgovinu i usluge, OIB 72084343269, Mali Grabičani 9, 48306 Mali Grabičani zastupanog po punomoćniku Tamara Džepina</derivirana_varijabla>
  </DomainObject.Predmet.ProtustrankaFormatedWithAdressOIB>
  <DomainObject.Predmet.ProtustrankaWithAdress>
    <izvorni_sadrzaj>DŽEPINA jednostavno društvo s ograničenom odgovornošću za ugostiteljstvo, trgovinu i usluge Mali Grabičani 9, 48306 Mali Grabičani</izvorni_sadrzaj>
    <derivirana_varijabla naziv="DomainObject.Predmet.ProtustrankaWithAdress_1">DŽEPINA jednostavno društvo s ograničenom odgovornošću za ugostiteljstvo, trgovinu i usluge Mali Grabičani 9, 48306 Mali Grabičani</derivirana_varijabla>
  </DomainObject.Predmet.ProtustrankaWithAdress>
  <DomainObject.Predmet.ProtustrankaWithAdressOIB>
    <izvorni_sadrzaj>DŽEPINA jednostavno društvo s ograničenom odgovornošću za ugostiteljstvo, trgovinu i usluge, OIB 72084343269, Mali Grabičani 9, 48306 Mali Grabičani</izvorni_sadrzaj>
    <derivirana_varijabla naziv="DomainObject.Predmet.ProtustrankaWithAdressOIB_1">DŽEPINA jednostavno društvo s ograničenom odgovornošću za ugostiteljstvo, trgovinu i usluge, OIB 72084343269, Mali Grabičani 9, 48306 Mali Grabičani</derivirana_varijabla>
  </DomainObject.Predmet.ProtustrankaWithAdressOIB>
  <DomainObject.Predmet.ProtustrankaNazivFormated>
    <izvorni_sadrzaj>DŽEPINA jednostavno društvo s ograničenom odgovornošću za ugostiteljstvo, trgovinu i usluge</izvorni_sadrzaj>
    <derivirana_varijabla naziv="DomainObject.Predmet.ProtustrankaNazivFormated_1">DŽEPINA jednostavno društvo s ograničenom odgovornošću za ugostiteljstvo, trgovinu i usluge</derivirana_varijabla>
  </DomainObject.Predmet.ProtustrankaNazivFormated>
  <DomainObject.Predmet.ProtustrankaNazivFormatedOIB>
    <izvorni_sadrzaj>DŽEPINA jednostavno društvo s ograničenom odgovornošću za ugostiteljstvo, trgovinu i usluge, OIB 72084343269</izvorni_sadrzaj>
    <derivirana_varijabla naziv="DomainObject.Predmet.ProtustrankaNazivFormatedOIB_1">DŽEPINA jednostavno društvo s ograničenom odgovornošću za ugostiteljstvo, trgovinu i usluge, OIB 72084343269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10499.26</izvorni_sadrzaj>
    <derivirana_varijabla naziv="DomainObject.Predmet.TrenutnaVrijednost_1">10499.26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DŽEPINA jednostavno društvo s ograničenom odgovornošću za ugostiteljstvo, trgovinu i usluge zastupanog po punomoćniku Tamara Džepina</item>
    </izvorni_sadrzaj>
    <derivirana_varijabla naziv="DomainObject.Predmet.ProtuStrankaListFormated_1">
      <item>DŽEPINA jednostavno društvo s ograničenom odgovornošću za ugostiteljstvo, trgovinu i usluge zastupanog po punomoćniku Tamara Džepina</item>
    </derivirana_varijabla>
  </DomainObject.Predmet.ProtuStrankaListFormated>
  <DomainObject.Predmet.ProtuStrankaListFormatedOIB>
    <izvorni_sadrzaj>
      <item>DŽEPINA jednostavno društvo s ograničenom odgovornošću za ugostiteljstvo, trgovinu i usluge, OIB 72084343269 zastupanog po punomoćniku Tamara Džepina</item>
    </izvorni_sadrzaj>
    <derivirana_varijabla naziv="DomainObject.Predmet.ProtuStrankaListFormatedOIB_1">
      <item>DŽEPINA jednostavno društvo s ograničenom odgovornošću za ugostiteljstvo, trgovinu i usluge, OIB 72084343269 zastupanog po punomoćniku Tamara Džepina</item>
    </derivirana_varijabla>
  </DomainObject.Predmet.ProtuStrankaListFormatedOIB>
  <DomainObject.Predmet.ProtuStrankaListFormatedWithAdress>
    <izvorni_sadrzaj>
      <item>DŽEPINA jednostavno društvo s ograničenom odgovornošću za ugostiteljstvo, trgovinu i usluge, Mali Grabičani 9, 48306 Mali Grabičani zastupanog po punomoćniku Tamara Džepina</item>
    </izvorni_sadrzaj>
    <derivirana_varijabla naziv="DomainObject.Predmet.ProtuStrankaListFormatedWithAdress_1">
      <item>DŽEPINA jednostavno društvo s ograničenom odgovornošću za ugostiteljstvo, trgovinu i usluge, Mali Grabičani 9, 48306 Mali Grabičani zastupanog po punomoćniku Tamara Džepina</item>
    </derivirana_varijabla>
  </DomainObject.Predmet.ProtuStrankaListFormatedWithAdress>
  <DomainObject.Predmet.ProtuStrankaListFormatedWithAdressOIB>
    <izvorni_sadrzaj>
      <item>DŽEPINA jednostavno društvo s ograničenom odgovornošću za ugostiteljstvo, trgovinu i usluge, OIB 72084343269, Mali Grabičani 9, 48306 Mali Grabičani zastupanog po punomoćniku Tamara Džepina</item>
    </izvorni_sadrzaj>
    <derivirana_varijabla naziv="DomainObject.Predmet.ProtuStrankaListFormatedWithAdressOIB_1">
      <item>DŽEPINA jednostavno društvo s ograničenom odgovornošću za ugostiteljstvo, trgovinu i usluge, OIB 72084343269, Mali Grabičani 9, 48306 Mali Grabičani zastupanog po punomoćniku Tamara Džepina</item>
    </derivirana_varijabla>
  </DomainObject.Predmet.ProtuStrankaListFormatedWithAdressOIB>
  <DomainObject.Predmet.ProtuStrankaListNazivFormated>
    <izvorni_sadrzaj>
      <item>DŽEPINA jednostavno društvo s ograničenom odgovornošću za ugostiteljstvo, trgovinu i usluge</item>
    </izvorni_sadrzaj>
    <derivirana_varijabla naziv="DomainObject.Predmet.ProtuStrankaListNazivFormated_1">
      <item>DŽEPINA jednostavno društvo s ograničenom odgovornošću za ugostiteljstvo, trgovinu i usluge</item>
    </derivirana_varijabla>
  </DomainObject.Predmet.ProtuStrankaListNazivFormated>
  <DomainObject.Predmet.ProtuStrankaListNazivFormatedOIB>
    <izvorni_sadrzaj>
      <item>DŽEPINA jednostavno društvo s ograničenom odgovornošću za ugostiteljstvo, trgovinu i usluge, OIB 72084343269</item>
    </izvorni_sadrzaj>
    <derivirana_varijabla naziv="DomainObject.Predmet.ProtuStrankaListNazivFormatedOIB_1">
      <item>DŽEPINA jednostavno društvo s ograničenom odgovornošću za ugostiteljstvo, trgovinu i usluge, OIB 72084343269</item>
    </derivirana_varijabla>
  </DomainObject.Predmet.ProtuStrankaListNazivFormatedOIB>
  <DomainObject.Predmet.OstaliListFormated>
    <izvorni_sadrzaj>
      <item>Sudski registar</item>
      <item>Tamara Džepina punomoćnica sudionika u postupku DŽEPINA jednostavno društvo s ograničenom odgovornošću za ugostiteljstvo, trgovinu i usluge</item>
    </izvorni_sadrzaj>
    <derivirana_varijabla naziv="DomainObject.Predmet.OstaliListFormated_1">
      <item>Sudski registar</item>
      <item>Tamara Džepina punomoćnica sudionika u postupku DŽEPINA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Tamara Džepina, OIB 32539062684 punomoćnica sudionika u postupku DŽEPINA jednostavno društvo s ograničenom odgovornošću za ugostiteljstvo, trgovinu i usluge</item>
    </izvorni_sadrzaj>
    <derivirana_varijabla naziv="DomainObject.Predmet.OstaliListFormatedOIB_1">
      <item>Sudski registar</item>
      <item>Tamara Džepina, OIB 32539062684 punomoćnica sudionika u postupku DŽEPINA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Tamara Džepina, Mali Grabičani 9, 48306 Mali Grabičani punomoćnica sudionika u postupku DŽEPINA jednostavno društvo s ograničenom odgovornošću za ugostiteljstvo, trgovinu i usluge</item>
    </izvorni_sadrzaj>
    <derivirana_varijabla naziv="DomainObject.Predmet.OstaliListFormatedWithAdress_1">
      <item>Sudski registar</item>
      <item>Tamara Džepina, Mali Grabičani 9, 48306 Mali Grabičani punomoćnica sudionika u postupku DŽEPINA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Tamara Džepina, OIB 32539062684, Mali Grabičani 9, 48306 Mali Grabičani punomoćnica sudionika u postupku DŽEPINA jednostavno društvo s ograničenom odgovornošću za ugostiteljstvo, trgovinu i usluge</item>
    </izvorni_sadrzaj>
    <derivirana_varijabla naziv="DomainObject.Predmet.OstaliListFormatedWithAdressOIB_1">
      <item>Sudski registar</item>
      <item>Tamara Džepina, OIB 32539062684, Mali Grabičani 9, 48306 Mali Grabičani punomoćnica sudionika u postupku DŽEPINA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Tamara Džepina</item>
    </izvorni_sadrzaj>
    <derivirana_varijabla naziv="DomainObject.Predmet.OstaliListNazivFormated_1">
      <item>Sudski registar</item>
      <item>Tamara Džepina</item>
    </derivirana_varijabla>
  </DomainObject.Predmet.OstaliListNazivFormated>
  <DomainObject.Predmet.OstaliListNazivFormatedOIB>
    <izvorni_sadrzaj>
      <item>Sudski registar</item>
      <item>Tamara Džepina, OIB 32539062684</item>
    </izvorni_sadrzaj>
    <derivirana_varijabla naziv="DomainObject.Predmet.OstaliListNazivFormatedOIB_1">
      <item>Sudski registar</item>
      <item>Tamara Džepina, OIB 32539062684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DŽEPINA jednostavno društvo s ograničenom odgovornošću za ugostiteljstvo, trgovinu i usluge</izvorni_sadrzaj>
    <derivirana_varijabla naziv="DomainObject.Predmet.ProtustrankaIDrugi_1">DŽEPINA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DŽEPINA jednostavno društvo s ograničenom odgovornošću za ugostiteljstvo, trgovinu i usluge, OIB 72084343269, Mali Grabičani 9, 48306 Mali Grabičani</izvorni_sadrzaj>
    <derivirana_varijabla naziv="DomainObject.Predmet.ProtustrankaIDrugiAdressOIB_1">DŽEPINA jednostavno društvo s ograničenom odgovornošću za ugostiteljstvo, trgovinu i usluge, OIB 72084343269, Mali Grabičani 9, 48306 Mali Grabičani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DŽEPINA jednostavno društvo s ograničenom odgovornošću za ugostiteljstvo, trgovinu i usluge</item>
      <item>Sudski registar</item>
      <item>Tamara Džepina</item>
    </izvorni_sadrzaj>
    <derivirana_varijabla naziv="DomainObject.Predmet.SudioniciListNaziv_1">
      <item>Financijska agencija</item>
      <item>DŽEPINA jednostavno društvo s ograničenom odgovornošću za ugostiteljstvo, trgovinu i usluge</item>
      <item>Sudski registar</item>
      <item>Tamara Džepina</item>
    </derivirana_varijabla>
  </DomainObject.Predmet.SudioniciListNaziv>
  <DomainObject.Predmet.SudioniciListAdressOIB>
    <izvorni_sadrzaj>
      <item>Financijska agencija, OIB 85821130368, A. Cesarca 2,42000 Varaždin</item>
      <item>DŽEPINA jednostavno društvo s ograničenom odgovornošću za ugostiteljstvo, trgovinu i usluge, OIB 72084343269, Mali Grabičani 9,48306 Mali Grabičani</item>
      <item>Sudski registar</item>
      <item>Tamara Džepina, OIB 32539062684, Mali Grabičani 9,48306 Mali Grabičani</item>
    </izvorni_sadrzaj>
    <derivirana_varijabla naziv="DomainObject.Predmet.SudioniciListAdressOIB_1">
      <item>Financijska agencija, OIB 85821130368, A. Cesarca 2,42000 Varaždin</item>
      <item>DŽEPINA jednostavno društvo s ograničenom odgovornošću za ugostiteljstvo, trgovinu i usluge, OIB 72084343269, Mali Grabičani 9,48306 Mali Grabičani</item>
      <item>Sudski registar</item>
      <item>Tamara Džepina, OIB 32539062684, Mali Grabičani 9,48306 Mali Grabičani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72084343269</item>
      <item>, OIB null</item>
      <item>, OIB 32539062684</item>
    </izvorni_sadrzaj>
    <derivirana_varijabla naziv="DomainObject.Predmet.SudioniciListNazivOIB_1">
      <item>, OIB 85821130368</item>
      <item>, OIB 72084343269</item>
      <item>, OIB null</item>
      <item>, OIB 32539062684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CBBE9-1048-4727-9C4C-733D94FCA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1104</properties:Characters>
  <properties:Lines>43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2019-01-22T09:12:00Z</cp:lastPrinted>
  <dcterms:modified xmlns:xsi="http://www.w3.org/2001/XMLSchema-instance" xsi:type="dcterms:W3CDTF">2019-01-22T09:14:00Z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(ST-392-18-8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