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f2ed" w14:paraId="eb8f2ed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>
      <w:pPr>
        <w:rPr>
          <w:noProof/>
          <w:sz w:val="24"/>
        </w:rPr>
      </w:pPr>
    </w:p>
    <w:p w:rsidRDefault="00EE5CBA" w:rsidP="00305050" w:rsidR="00EE5CBA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622982">
        <w:rPr>
          <w:sz w:val="24"/>
        </w:rPr>
        <w:t>1967/2017</w:t>
      </w:r>
    </w:p>
    <w:p w:rsidRDefault="00517410" w:rsidP="00517410" w:rsidR="00517410">
      <w:pPr>
        <w:rPr>
          <w:sz w:val="24"/>
        </w:rPr>
      </w:pPr>
    </w:p>
    <w:p w:rsidRDefault="00EE5CBA" w:rsidP="00517410" w:rsidR="00EE5CBA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A53E2A" w:rsidRPr="00541F34">
        <w:rPr>
          <w:sz w:val="24"/>
        </w:rPr>
        <w:t xml:space="preserve">KRAN-SMART PROMET j.d.o.o. za trgovinu i usluge, Zagreb, </w:t>
      </w:r>
      <w:proofErr w:type="spellStart"/>
      <w:r w:rsidR="00A53E2A" w:rsidRPr="00541F34">
        <w:rPr>
          <w:sz w:val="24"/>
        </w:rPr>
        <w:t>Jagnedje</w:t>
      </w:r>
      <w:proofErr w:type="spellEnd"/>
      <w:r w:rsidR="00A53E2A" w:rsidRPr="00541F34">
        <w:rPr>
          <w:sz w:val="24"/>
        </w:rPr>
        <w:t xml:space="preserve"> 1, OIB: 51387788761, MBS: 080984458</w:t>
      </w:r>
      <w:r w:rsidRPr="003B6518">
        <w:rPr>
          <w:sz w:val="24"/>
        </w:rPr>
        <w:t xml:space="preserve">, </w:t>
      </w:r>
      <w:r w:rsidR="00713AE9">
        <w:rPr>
          <w:sz w:val="24"/>
        </w:rPr>
        <w:t xml:space="preserve">dana </w:t>
      </w:r>
      <w:r w:rsidR="00441B6D">
        <w:rPr>
          <w:sz w:val="24"/>
        </w:rPr>
        <w:t>10</w:t>
      </w:r>
      <w:r w:rsidR="00A53E2A">
        <w:rPr>
          <w:sz w:val="24"/>
        </w:rPr>
        <w:t xml:space="preserve">. </w:t>
      </w:r>
      <w:r w:rsidR="00441B6D">
        <w:rPr>
          <w:sz w:val="24"/>
        </w:rPr>
        <w:t>svibnja 2018</w:t>
      </w:r>
      <w:r w:rsidR="00F77A51">
        <w:rPr>
          <w:sz w:val="24"/>
        </w:rPr>
        <w:t>.g.,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A53E2A" w:rsidRPr="00541F34">
        <w:rPr>
          <w:sz w:val="24"/>
        </w:rPr>
        <w:t xml:space="preserve">KRAN-SMART PROMET j.d.o.o. za trgovinu i usluge, Zagreb, </w:t>
      </w:r>
      <w:proofErr w:type="spellStart"/>
      <w:r w:rsidR="00A53E2A" w:rsidRPr="00541F34">
        <w:rPr>
          <w:sz w:val="24"/>
        </w:rPr>
        <w:t>Jagnedje</w:t>
      </w:r>
      <w:proofErr w:type="spellEnd"/>
      <w:r w:rsidR="00A53E2A" w:rsidRPr="00541F34">
        <w:rPr>
          <w:sz w:val="24"/>
        </w:rPr>
        <w:t xml:space="preserve"> 1, OIB: 51387788761, MBS: 080984458</w:t>
      </w:r>
      <w:r w:rsidR="00A53E2A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517410" w:rsidR="00A53E2A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A53E2A" w:rsidRPr="00541F34">
        <w:rPr>
          <w:sz w:val="24"/>
        </w:rPr>
        <w:t xml:space="preserve">KRAN-SMART PROMET j.d.o.o. za trgovinu i usluge, Zagreb, </w:t>
      </w:r>
      <w:proofErr w:type="spellStart"/>
      <w:r w:rsidR="00A53E2A" w:rsidRPr="00541F34">
        <w:rPr>
          <w:sz w:val="24"/>
        </w:rPr>
        <w:t>Jagnedje</w:t>
      </w:r>
      <w:proofErr w:type="spellEnd"/>
      <w:r w:rsidR="00A53E2A" w:rsidRPr="00541F34">
        <w:rPr>
          <w:sz w:val="24"/>
        </w:rPr>
        <w:t xml:space="preserve"> 1, </w:t>
      </w:r>
      <w:r w:rsidR="00A53E2A">
        <w:rPr>
          <w:sz w:val="24"/>
        </w:rPr>
        <w:t>OIB: 51387788761, MBS: 080984458.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Prema odredbi čl. 428. st. 1. SZ-a</w:t>
      </w:r>
      <w:r w:rsidR="00FD15F0">
        <w:rPr>
          <w:sz w:val="24"/>
        </w:rPr>
        <w:t xml:space="preserve">, </w:t>
      </w:r>
      <w:r w:rsidR="00517410"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805149" w:rsidR="00805149" w:rsidRPr="002476A5">
      <w:pPr>
        <w:jc w:val="both"/>
        <w:rPr>
          <w:sz w:val="24"/>
        </w:rPr>
      </w:pPr>
      <w:r w:rsidRPr="003B6518">
        <w:rPr>
          <w:sz w:val="24"/>
        </w:rPr>
        <w:tab/>
      </w:r>
      <w:r w:rsidR="00805149" w:rsidRPr="002476A5">
        <w:rPr>
          <w:sz w:val="24"/>
        </w:rPr>
        <w:t xml:space="preserve">Zaključkom donesenim </w:t>
      </w:r>
      <w:r w:rsidR="00A53E2A">
        <w:rPr>
          <w:sz w:val="24"/>
        </w:rPr>
        <w:t>05. listopada 2017</w:t>
      </w:r>
      <w:r w:rsidR="00805149" w:rsidRPr="002476A5">
        <w:rPr>
          <w:sz w:val="24"/>
        </w:rPr>
        <w:t>. godine, sud je pozvao HRVATSKI ZAVOD ZA MIROVINSKO OSIGURANJE, Zagreb da u roku od osam dana dostavi podatak, ima li dužnik zaposlenih osoba.</w:t>
      </w:r>
    </w:p>
    <w:p w:rsidRDefault="00805149" w:rsidP="00805149" w:rsidR="00805149">
      <w:pPr>
        <w:jc w:val="both"/>
        <w:rPr>
          <w:sz w:val="24"/>
        </w:rPr>
      </w:pPr>
      <w:r w:rsidRPr="002476A5">
        <w:rPr>
          <w:sz w:val="24"/>
        </w:rPr>
        <w:tab/>
        <w:t xml:space="preserve">Također je povodom predmetnog zahtjeva, sud dana </w:t>
      </w:r>
      <w:r w:rsidR="00A53E2A">
        <w:rPr>
          <w:sz w:val="24"/>
        </w:rPr>
        <w:t>05. listopada 2017</w:t>
      </w:r>
      <w:r w:rsidRPr="002476A5">
        <w:rPr>
          <w:sz w:val="24"/>
        </w:rPr>
        <w:t>. godine objavio Oglas kojim je (u točki III) pozvao osobe ovlaštene za zastupanje dužnika po zakonu u roku od 15 dana podnijeti sudu javnobilježnički ovjereni popis imovine i obveza na propisanom obrascu, a točkom IV - vjerovnike dužnika da u roku od 45 dana od objave Oglasa predlože otvaranje stečajnog postupka, te po pozivu suda predujme sredstva za namirenje troškova postupka, sukladno čl. 430 SZ-a.</w:t>
      </w:r>
    </w:p>
    <w:p w:rsidRDefault="00805149" w:rsidP="00805149" w:rsidR="00805149">
      <w:pPr>
        <w:jc w:val="both"/>
        <w:rPr>
          <w:sz w:val="24"/>
        </w:rPr>
      </w:pPr>
      <w:r>
        <w:rPr>
          <w:sz w:val="24"/>
        </w:rPr>
        <w:tab/>
      </w:r>
      <w:r w:rsidRPr="002476A5">
        <w:rPr>
          <w:sz w:val="24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EE5CBA" w:rsidR="00EE5CBA">
      <w:pPr>
        <w:jc w:val="center"/>
        <w:rPr>
          <w:sz w:val="24"/>
        </w:rPr>
      </w:pPr>
      <w:r>
        <w:rPr>
          <w:sz w:val="24"/>
        </w:rPr>
        <w:t>-2-</w:t>
      </w:r>
    </w:p>
    <w:p w:rsidRDefault="00EE5CBA" w:rsidP="00EE5CBA" w:rsidR="00EE5CBA">
      <w:pPr>
        <w:jc w:val="right"/>
        <w:rPr>
          <w:sz w:val="24"/>
        </w:rPr>
      </w:pPr>
      <w:r>
        <w:rPr>
          <w:sz w:val="24"/>
        </w:rPr>
        <w:t>45. St-</w:t>
      </w:r>
      <w:r w:rsidR="00622982">
        <w:rPr>
          <w:sz w:val="24"/>
        </w:rPr>
        <w:t>1967/2017</w:t>
      </w:r>
    </w:p>
    <w:p w:rsidRDefault="00EE5CBA" w:rsidP="00805149" w:rsidR="00EE5CBA">
      <w:pPr>
        <w:jc w:val="both"/>
        <w:rPr>
          <w:sz w:val="24"/>
        </w:rPr>
      </w:pPr>
    </w:p>
    <w:p w:rsidRDefault="00A53E2A" w:rsidP="002F4AB4" w:rsidR="00AB42AF">
      <w:pPr>
        <w:jc w:val="both"/>
        <w:rPr>
          <w:sz w:val="24"/>
        </w:rPr>
      </w:pPr>
      <w:r>
        <w:rPr>
          <w:sz w:val="24"/>
        </w:rPr>
        <w:tab/>
        <w:t>Dopisom od 19. listopada 2017.g. HRVATSKI ZAVOD ZA MIROVINSKO OSIGURANJE  je dostavilo potvrdu s podacima o zaposlenim osobama kod dužnika, te je uvidom u istu vidljivo da dužnik ima 1 zaposlenu osobu</w:t>
      </w:r>
      <w:r w:rsidR="00AB42AF">
        <w:rPr>
          <w:sz w:val="24"/>
        </w:rPr>
        <w:t>.</w:t>
      </w:r>
    </w:p>
    <w:p w:rsidRDefault="00AB42AF" w:rsidP="002F4AB4" w:rsidR="002F4AB4" w:rsidRPr="003B6518">
      <w:pPr>
        <w:jc w:val="both"/>
        <w:rPr>
          <w:sz w:val="24"/>
        </w:rPr>
      </w:pPr>
      <w:r>
        <w:rPr>
          <w:sz w:val="24"/>
        </w:rPr>
        <w:tab/>
      </w:r>
      <w:r w:rsidR="003B6518" w:rsidRPr="003B6518">
        <w:rPr>
          <w:sz w:val="24"/>
        </w:rPr>
        <w:t>S obzirom</w:t>
      </w:r>
      <w:r w:rsidR="00EE5CBA">
        <w:rPr>
          <w:sz w:val="24"/>
        </w:rPr>
        <w:t xml:space="preserve"> da dužnik prema podacima iz potvrde HZMO-a ima 1 zaposlenu osobu,</w:t>
      </w:r>
      <w:r w:rsidR="003B6518" w:rsidRPr="003B6518">
        <w:rPr>
          <w:sz w:val="24"/>
        </w:rPr>
        <w:t xml:space="preserve"> </w:t>
      </w:r>
      <w:r w:rsidR="00E507F6">
        <w:rPr>
          <w:sz w:val="24"/>
        </w:rPr>
        <w:t xml:space="preserve">to nisu </w:t>
      </w:r>
      <w:r w:rsidR="003B6518" w:rsidRPr="003B6518">
        <w:rPr>
          <w:sz w:val="24"/>
        </w:rPr>
        <w:t xml:space="preserve">ispunjene pretpostavke za </w:t>
      </w:r>
      <w:r w:rsidR="00E507F6">
        <w:rPr>
          <w:sz w:val="24"/>
        </w:rPr>
        <w:t>provođenje skraćenog</w:t>
      </w:r>
      <w:r w:rsidR="003B6518" w:rsidRPr="003B6518">
        <w:rPr>
          <w:sz w:val="24"/>
        </w:rPr>
        <w:t xml:space="preserve"> stečajnog postupka</w:t>
      </w:r>
      <w:r w:rsidR="00E507F6">
        <w:rPr>
          <w:sz w:val="24"/>
        </w:rPr>
        <w:t xml:space="preserve"> iz čl. 428 SZ-a</w:t>
      </w:r>
      <w:r w:rsidR="003B6518" w:rsidRPr="003B6518">
        <w:rPr>
          <w:sz w:val="24"/>
        </w:rPr>
        <w:t>, t</w:t>
      </w:r>
      <w:r w:rsidR="00A53E2A">
        <w:rPr>
          <w:sz w:val="24"/>
        </w:rPr>
        <w:t>e</w:t>
      </w:r>
      <w:r w:rsidR="003B6518" w:rsidRPr="003B6518">
        <w:rPr>
          <w:sz w:val="24"/>
        </w:rPr>
        <w:t xml:space="preserve">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</w:r>
      <w:r w:rsidR="00C27C37">
        <w:rPr>
          <w:sz w:val="24"/>
        </w:rPr>
        <w:t xml:space="preserve">     </w:t>
      </w:r>
      <w:r w:rsidR="004D640B" w:rsidRPr="003B6518">
        <w:rPr>
          <w:sz w:val="24"/>
        </w:rPr>
        <w:t>U Zagrebu</w:t>
      </w:r>
      <w:r w:rsidR="00A53E2A">
        <w:rPr>
          <w:sz w:val="24"/>
        </w:rPr>
        <w:t>,</w:t>
      </w:r>
      <w:r w:rsidR="004D640B" w:rsidRPr="003B6518">
        <w:rPr>
          <w:sz w:val="24"/>
        </w:rPr>
        <w:t xml:space="preserve"> </w:t>
      </w:r>
      <w:r w:rsidR="00441B6D" w:rsidRPr="00441B6D">
        <w:rPr>
          <w:sz w:val="24"/>
        </w:rPr>
        <w:t>10. svibnja 2018.g.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8A6272" w:rsidR="003B6518" w:rsidRPr="003B6518">
      <w:pPr>
        <w:jc w:val="right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="003B6518" w:rsidRPr="003B6518">
        <w:rPr>
          <w:sz w:val="24"/>
        </w:rPr>
        <w:t>Sudac:</w:t>
      </w:r>
    </w:p>
    <w:p w:rsidRDefault="003B6518" w:rsidP="008A6272" w:rsidR="008A6272">
      <w:pPr>
        <w:autoSpaceDE w:val="false"/>
        <w:autoSpaceDN w:val="false"/>
        <w:adjustRightInd w:val="false"/>
        <w:jc w:val="right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Pr="003B6518">
        <w:rPr>
          <w:sz w:val="24"/>
        </w:rPr>
        <w:t>Mirna Panjan</w:t>
      </w:r>
      <w:r w:rsidR="008A6272">
        <w:rPr>
          <w:sz w:val="24"/>
        </w:rPr>
        <w:t xml:space="preserve">, v.r. </w:t>
      </w:r>
    </w:p>
    <w:p w:rsidRDefault="008A6272" w:rsidP="008A6272" w:rsidR="008A6272">
      <w:pPr>
        <w:autoSpaceDE w:val="false"/>
        <w:autoSpaceDN w:val="false"/>
        <w:adjustRightInd w:val="false"/>
        <w:jc w:val="right"/>
        <w:rPr>
          <w:sz w:val="24"/>
        </w:rPr>
      </w:pPr>
    </w:p>
    <w:p w:rsidRDefault="008A6272" w:rsidP="008A6272" w:rsidR="008A6272">
      <w:pPr>
        <w:autoSpaceDE w:val="false"/>
        <w:autoSpaceDN w:val="false"/>
        <w:adjustRightInd w:val="false"/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- ovlašteni službenik</w:t>
      </w:r>
    </w:p>
    <w:p w:rsidRDefault="008A6272" w:rsidP="008A6272" w:rsidR="0051741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Marina Ljubić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 w:rsidRPr="00A01CBE">
      <w:pPr>
        <w:rPr>
          <w:sz w:val="22"/>
          <w:szCs w:val="22"/>
        </w:rPr>
      </w:pPr>
    </w:p>
    <w:sectPr w:rsidSect="003B6518" w:rsidR="00517410" w:rsidRPr="00A01CBE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0E1D9F"/>
    <w:rsid w:val="00170EA6"/>
    <w:rsid w:val="0017766E"/>
    <w:rsid w:val="0017795A"/>
    <w:rsid w:val="001E3342"/>
    <w:rsid w:val="001F3829"/>
    <w:rsid w:val="00210BB6"/>
    <w:rsid w:val="002434EC"/>
    <w:rsid w:val="00275833"/>
    <w:rsid w:val="002B386E"/>
    <w:rsid w:val="002F4AB4"/>
    <w:rsid w:val="00305050"/>
    <w:rsid w:val="003279B2"/>
    <w:rsid w:val="003B6518"/>
    <w:rsid w:val="003D2682"/>
    <w:rsid w:val="003E31D6"/>
    <w:rsid w:val="00441B6D"/>
    <w:rsid w:val="004531B0"/>
    <w:rsid w:val="004717B0"/>
    <w:rsid w:val="004C0E3E"/>
    <w:rsid w:val="004C7490"/>
    <w:rsid w:val="004D640B"/>
    <w:rsid w:val="0050562B"/>
    <w:rsid w:val="00517410"/>
    <w:rsid w:val="00546F8A"/>
    <w:rsid w:val="0060613D"/>
    <w:rsid w:val="006061D1"/>
    <w:rsid w:val="006078DE"/>
    <w:rsid w:val="00622982"/>
    <w:rsid w:val="006E0EEE"/>
    <w:rsid w:val="007122B2"/>
    <w:rsid w:val="00713AE9"/>
    <w:rsid w:val="007675C0"/>
    <w:rsid w:val="007F0152"/>
    <w:rsid w:val="00805149"/>
    <w:rsid w:val="00854216"/>
    <w:rsid w:val="008A6272"/>
    <w:rsid w:val="008C1DFF"/>
    <w:rsid w:val="008C458D"/>
    <w:rsid w:val="008E7A35"/>
    <w:rsid w:val="00900D72"/>
    <w:rsid w:val="009013BF"/>
    <w:rsid w:val="00922CD1"/>
    <w:rsid w:val="0093505F"/>
    <w:rsid w:val="00A01CBE"/>
    <w:rsid w:val="00A53E2A"/>
    <w:rsid w:val="00A74195"/>
    <w:rsid w:val="00AA4C98"/>
    <w:rsid w:val="00AB42AF"/>
    <w:rsid w:val="00AE518C"/>
    <w:rsid w:val="00B5682F"/>
    <w:rsid w:val="00C27C37"/>
    <w:rsid w:val="00CA316C"/>
    <w:rsid w:val="00D313B2"/>
    <w:rsid w:val="00D90876"/>
    <w:rsid w:val="00E507F6"/>
    <w:rsid w:val="00ED6CFA"/>
    <w:rsid w:val="00EE5CBA"/>
    <w:rsid w:val="00F12061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3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B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St-1967/2017-7</izvorni_sadrzaj>
    <derivirana_varijabla naziv="DomainObject.Oznaka_1">St-1967/2017-7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St-1967/2017</izvorni_sadrzaj>
    <derivirana_varijabla naziv="DomainObject.Predmet.OznakaBroj_1">St-1967/2017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KRAN-SMART PROMET j.d.o.o. za trgovinu i usluge</izvorni_sadrzaj>
    <derivirana_varijabla naziv="DomainObject.Predmet.ProtustrankaFormated_1">  KRAN-SMART PROMET j.d.o.o. za trgovinu i usluge</derivirana_varijabla>
  </DomainObject.Predmet.ProtustrankaFormated>
  <DomainObject.Predmet.ProtustrankaFormatedOIB>
    <izvorni_sadrzaj>  KRAN-SMART PROMET j.d.o.o. za trgovinu i usluge, OIB 51387788761</izvorni_sadrzaj>
    <derivirana_varijabla naziv="DomainObject.Predmet.ProtustrankaFormatedOIB_1">  KRAN-SMART PROMET j.d.o.o. za trgovinu i usluge, OIB 51387788761</derivirana_varijabla>
  </DomainObject.Predmet.ProtustrankaFormatedOIB>
  <DomainObject.Predmet.ProtustrankaFormatedWithAdress>
    <izvorni_sadrzaj> KRAN-SMART PROMET j.d.o.o. za trgovinu i usluge, Jagnedje 1, 10000 Zagreb</izvorni_sadrzaj>
    <derivirana_varijabla naziv="DomainObject.Predmet.ProtustrankaFormatedWithAdress_1"> KRAN-SMART PROMET j.d.o.o. za trgovinu i usluge, Jagnedje 1, 10000 Zagreb</derivirana_varijabla>
  </DomainObject.Predmet.ProtustrankaFormatedWithAdress>
  <DomainObject.Predmet.ProtustrankaFormatedWithAdressOIB>
    <izvorni_sadrzaj> KRAN-SMART PROMET j.d.o.o. za trgovinu i usluge, OIB 51387788761, Jagnedje 1, 10000 Zagreb</izvorni_sadrzaj>
    <derivirana_varijabla naziv="DomainObject.Predmet.ProtustrankaFormatedWithAdressOIB_1"> KRAN-SMART PROMET j.d.o.o. za trgovinu i usluge, OIB 51387788761, Jagnedje 1, 10000 Zagreb</derivirana_varijabla>
  </DomainObject.Predmet.ProtustrankaFormatedWithAdressOIB>
  <DomainObject.Predmet.ProtustrankaWithAdress>
    <izvorni_sadrzaj>KRAN-SMART PROMET j.d.o.o. za trgovinu i usluge Jagnedje 1, 10000 Zagreb</izvorni_sadrzaj>
    <derivirana_varijabla naziv="DomainObject.Predmet.ProtustrankaWithAdress_1">KRAN-SMART PROMET j.d.o.o. za trgovinu i usluge Jagnedje 1, 10000 Zagreb</derivirana_varijabla>
  </DomainObject.Predmet.ProtustrankaWithAdress>
  <DomainObject.Predmet.ProtustrankaWithAdressOIB>
    <izvorni_sadrzaj>KRAN-SMART PROMET j.d.o.o. za trgovinu i usluge, OIB 51387788761, Jagnedje 1, 10000 Zagreb</izvorni_sadrzaj>
    <derivirana_varijabla naziv="DomainObject.Predmet.ProtustrankaWithAdressOIB_1">KRAN-SMART PROMET j.d.o.o. za trgovinu i usluge, OIB 51387788761, Jagnedje 1, 10000 Zagreb</derivirana_varijabla>
  </DomainObject.Predmet.ProtustrankaWithAdressOIB>
  <DomainObject.Predmet.ProtustrankaNazivFormated>
    <izvorni_sadrzaj>KRAN-SMART PROMET j.d.o.o. za trgovinu i usluge</izvorni_sadrzaj>
    <derivirana_varijabla naziv="DomainObject.Predmet.ProtustrankaNazivFormated_1">KRAN-SMART PROMET j.d.o.o. za trgovinu i usluge</derivirana_varijabla>
  </DomainObject.Predmet.ProtustrankaNazivFormated>
  <DomainObject.Predmet.ProtustrankaNazivFormatedOIB>
    <izvorni_sadrzaj>KRAN-SMART PROMET j.d.o.o. za trgovinu i usluge, OIB 51387788761</izvorni_sadrzaj>
    <derivirana_varijabla naziv="DomainObject.Predmet.ProtustrankaNazivFormatedOIB_1">KRAN-SMART PROMET j.d.o.o. za trgovinu i usluge, OIB 51387788761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KRAN-SMART PROMET j.d.o.o. za trgovinu i usluge</item>
    </izvorni_sadrzaj>
    <derivirana_varijabla naziv="DomainObject.Predmet.ProtuStrankaListFormated_1">
      <item>KRAN-SMART PROMET j.d.o.o. za trgovinu i usluge</item>
    </derivirana_varijabla>
  </DomainObject.Predmet.ProtuStrankaListFormated>
  <DomainObject.Predmet.ProtuStrankaListFormatedOIB>
    <izvorni_sadrzaj>
      <item>KRAN-SMART PROMET j.d.o.o. za trgovinu i usluge, OIB 51387788761</item>
    </izvorni_sadrzaj>
    <derivirana_varijabla naziv="DomainObject.Predmet.ProtuStrankaListFormatedOIB_1">
      <item>KRAN-SMART PROMET j.d.o.o. za trgovinu i usluge, OIB 51387788761</item>
    </derivirana_varijabla>
  </DomainObject.Predmet.ProtuStrankaListFormatedOIB>
  <DomainObject.Predmet.ProtuStrankaListFormatedWithAdress>
    <izvorni_sadrzaj>
      <item>KRAN-SMART PROMET j.d.o.o. za trgovinu i usluge, Jagnedje 1, 10000 Zagreb</item>
    </izvorni_sadrzaj>
    <derivirana_varijabla naziv="DomainObject.Predmet.ProtuStrankaListFormatedWithAdress_1">
      <item>KRAN-SMART PROMET j.d.o.o. za trgovinu i usluge, Jagnedje 1, 10000 Zagreb</item>
    </derivirana_varijabla>
  </DomainObject.Predmet.ProtuStrankaListFormatedWithAdress>
  <DomainObject.Predmet.ProtuStrankaListFormatedWithAdressOIB>
    <izvorni_sadrzaj>
      <item>KRAN-SMART PROMET j.d.o.o. za trgovinu i usluge, OIB 51387788761, Jagnedje 1, 10000 Zagreb</item>
    </izvorni_sadrzaj>
    <derivirana_varijabla naziv="DomainObject.Predmet.ProtuStrankaListFormatedWithAdressOIB_1">
      <item>KRAN-SMART PROMET j.d.o.o. za trgovinu i usluge, OIB 51387788761, Jagnedje 1, 10000 Zagreb</item>
    </derivirana_varijabla>
  </DomainObject.Predmet.ProtuStrankaListFormatedWithAdressOIB>
  <DomainObject.Predmet.ProtuStrankaListNazivFormated>
    <izvorni_sadrzaj>
      <item>KRAN-SMART PROMET j.d.o.o. za trgovinu i usluge</item>
    </izvorni_sadrzaj>
    <derivirana_varijabla naziv="DomainObject.Predmet.ProtuStrankaListNazivFormated_1">
      <item>KRAN-SMART PROMET j.d.o.o. za trgovinu i usluge</item>
    </derivirana_varijabla>
  </DomainObject.Predmet.ProtuStrankaListNazivFormated>
  <DomainObject.Predmet.ProtuStrankaListNazivFormatedOIB>
    <izvorni_sadrzaj>
      <item>KRAN-SMART PROMET j.d.o.o. za trgovinu i usluge, OIB 51387788761</item>
    </izvorni_sadrzaj>
    <derivirana_varijabla naziv="DomainObject.Predmet.ProtuStrankaListNazivFormatedOIB_1">
      <item>KRAN-SMART PROMET j.d.o.o. za trgovinu i usluge, OIB 51387788761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St-1967/2017-7</izvorni_sadrzaj>
    <derivirana_varijabla naziv="DomainObject.PoslovniBrojDokumenta_1">St-1967/2017-7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KRAN-SMART PROMET j.d.o.o. za trgovinu i usluge</izvorni_sadrzaj>
    <derivirana_varijabla naziv="DomainObject.Predmet.ProtustrankaIDrugi_1">KRAN-SMART PROMET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KRAN-SMART PROMET j.d.o.o. za trgovinu i usluge, OIB 51387788761, Jagnedje 1, 10000 Zagreb</izvorni_sadrzaj>
    <derivirana_varijabla naziv="DomainObject.Predmet.ProtustrankaIDrugiAdressOIB_1">KRAN-SMART PROMET j.d.o.o. za trgovinu i usluge, OIB 51387788761, Jagnedje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KRAN-SMART PROMET j.d.o.o. za trgovinu i usluge</item>
    </izvorni_sadrzaj>
    <derivirana_varijabla naziv="DomainObject.Predmet.SudioniciListNaziv_1">
      <item>FINA Regionalni centar Zagreb</item>
      <item>KRAN-SMART PROMET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KRAN-SMART PROMET j.d.o.o. za trgovinu i usluge, OIB 51387788761, Jagnedje 1,10000 Zagreb</item>
    </izvorni_sadrzaj>
    <derivirana_varijabla naziv="DomainObject.Predmet.SudioniciListAdressOIB_1">
      <item>FINA Regionalni centar Zagreb, OIB 85821130368, Trg svibanjskih žrtava 1995. 1,10000 Zagreb</item>
      <item>KRAN-SMART PROMET j.d.o.o. za trgovinu i usluge, OIB 51387788761, Jagnedje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51387788761</item>
    </izvorni_sadrzaj>
    <derivirana_varijabla naziv="DomainObject.Predmet.SudioniciListNazivOIB_1">
      <item>, OIB 85821130368</item>
      <item>, OIB 51387788761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43D3B-A1E3-4BDD-9598-BB646F0FD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2918</properties:Characters>
  <properties:Lines>85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2017-12-29T07:48:00Z</dcterms:created>
  <dc:creator>Mirna Panjan</dc:creator>
  <cp:lastModifiedBy>Marina Radaković</cp:lastModifiedBy>
  <cp:lastPrinted>2018-09-21T12:44:00Z</cp:lastPrinted>
  <dcterms:modified xmlns:xsi="http://www.w3.org/2001/XMLSchema-instance" xsi:type="dcterms:W3CDTF">2018-09-21T12:44:00Z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St-1967/2017-7 / Odluka - Rješenje o obustavi skraćenog stečajnog postupka (St-1967-2017_1_zaposlena_osoba_obustava.docx)</vt:lpwstr>
  </prop:property>
  <prop:property name="CC_coloring" pid="5" fmtid="{D5CDD505-2E9C-101B-9397-08002B2CF9AE}">
    <vt:bool>false</vt:bool>
  </prop:property>
</prop:Properties>
</file>