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035f" w14:paraId="70b035f"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4B32C0">
        <w:t>4191</w:t>
      </w:r>
      <w:r w:rsidR="000C46EC">
        <w:t>/1</w:t>
      </w:r>
      <w:r w:rsidR="00F77ECE">
        <w:t>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A13175">
        <w:t>Ljudevita Šestića 4</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rsidRPr="00F77ECE">
        <w:t xml:space="preserve"> </w:t>
      </w:r>
      <w:r w:rsidR="00F77ECE">
        <w:t xml:space="preserve"> dužnikom</w:t>
      </w:r>
      <w:r w:rsidR="0080578E" w:rsidRPr="0080578E">
        <w:t xml:space="preserve"> </w:t>
      </w:r>
      <w:r w:rsidR="004B32C0" w:rsidRPr="00160DED">
        <w:t>F-COM d.o.o.</w:t>
      </w:r>
      <w:r w:rsidR="004B32C0">
        <w:t xml:space="preserve"> u stečaju</w:t>
      </w:r>
      <w:r w:rsidR="004B32C0" w:rsidRPr="00160DED">
        <w:t>, Zagreb, Milivoja Matošeca 9, OIB 07406671339</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4B32C0">
        <w:t>4. srpnja</w:t>
      </w:r>
      <w:r w:rsidR="00F77ECE">
        <w:t xml:space="preserve"> 2017</w:t>
      </w:r>
      <w:r w:rsidR="008E1CB9">
        <w:t>.</w:t>
      </w:r>
      <w:r w:rsidR="00056A75" w:rsidRPr="00267DA6">
        <w:t xml:space="preserve"> godine</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4B32C0" w:rsidP="004B32C0" w:rsidR="004B32C0" w:rsidRPr="000911D1">
      <w:pPr>
        <w:jc w:val="center"/>
        <w:rPr>
          <w:b/>
        </w:rPr>
      </w:pPr>
    </w:p>
    <w:p w:rsidRDefault="004B32C0" w:rsidP="004B32C0" w:rsidR="004B32C0">
      <w:pPr>
        <w:jc w:val="both"/>
      </w:pPr>
      <w:r w:rsidRPr="00730688">
        <w:t xml:space="preserve">I. Utvrđene su slijedeće tražbine prvog višeg isplatnog reda: </w:t>
      </w:r>
    </w:p>
    <w:p w:rsidRDefault="004B32C0" w:rsidP="004B32C0" w:rsidR="004B32C0" w:rsidRPr="00730688">
      <w:pPr>
        <w:jc w:val="both"/>
      </w:pPr>
    </w:p>
    <w:p w:rsidRDefault="004B32C0" w:rsidP="004B32C0" w:rsidR="004B32C0">
      <w:pPr>
        <w:jc w:val="both"/>
      </w:pPr>
      <w:r>
        <w:t xml:space="preserve">I.1. REPUBLIKA HRVATSKA, MINISTARSTVO FINANCIJA, </w:t>
      </w:r>
    </w:p>
    <w:p w:rsidRDefault="004B32C0" w:rsidP="004B32C0" w:rsidR="004B32C0">
      <w:pPr>
        <w:ind w:firstLine="360"/>
        <w:jc w:val="both"/>
      </w:pPr>
      <w:r>
        <w:t xml:space="preserve">POREZNA UPRAVA, Područni ured Zagreb, </w:t>
      </w:r>
    </w:p>
    <w:p w:rsidRDefault="004B32C0" w:rsidP="004B32C0" w:rsidR="004B32C0">
      <w:pPr>
        <w:ind w:firstLine="360"/>
        <w:jc w:val="both"/>
      </w:pPr>
      <w:r w:rsidRPr="00674568">
        <w:t xml:space="preserve">OIB </w:t>
      </w:r>
      <w:r>
        <w:t>18683136487                                                                                 125.128,04 kn</w:t>
      </w:r>
    </w:p>
    <w:p w:rsidRDefault="004B32C0" w:rsidP="004B32C0" w:rsidR="004B32C0">
      <w:pPr>
        <w:ind w:firstLine="360"/>
        <w:jc w:val="both"/>
      </w:pPr>
    </w:p>
    <w:p w:rsidRDefault="004B32C0" w:rsidP="004B32C0" w:rsidR="004B32C0">
      <w:pPr>
        <w:ind w:firstLine="360"/>
        <w:jc w:val="both"/>
      </w:pPr>
    </w:p>
    <w:p w:rsidRDefault="004B32C0" w:rsidP="004B32C0" w:rsidR="004B32C0">
      <w:pPr>
        <w:jc w:val="both"/>
      </w:pPr>
      <w:r>
        <w:t>I.2. BRANKICA CRNOJA, Zagreb, Malešnica 60,</w:t>
      </w:r>
    </w:p>
    <w:p w:rsidRDefault="004B32C0" w:rsidP="004B32C0" w:rsidR="004B32C0">
      <w:pPr>
        <w:jc w:val="both"/>
      </w:pPr>
      <w:r>
        <w:t xml:space="preserve">       OIB 77376362614</w:t>
      </w:r>
      <w:r>
        <w:tab/>
      </w:r>
      <w:r>
        <w:tab/>
      </w:r>
      <w:r>
        <w:tab/>
      </w:r>
      <w:r>
        <w:tab/>
      </w:r>
      <w:r>
        <w:tab/>
      </w:r>
      <w:r>
        <w:tab/>
        <w:t xml:space="preserve">              7.408,91 kn-bruto</w:t>
      </w:r>
    </w:p>
    <w:p w:rsidRDefault="004B32C0" w:rsidP="004B32C0" w:rsidR="004B32C0">
      <w:pPr>
        <w:jc w:val="both"/>
      </w:pPr>
      <w:r>
        <w:tab/>
      </w:r>
      <w:r>
        <w:tab/>
      </w:r>
      <w:r>
        <w:tab/>
      </w:r>
      <w:r>
        <w:tab/>
      </w:r>
      <w:r>
        <w:tab/>
      </w:r>
      <w:r>
        <w:tab/>
      </w:r>
      <w:r>
        <w:tab/>
      </w:r>
      <w:r>
        <w:tab/>
      </w:r>
      <w:r>
        <w:tab/>
        <w:t xml:space="preserve">              6.321,60 kn-neto</w:t>
      </w:r>
    </w:p>
    <w:p w:rsidRDefault="004B32C0" w:rsidP="004B32C0" w:rsidR="004B32C0">
      <w:pPr>
        <w:jc w:val="both"/>
      </w:pPr>
    </w:p>
    <w:p w:rsidRDefault="004B32C0" w:rsidP="004B32C0" w:rsidR="004B32C0">
      <w:pPr>
        <w:jc w:val="both"/>
      </w:pPr>
      <w:r>
        <w:t>I.3.</w:t>
      </w:r>
      <w:r w:rsidRPr="004C4F90">
        <w:t xml:space="preserve"> </w:t>
      </w:r>
      <w:r>
        <w:t>ARMINA MERVAN, Zagreb, Odvojak Kopačevskog puta 12,</w:t>
      </w:r>
    </w:p>
    <w:p w:rsidRDefault="004B32C0" w:rsidP="004B32C0" w:rsidR="004B32C0">
      <w:pPr>
        <w:jc w:val="both"/>
      </w:pPr>
      <w:r>
        <w:t xml:space="preserve">       OIB 20220378384</w:t>
      </w:r>
      <w:r>
        <w:tab/>
      </w:r>
      <w:r>
        <w:tab/>
      </w:r>
      <w:r>
        <w:tab/>
      </w:r>
      <w:r>
        <w:tab/>
      </w:r>
      <w:r>
        <w:tab/>
      </w:r>
      <w:r>
        <w:tab/>
        <w:t xml:space="preserve">            19.890,66 kn-bruto</w:t>
      </w:r>
    </w:p>
    <w:p w:rsidRDefault="004B32C0" w:rsidP="004B32C0" w:rsidR="004B32C0">
      <w:pPr>
        <w:jc w:val="both"/>
      </w:pPr>
      <w:r>
        <w:tab/>
      </w:r>
      <w:r>
        <w:tab/>
      </w:r>
      <w:r>
        <w:tab/>
      </w:r>
      <w:r>
        <w:tab/>
      </w:r>
      <w:r>
        <w:tab/>
      </w:r>
      <w:r>
        <w:tab/>
      </w:r>
      <w:r>
        <w:tab/>
      </w:r>
      <w:r>
        <w:tab/>
      </w:r>
      <w:r>
        <w:tab/>
        <w:t xml:space="preserve">            16.971,53 kn-neto</w:t>
      </w:r>
    </w:p>
    <w:p w:rsidRDefault="004B32C0" w:rsidP="004B32C0" w:rsidR="004B32C0">
      <w:pPr>
        <w:jc w:val="both"/>
      </w:pPr>
    </w:p>
    <w:p w:rsidRDefault="004B32C0" w:rsidP="004B32C0" w:rsidR="004B32C0">
      <w:pPr>
        <w:jc w:val="both"/>
      </w:pPr>
      <w:r>
        <w:t>I.4. VERA RONČEVIĆ, Zagreb, Milivoja Matošeca 9,</w:t>
      </w:r>
    </w:p>
    <w:p w:rsidRDefault="004B32C0" w:rsidP="004B32C0" w:rsidR="004B32C0">
      <w:pPr>
        <w:jc w:val="both"/>
      </w:pPr>
      <w:r>
        <w:t xml:space="preserve">       OIB 98313129993</w:t>
      </w:r>
      <w:r>
        <w:tab/>
      </w:r>
      <w:r>
        <w:tab/>
      </w:r>
      <w:r>
        <w:tab/>
      </w:r>
      <w:r>
        <w:tab/>
      </w:r>
      <w:r>
        <w:tab/>
      </w:r>
      <w:r>
        <w:tab/>
        <w:t xml:space="preserve">              8.683,35 kn-bruto</w:t>
      </w:r>
    </w:p>
    <w:p w:rsidRDefault="004B32C0" w:rsidP="004B32C0" w:rsidR="004B32C0">
      <w:pPr>
        <w:jc w:val="both"/>
      </w:pPr>
      <w:r>
        <w:tab/>
      </w:r>
      <w:r>
        <w:tab/>
      </w:r>
      <w:r>
        <w:tab/>
      </w:r>
      <w:r>
        <w:tab/>
      </w:r>
      <w:r>
        <w:tab/>
      </w:r>
      <w:r>
        <w:tab/>
      </w:r>
      <w:r>
        <w:tab/>
      </w:r>
      <w:r>
        <w:tab/>
      </w:r>
      <w:r>
        <w:tab/>
        <w:t xml:space="preserve">              7.408,98 kn-neto</w:t>
      </w:r>
    </w:p>
    <w:p w:rsidRDefault="004B32C0" w:rsidP="004B32C0" w:rsidR="004B32C0">
      <w:pPr>
        <w:jc w:val="both"/>
      </w:pPr>
    </w:p>
    <w:p w:rsidRDefault="004B32C0" w:rsidP="004B32C0" w:rsidR="004B32C0">
      <w:pPr>
        <w:jc w:val="both"/>
      </w:pPr>
      <w:r>
        <w:t>I.5. EVELINA SUPIĆ, Zagreb, Malešnica 58,</w:t>
      </w:r>
    </w:p>
    <w:p w:rsidRDefault="004B32C0" w:rsidP="004B32C0" w:rsidR="004B32C0">
      <w:pPr>
        <w:jc w:val="both"/>
      </w:pPr>
      <w:r>
        <w:t xml:space="preserve">       OIB 64396898878</w:t>
      </w:r>
      <w:r>
        <w:tab/>
      </w:r>
      <w:r>
        <w:tab/>
      </w:r>
      <w:r>
        <w:tab/>
      </w:r>
      <w:r>
        <w:tab/>
      </w:r>
      <w:r>
        <w:tab/>
      </w:r>
      <w:r>
        <w:tab/>
        <w:t xml:space="preserve">             10.596,37 kn-bruto</w:t>
      </w:r>
    </w:p>
    <w:p w:rsidRDefault="004B32C0" w:rsidP="004B32C0" w:rsidR="004B32C0">
      <w:pPr>
        <w:jc w:val="both"/>
      </w:pPr>
      <w:r>
        <w:tab/>
      </w:r>
      <w:r>
        <w:tab/>
      </w:r>
      <w:r>
        <w:tab/>
      </w:r>
      <w:r>
        <w:tab/>
      </w:r>
      <w:r>
        <w:tab/>
      </w:r>
      <w:r>
        <w:tab/>
      </w:r>
      <w:r>
        <w:tab/>
      </w:r>
      <w:r>
        <w:tab/>
      </w:r>
      <w:r>
        <w:tab/>
        <w:t xml:space="preserve">               9.041,26 kn-neto</w:t>
      </w:r>
    </w:p>
    <w:p w:rsidRDefault="004B32C0" w:rsidP="004B32C0" w:rsidR="004B32C0">
      <w:pPr>
        <w:jc w:val="both"/>
      </w:pPr>
    </w:p>
    <w:p w:rsidRDefault="004B32C0" w:rsidP="004B32C0" w:rsidR="004B32C0">
      <w:pPr>
        <w:jc w:val="both"/>
      </w:pPr>
      <w:r>
        <w:t>I.6. GORDANA GRBAVAC, Zagreb, M. Rešetara 15</w:t>
      </w:r>
    </w:p>
    <w:p w:rsidRDefault="004B32C0" w:rsidP="004B32C0" w:rsidR="004B32C0">
      <w:pPr>
        <w:jc w:val="both"/>
      </w:pPr>
      <w:r>
        <w:t xml:space="preserve">       OIB 47695139826</w:t>
      </w:r>
      <w:r>
        <w:tab/>
      </w:r>
      <w:r>
        <w:tab/>
      </w:r>
      <w:r>
        <w:tab/>
      </w:r>
      <w:r>
        <w:tab/>
      </w:r>
      <w:r>
        <w:tab/>
      </w:r>
      <w:r>
        <w:tab/>
        <w:t xml:space="preserve">              9.781,05 kn-bruto</w:t>
      </w:r>
    </w:p>
    <w:p w:rsidRDefault="004B32C0" w:rsidP="004B32C0" w:rsidR="004B32C0">
      <w:pPr>
        <w:jc w:val="both"/>
      </w:pPr>
      <w:r>
        <w:tab/>
      </w:r>
      <w:r>
        <w:tab/>
      </w:r>
      <w:r>
        <w:tab/>
      </w:r>
      <w:r>
        <w:tab/>
      </w:r>
      <w:r>
        <w:tab/>
      </w:r>
      <w:r>
        <w:tab/>
      </w:r>
      <w:r>
        <w:tab/>
      </w:r>
      <w:r>
        <w:tab/>
      </w:r>
      <w:r>
        <w:tab/>
        <w:t xml:space="preserve">              8.345,60 kn-neto</w:t>
      </w:r>
    </w:p>
    <w:p w:rsidRDefault="004B32C0" w:rsidP="004B32C0" w:rsidR="004B32C0">
      <w:pPr>
        <w:jc w:val="both"/>
      </w:pPr>
    </w:p>
    <w:p w:rsidRDefault="00265FCB" w:rsidP="004B32C0" w:rsidR="00265FCB">
      <w:pPr>
        <w:jc w:val="both"/>
      </w:pPr>
    </w:p>
    <w:p w:rsidRDefault="004B32C0" w:rsidP="004B32C0" w:rsidR="004B32C0">
      <w:pPr>
        <w:jc w:val="both"/>
      </w:pPr>
      <w:r>
        <w:lastRenderedPageBreak/>
        <w:t>I.7.ANĐELKA DALIĆ, Samobor, Voćarska 8/A</w:t>
      </w:r>
    </w:p>
    <w:p w:rsidRDefault="004B32C0" w:rsidP="004B32C0" w:rsidR="004B32C0">
      <w:pPr>
        <w:jc w:val="both"/>
      </w:pPr>
      <w:r>
        <w:t xml:space="preserve">       OIB 56535830565</w:t>
      </w:r>
      <w:r>
        <w:tab/>
      </w:r>
      <w:r>
        <w:tab/>
      </w:r>
      <w:r>
        <w:tab/>
      </w:r>
      <w:r>
        <w:tab/>
      </w:r>
      <w:r>
        <w:tab/>
      </w:r>
      <w:r>
        <w:tab/>
        <w:t xml:space="preserve">             20.259,67 kn-bruto</w:t>
      </w:r>
    </w:p>
    <w:p w:rsidRDefault="004B32C0" w:rsidP="004B32C0" w:rsidR="004B32C0">
      <w:pPr>
        <w:jc w:val="both"/>
      </w:pPr>
      <w:r>
        <w:tab/>
      </w:r>
      <w:r>
        <w:tab/>
      </w:r>
      <w:r>
        <w:tab/>
      </w:r>
      <w:r>
        <w:tab/>
      </w:r>
      <w:r>
        <w:tab/>
      </w:r>
      <w:r>
        <w:tab/>
      </w:r>
      <w:r>
        <w:tab/>
      </w:r>
      <w:r>
        <w:tab/>
      </w:r>
      <w:r>
        <w:tab/>
        <w:t xml:space="preserve">             17.286,39 kn-neto</w:t>
      </w:r>
    </w:p>
    <w:p w:rsidRDefault="004B32C0" w:rsidP="004B32C0" w:rsidR="004B32C0">
      <w:pPr>
        <w:jc w:val="both"/>
      </w:pPr>
    </w:p>
    <w:p w:rsidRDefault="004B32C0" w:rsidP="004B32C0" w:rsidR="004B32C0">
      <w:pPr>
        <w:jc w:val="both"/>
      </w:pPr>
      <w:r>
        <w:t>I.8. FRANE RONČEVIĆ, Zagreb, Milivoja Matošeca 9,</w:t>
      </w:r>
    </w:p>
    <w:p w:rsidRDefault="004B32C0" w:rsidP="004B32C0" w:rsidR="004B32C0">
      <w:pPr>
        <w:jc w:val="both"/>
      </w:pPr>
      <w:r>
        <w:t xml:space="preserve">       OIB 78350304022</w:t>
      </w:r>
      <w:r>
        <w:tab/>
      </w:r>
      <w:r>
        <w:tab/>
      </w:r>
      <w:r>
        <w:tab/>
      </w:r>
      <w:r>
        <w:tab/>
      </w:r>
      <w:r>
        <w:tab/>
      </w:r>
      <w:r>
        <w:tab/>
        <w:t xml:space="preserve">              54.246,68 kn-bruto</w:t>
      </w:r>
    </w:p>
    <w:p w:rsidRDefault="004B32C0" w:rsidP="004B32C0" w:rsidR="004B32C0">
      <w:pPr>
        <w:jc w:val="both"/>
      </w:pPr>
      <w:r>
        <w:tab/>
      </w:r>
      <w:r>
        <w:tab/>
      </w:r>
      <w:r>
        <w:tab/>
      </w:r>
      <w:r>
        <w:tab/>
      </w:r>
      <w:r>
        <w:tab/>
      </w:r>
      <w:r>
        <w:tab/>
      </w:r>
      <w:r>
        <w:tab/>
      </w:r>
      <w:r>
        <w:tab/>
      </w:r>
      <w:r>
        <w:tab/>
        <w:t xml:space="preserve">              46.371,40 kn-neto</w:t>
      </w:r>
    </w:p>
    <w:p w:rsidRDefault="004B32C0" w:rsidP="004B32C0" w:rsidR="004B32C0">
      <w:pPr>
        <w:jc w:val="both"/>
      </w:pPr>
    </w:p>
    <w:p w:rsidRDefault="004B32C0" w:rsidP="004B32C0" w:rsidR="004B32C0">
      <w:pPr>
        <w:jc w:val="both"/>
      </w:pPr>
      <w:r>
        <w:t>I.9. NEDA IŠTUK, Zagreb, Milivoja Matošeca 9,</w:t>
      </w:r>
    </w:p>
    <w:p w:rsidRDefault="004B32C0" w:rsidP="004B32C0" w:rsidR="004B32C0">
      <w:pPr>
        <w:jc w:val="both"/>
      </w:pPr>
      <w:r>
        <w:t xml:space="preserve">       OIB 59099882935</w:t>
      </w:r>
      <w:r>
        <w:tab/>
      </w:r>
      <w:r>
        <w:tab/>
      </w:r>
      <w:r>
        <w:tab/>
      </w:r>
      <w:r>
        <w:tab/>
      </w:r>
      <w:r>
        <w:tab/>
      </w:r>
      <w:r>
        <w:tab/>
        <w:t xml:space="preserve">              32.167,13 kn-bruto</w:t>
      </w:r>
    </w:p>
    <w:p w:rsidRDefault="004B32C0" w:rsidP="004B32C0" w:rsidR="004B32C0">
      <w:pPr>
        <w:jc w:val="both"/>
      </w:pPr>
      <w:r>
        <w:tab/>
      </w:r>
      <w:r>
        <w:tab/>
      </w:r>
      <w:r>
        <w:tab/>
      </w:r>
      <w:r>
        <w:tab/>
      </w:r>
      <w:r>
        <w:tab/>
      </w:r>
      <w:r>
        <w:tab/>
      </w:r>
      <w:r>
        <w:tab/>
      </w:r>
      <w:r>
        <w:tab/>
      </w:r>
      <w:r>
        <w:tab/>
        <w:t xml:space="preserve">              27.446,36 kn-neto</w:t>
      </w:r>
    </w:p>
    <w:p w:rsidRDefault="004B32C0" w:rsidP="004B32C0" w:rsidR="004B32C0">
      <w:pPr>
        <w:jc w:val="both"/>
      </w:pPr>
    </w:p>
    <w:p w:rsidRDefault="004B32C0" w:rsidP="004B32C0" w:rsidR="004B32C0">
      <w:pPr>
        <w:jc w:val="both"/>
      </w:pPr>
    </w:p>
    <w:p w:rsidRDefault="004B32C0" w:rsidP="004B32C0" w:rsidR="004B32C0">
      <w:pPr>
        <w:jc w:val="both"/>
      </w:pPr>
      <w:r w:rsidRPr="00730688">
        <w:t xml:space="preserve">II. Utvrđene su slijedeće tražbine drugog višeg isplatnog reda: </w:t>
      </w:r>
    </w:p>
    <w:p w:rsidRDefault="004B32C0" w:rsidP="004B32C0" w:rsidR="004B32C0" w:rsidRPr="00730688">
      <w:pPr>
        <w:jc w:val="both"/>
      </w:pPr>
    </w:p>
    <w:p w:rsidRDefault="004B32C0" w:rsidP="004B32C0" w:rsidR="004B32C0">
      <w:pPr>
        <w:jc w:val="both"/>
      </w:pPr>
      <w:r>
        <w:t>II.1. Hrvatska radiotelevizija, javna ustanova,</w:t>
      </w:r>
      <w:r w:rsidRPr="00CB1EB1">
        <w:t xml:space="preserve"> </w:t>
      </w:r>
      <w:r>
        <w:t>Zagreb,</w:t>
      </w:r>
    </w:p>
    <w:p w:rsidRDefault="004B32C0" w:rsidP="004B32C0" w:rsidR="004B32C0">
      <w:pPr>
        <w:ind w:firstLine="360"/>
        <w:jc w:val="both"/>
      </w:pPr>
      <w:r>
        <w:t xml:space="preserve">  Prisavlje 3</w:t>
      </w:r>
      <w:r w:rsidRPr="00730688">
        <w:t>,</w:t>
      </w:r>
      <w:r w:rsidRPr="00C27636">
        <w:t xml:space="preserve"> </w:t>
      </w:r>
      <w:r w:rsidRPr="00730688">
        <w:t xml:space="preserve">OIB </w:t>
      </w:r>
      <w:r>
        <w:t xml:space="preserve">68419124305          </w:t>
      </w:r>
      <w:r w:rsidRPr="00730688">
        <w:t xml:space="preserve"> </w:t>
      </w:r>
      <w:r>
        <w:t xml:space="preserve">                                                        </w:t>
      </w:r>
      <w:r w:rsidRPr="00730688">
        <w:t xml:space="preserve">  </w:t>
      </w:r>
      <w:r>
        <w:t>1.147,11</w:t>
      </w:r>
      <w:r w:rsidRPr="00730688">
        <w:t xml:space="preserve"> kn</w:t>
      </w:r>
    </w:p>
    <w:p w:rsidRDefault="004B32C0" w:rsidP="004B32C0" w:rsidR="004B32C0">
      <w:pPr>
        <w:ind w:firstLine="360"/>
        <w:jc w:val="both"/>
      </w:pPr>
    </w:p>
    <w:p w:rsidRDefault="004B32C0" w:rsidP="004B32C0" w:rsidR="004B32C0">
      <w:pPr>
        <w:jc w:val="both"/>
      </w:pPr>
      <w:r>
        <w:t>II.2. HEP-TOPLINARSTVO d.o.o.,</w:t>
      </w:r>
      <w:r w:rsidRPr="00CB1EB1">
        <w:t xml:space="preserve"> </w:t>
      </w:r>
      <w:r>
        <w:t>Zagreb,</w:t>
      </w:r>
    </w:p>
    <w:p w:rsidRDefault="004B32C0" w:rsidP="004B32C0" w:rsidR="004B32C0">
      <w:pPr>
        <w:ind w:firstLine="360"/>
        <w:jc w:val="both"/>
      </w:pPr>
      <w:r>
        <w:t xml:space="preserve">  Miševečka 15a</w:t>
      </w:r>
      <w:r w:rsidRPr="00730688">
        <w:t>,</w:t>
      </w:r>
      <w:r w:rsidRPr="00C27636">
        <w:t xml:space="preserve"> </w:t>
      </w:r>
      <w:r w:rsidRPr="00730688">
        <w:t xml:space="preserve">OIB </w:t>
      </w:r>
      <w:r>
        <w:t xml:space="preserve">15907062900           </w:t>
      </w:r>
      <w:r w:rsidRPr="00730688">
        <w:t xml:space="preserve"> </w:t>
      </w:r>
      <w:r>
        <w:t xml:space="preserve">                                              </w:t>
      </w:r>
      <w:r w:rsidRPr="00730688">
        <w:t xml:space="preserve">  </w:t>
      </w:r>
      <w:r>
        <w:t>23.428,37</w:t>
      </w:r>
      <w:r w:rsidRPr="00730688">
        <w:t xml:space="preserve"> kn</w:t>
      </w:r>
    </w:p>
    <w:p w:rsidRDefault="004B32C0" w:rsidP="004B32C0" w:rsidR="004B32C0">
      <w:pPr>
        <w:ind w:firstLine="360"/>
        <w:jc w:val="both"/>
      </w:pPr>
    </w:p>
    <w:p w:rsidRDefault="004B32C0" w:rsidP="004B32C0" w:rsidR="004B32C0">
      <w:pPr>
        <w:jc w:val="both"/>
      </w:pPr>
      <w:r>
        <w:t>II.3. VIPnet d.o.o.,</w:t>
      </w:r>
      <w:r w:rsidRPr="00CB1EB1">
        <w:t xml:space="preserve"> </w:t>
      </w:r>
      <w:r>
        <w:t>Zagreb, Vrtni put 1,</w:t>
      </w:r>
    </w:p>
    <w:p w:rsidRDefault="004B32C0" w:rsidP="004B32C0" w:rsidR="004B32C0">
      <w:pPr>
        <w:ind w:firstLine="360"/>
        <w:jc w:val="both"/>
      </w:pPr>
      <w:r>
        <w:t xml:space="preserve"> </w:t>
      </w:r>
      <w:r w:rsidRPr="00730688">
        <w:t xml:space="preserve">OIB </w:t>
      </w:r>
      <w:r>
        <w:t xml:space="preserve">29524210204                                                                                       </w:t>
      </w:r>
      <w:r w:rsidRPr="00730688">
        <w:t xml:space="preserve">  </w:t>
      </w:r>
      <w:r>
        <w:t>1.606,11</w:t>
      </w:r>
      <w:r w:rsidRPr="00730688">
        <w:t xml:space="preserve"> kn</w:t>
      </w:r>
    </w:p>
    <w:p w:rsidRDefault="004B32C0" w:rsidP="004B32C0" w:rsidR="004B32C0">
      <w:pPr>
        <w:ind w:firstLine="360"/>
        <w:jc w:val="both"/>
      </w:pPr>
    </w:p>
    <w:p w:rsidRDefault="004B32C0" w:rsidP="004B32C0" w:rsidR="004B32C0">
      <w:pPr>
        <w:jc w:val="both"/>
      </w:pPr>
      <w:r>
        <w:t>II.4. HEP-Opskrba d.o.o.,</w:t>
      </w:r>
      <w:r w:rsidRPr="00CB1EB1">
        <w:t xml:space="preserve"> </w:t>
      </w:r>
      <w:r>
        <w:t>Zagreb, Ulica grada</w:t>
      </w:r>
    </w:p>
    <w:p w:rsidRDefault="004B32C0" w:rsidP="004B32C0" w:rsidR="004B32C0">
      <w:pPr>
        <w:ind w:firstLine="360"/>
        <w:jc w:val="both"/>
      </w:pPr>
      <w:r>
        <w:t xml:space="preserve">  Vukovara 37</w:t>
      </w:r>
      <w:r w:rsidRPr="00730688">
        <w:t>,</w:t>
      </w:r>
      <w:r w:rsidRPr="00C27636">
        <w:t xml:space="preserve"> </w:t>
      </w:r>
      <w:r w:rsidRPr="00730688">
        <w:t xml:space="preserve">OIB </w:t>
      </w:r>
      <w:r>
        <w:t xml:space="preserve">63073332379                                                              </w:t>
      </w:r>
      <w:r w:rsidRPr="00730688">
        <w:t xml:space="preserve">  </w:t>
      </w:r>
      <w:r>
        <w:t>12.909,82</w:t>
      </w:r>
      <w:r w:rsidRPr="00730688">
        <w:t xml:space="preserve"> kn</w:t>
      </w:r>
    </w:p>
    <w:p w:rsidRDefault="004B32C0" w:rsidP="004B32C0" w:rsidR="004B32C0">
      <w:pPr>
        <w:ind w:firstLine="360"/>
        <w:jc w:val="both"/>
      </w:pPr>
      <w:r>
        <w:t xml:space="preserve"> </w:t>
      </w:r>
    </w:p>
    <w:p w:rsidRDefault="004B32C0" w:rsidP="004B32C0" w:rsidR="004B32C0">
      <w:pPr>
        <w:jc w:val="both"/>
      </w:pPr>
      <w:r>
        <w:t xml:space="preserve">II.5. REPUBLIKA HRVATSKA, MINISTARSTVO FINANCIJA, </w:t>
      </w:r>
    </w:p>
    <w:p w:rsidRDefault="004B32C0" w:rsidP="004B32C0" w:rsidR="004B32C0">
      <w:pPr>
        <w:ind w:firstLine="360"/>
        <w:jc w:val="both"/>
      </w:pPr>
      <w:r>
        <w:t xml:space="preserve">  POREZNA UPRAVA, Područni ured Zagreb, </w:t>
      </w:r>
    </w:p>
    <w:p w:rsidRDefault="004B32C0" w:rsidP="004B32C0" w:rsidR="004B32C0">
      <w:pPr>
        <w:ind w:firstLine="360"/>
        <w:jc w:val="both"/>
      </w:pPr>
      <w:r>
        <w:t xml:space="preserve">  </w:t>
      </w:r>
      <w:r w:rsidRPr="00674568">
        <w:t xml:space="preserve">OIB </w:t>
      </w:r>
      <w:r>
        <w:t xml:space="preserve">18683136487                                                                                   </w:t>
      </w:r>
      <w:r w:rsidRPr="00730688">
        <w:t xml:space="preserve">  </w:t>
      </w:r>
      <w:r>
        <w:t xml:space="preserve">313.470,00 </w:t>
      </w:r>
      <w:r w:rsidRPr="00730688">
        <w:t>kn</w:t>
      </w:r>
    </w:p>
    <w:p w:rsidRDefault="004B32C0" w:rsidP="004B32C0" w:rsidR="004B32C0">
      <w:pPr>
        <w:ind w:firstLine="360"/>
        <w:jc w:val="both"/>
      </w:pPr>
    </w:p>
    <w:p w:rsidRDefault="004B32C0" w:rsidP="004B32C0" w:rsidR="004B32C0">
      <w:pPr>
        <w:tabs>
          <w:tab w:pos="7849" w:val="left"/>
        </w:tabs>
        <w:jc w:val="both"/>
      </w:pPr>
      <w:r>
        <w:t xml:space="preserve">II.6. </w:t>
      </w:r>
      <w:r w:rsidRPr="00730688">
        <w:t xml:space="preserve">Hrvatske vode, </w:t>
      </w:r>
      <w:r>
        <w:t xml:space="preserve">pravna osoba za upravljanje vodama, </w:t>
      </w:r>
    </w:p>
    <w:p w:rsidRDefault="004B32C0" w:rsidP="004B32C0" w:rsidR="004B32C0" w:rsidRPr="00730688">
      <w:pPr>
        <w:tabs>
          <w:tab w:pos="7849" w:val="left"/>
        </w:tabs>
        <w:jc w:val="both"/>
      </w:pPr>
      <w:r>
        <w:t xml:space="preserve">        </w:t>
      </w:r>
      <w:r w:rsidRPr="00730688">
        <w:t xml:space="preserve">Zagreb, Ulica grada Vukovara 220 </w:t>
      </w:r>
    </w:p>
    <w:p w:rsidRDefault="004B32C0" w:rsidP="004B32C0" w:rsidR="004B32C0">
      <w:pPr>
        <w:jc w:val="both"/>
      </w:pPr>
      <w:r>
        <w:t xml:space="preserve">         </w:t>
      </w:r>
      <w:r w:rsidRPr="00730688">
        <w:t>OIB 28921383001</w:t>
      </w:r>
      <w:r>
        <w:t xml:space="preserve">                                                                                      </w:t>
      </w:r>
      <w:r w:rsidRPr="00730688">
        <w:t xml:space="preserve">  </w:t>
      </w:r>
      <w:r>
        <w:t>4.751,75</w:t>
      </w:r>
      <w:r w:rsidRPr="00730688">
        <w:t xml:space="preserve"> kn</w:t>
      </w:r>
    </w:p>
    <w:p w:rsidRDefault="004B32C0" w:rsidP="004B32C0" w:rsidR="004B32C0">
      <w:pPr>
        <w:ind w:firstLine="360"/>
        <w:jc w:val="both"/>
      </w:pPr>
    </w:p>
    <w:p w:rsidRDefault="004B32C0" w:rsidP="004B32C0" w:rsidR="004B32C0">
      <w:pPr>
        <w:jc w:val="both"/>
      </w:pPr>
      <w:r>
        <w:t>II.7. HEP ELEKTRA d.o.o.,</w:t>
      </w:r>
      <w:r w:rsidRPr="00CB1EB1">
        <w:t xml:space="preserve"> </w:t>
      </w:r>
      <w:r>
        <w:t>Zagreb,</w:t>
      </w:r>
      <w:r w:rsidRPr="0082469B">
        <w:t xml:space="preserve"> </w:t>
      </w:r>
      <w:r>
        <w:t>Ulica grada</w:t>
      </w:r>
    </w:p>
    <w:p w:rsidRDefault="004B32C0" w:rsidP="004B32C0" w:rsidR="004B32C0">
      <w:pPr>
        <w:jc w:val="both"/>
      </w:pPr>
      <w:r>
        <w:t xml:space="preserve">         Vukovara 37</w:t>
      </w:r>
      <w:r w:rsidRPr="00730688">
        <w:t>,</w:t>
      </w:r>
      <w:r w:rsidRPr="00C27636">
        <w:t xml:space="preserve"> </w:t>
      </w:r>
      <w:r w:rsidRPr="00730688">
        <w:t xml:space="preserve">OIB </w:t>
      </w:r>
      <w:r>
        <w:t xml:space="preserve">43965974818                                                               </w:t>
      </w:r>
      <w:r w:rsidRPr="00730688">
        <w:t xml:space="preserve">  </w:t>
      </w:r>
      <w:r>
        <w:t>1.408,83</w:t>
      </w:r>
      <w:r w:rsidRPr="00730688">
        <w:t xml:space="preserve"> kn</w:t>
      </w:r>
    </w:p>
    <w:p w:rsidRDefault="004B32C0" w:rsidP="004B32C0" w:rsidR="004B32C0">
      <w:pPr>
        <w:jc w:val="both"/>
      </w:pPr>
    </w:p>
    <w:p w:rsidRDefault="004B32C0" w:rsidP="004B32C0" w:rsidR="004B32C0">
      <w:pPr>
        <w:jc w:val="both"/>
      </w:pPr>
      <w:r>
        <w:t>II.8. ZAGREBAČKI HOLDING d.o.o.,</w:t>
      </w:r>
      <w:r w:rsidRPr="00CB1EB1">
        <w:t xml:space="preserve"> </w:t>
      </w:r>
      <w:r>
        <w:t>Zagreb,</w:t>
      </w:r>
    </w:p>
    <w:p w:rsidRDefault="004B32C0" w:rsidP="004B32C0" w:rsidR="004B32C0">
      <w:pPr>
        <w:ind w:firstLine="360"/>
        <w:jc w:val="both"/>
      </w:pPr>
      <w:r>
        <w:t xml:space="preserve">   Ulica grada Vukovara 41</w:t>
      </w:r>
      <w:r w:rsidRPr="00730688">
        <w:t>,</w:t>
      </w:r>
      <w:r>
        <w:t xml:space="preserve"> </w:t>
      </w:r>
    </w:p>
    <w:p w:rsidRDefault="004B32C0" w:rsidP="004B32C0" w:rsidR="004B32C0">
      <w:pPr>
        <w:ind w:firstLine="360"/>
        <w:jc w:val="both"/>
      </w:pPr>
      <w:r>
        <w:t xml:space="preserve">   </w:t>
      </w:r>
      <w:r w:rsidRPr="00730688">
        <w:t xml:space="preserve">OIB </w:t>
      </w:r>
      <w:r>
        <w:t xml:space="preserve">85584865987                                                                                     </w:t>
      </w:r>
      <w:r w:rsidRPr="00730688">
        <w:t xml:space="preserve">  </w:t>
      </w:r>
      <w:r>
        <w:t>5.235,80</w:t>
      </w:r>
      <w:r w:rsidRPr="00730688">
        <w:t xml:space="preserve"> kn</w:t>
      </w:r>
    </w:p>
    <w:p w:rsidRDefault="004B32C0" w:rsidP="004B32C0" w:rsidR="004B32C0">
      <w:pPr>
        <w:ind w:firstLine="360"/>
        <w:jc w:val="both"/>
      </w:pPr>
    </w:p>
    <w:p w:rsidRDefault="004B32C0" w:rsidP="004B32C0" w:rsidR="004B32C0">
      <w:pPr>
        <w:jc w:val="both"/>
      </w:pPr>
      <w:r>
        <w:t>II.9. GRAD ZAGREB,</w:t>
      </w:r>
      <w:r w:rsidRPr="00CB1EB1">
        <w:t xml:space="preserve"> </w:t>
      </w:r>
      <w:r>
        <w:t>Zagreb, Trg S. Radića 1,</w:t>
      </w:r>
    </w:p>
    <w:p w:rsidRDefault="004B32C0" w:rsidP="004B32C0" w:rsidR="004B32C0">
      <w:pPr>
        <w:ind w:firstLine="360"/>
        <w:jc w:val="both"/>
      </w:pPr>
      <w:r>
        <w:t xml:space="preserve">    </w:t>
      </w:r>
      <w:r w:rsidRPr="00730688">
        <w:t xml:space="preserve">OIB </w:t>
      </w:r>
      <w:r>
        <w:t xml:space="preserve">61817894937                                                                                    </w:t>
      </w:r>
      <w:r w:rsidRPr="00730688">
        <w:t xml:space="preserve">  </w:t>
      </w:r>
      <w:r>
        <w:t>35.674,97</w:t>
      </w:r>
      <w:r w:rsidRPr="00730688">
        <w:t xml:space="preserve"> kn</w:t>
      </w:r>
    </w:p>
    <w:p w:rsidRDefault="004B32C0" w:rsidP="004B32C0" w:rsidR="004B32C0">
      <w:pPr>
        <w:ind w:firstLine="360"/>
        <w:jc w:val="both"/>
      </w:pPr>
    </w:p>
    <w:p w:rsidRDefault="004B32C0" w:rsidP="004B32C0" w:rsidR="004B32C0">
      <w:pPr>
        <w:jc w:val="both"/>
      </w:pPr>
      <w:r>
        <w:t xml:space="preserve">II.10. Stjepan Sirovica, vl. obrta VINOGRADARSTVO, </w:t>
      </w:r>
    </w:p>
    <w:p w:rsidRDefault="004B32C0" w:rsidP="004B32C0" w:rsidR="004B32C0">
      <w:pPr>
        <w:jc w:val="both"/>
      </w:pPr>
      <w:r>
        <w:t xml:space="preserve">         VINARSKO GOSPODARSTVO SIROVICA, </w:t>
      </w:r>
    </w:p>
    <w:p w:rsidRDefault="004B32C0" w:rsidP="004B32C0" w:rsidR="004B32C0">
      <w:pPr>
        <w:jc w:val="both"/>
      </w:pPr>
      <w:r>
        <w:t xml:space="preserve">         Lokošin Dol 4,</w:t>
      </w:r>
      <w:r w:rsidRPr="00C27636">
        <w:t xml:space="preserve"> </w:t>
      </w:r>
      <w:r w:rsidRPr="00730688">
        <w:t xml:space="preserve">OIB </w:t>
      </w:r>
      <w:r>
        <w:t xml:space="preserve">25175701242                                                            </w:t>
      </w:r>
      <w:r w:rsidRPr="00730688">
        <w:t xml:space="preserve">  </w:t>
      </w:r>
      <w:r>
        <w:t>7.045,63</w:t>
      </w:r>
      <w:r w:rsidRPr="00730688">
        <w:t xml:space="preserve"> kn</w:t>
      </w:r>
    </w:p>
    <w:p w:rsidRDefault="004B32C0" w:rsidP="004B32C0" w:rsidR="004B32C0" w:rsidRPr="00F219E4">
      <w:pPr>
        <w:jc w:val="both"/>
      </w:pPr>
    </w:p>
    <w:p w:rsidRDefault="004B32C0" w:rsidP="004B32C0" w:rsidR="004B32C0" w:rsidRPr="00F219E4">
      <w:pPr>
        <w:tabs>
          <w:tab w:pos="7279" w:val="left"/>
          <w:tab w:pos="7796" w:val="left"/>
        </w:tabs>
        <w:jc w:val="both"/>
      </w:pPr>
      <w:r w:rsidRPr="00F219E4">
        <w:lastRenderedPageBreak/>
        <w:t>II.1</w:t>
      </w:r>
      <w:r>
        <w:t>1</w:t>
      </w:r>
      <w:r w:rsidRPr="00F219E4">
        <w:t>. ZAPAD-STAN d.o.o., Zagreb, A. T. Mimare 61</w:t>
      </w:r>
      <w:r w:rsidRPr="00F219E4">
        <w:tab/>
        <w:t xml:space="preserve">     </w:t>
      </w:r>
    </w:p>
    <w:p w:rsidRDefault="004B32C0" w:rsidP="004B32C0" w:rsidR="004B32C0" w:rsidRPr="00F219E4">
      <w:pPr>
        <w:ind w:firstLine="360"/>
        <w:jc w:val="both"/>
      </w:pPr>
      <w:r w:rsidRPr="00F219E4">
        <w:t xml:space="preserve">   OIB 78641299718                                                                                     </w:t>
      </w:r>
      <w:r>
        <w:t xml:space="preserve">  13.883,4</w:t>
      </w:r>
      <w:r w:rsidRPr="00F219E4">
        <w:t>2 kn</w:t>
      </w:r>
    </w:p>
    <w:p w:rsidRDefault="004B32C0" w:rsidP="004B32C0" w:rsidR="004B32C0">
      <w:pPr>
        <w:jc w:val="both"/>
      </w:pPr>
    </w:p>
    <w:p w:rsidRDefault="004B32C0" w:rsidP="004B32C0" w:rsidR="004B32C0">
      <w:pPr>
        <w:jc w:val="both"/>
      </w:pPr>
      <w:r w:rsidRPr="00C957F2">
        <w:t xml:space="preserve">  </w:t>
      </w:r>
    </w:p>
    <w:p w:rsidRDefault="004B32C0" w:rsidP="004B32C0" w:rsidR="004B32C0">
      <w:pPr>
        <w:jc w:val="both"/>
      </w:pPr>
    </w:p>
    <w:p w:rsidRDefault="004B32C0" w:rsidP="004B32C0" w:rsidR="004B32C0" w:rsidRPr="00730688">
      <w:pPr>
        <w:jc w:val="both"/>
      </w:pPr>
      <w:r w:rsidRPr="00730688">
        <w:t>III. Osporene su slijedeće tražbine drugog višeg isplatnog reda:</w:t>
      </w:r>
    </w:p>
    <w:p w:rsidRDefault="004B32C0" w:rsidP="004B32C0" w:rsidR="004B32C0">
      <w:pPr>
        <w:jc w:val="both"/>
      </w:pPr>
    </w:p>
    <w:p w:rsidRDefault="004B32C0" w:rsidP="004B32C0" w:rsidR="004B32C0" w:rsidRPr="00A47AB8">
      <w:pPr>
        <w:jc w:val="both"/>
      </w:pPr>
      <w:r w:rsidRPr="00A47AB8">
        <w:t>I</w:t>
      </w:r>
      <w:r>
        <w:t>I</w:t>
      </w:r>
      <w:r w:rsidRPr="00A47AB8">
        <w:t>I.1. HRVATSKE ŠUME društvo s ograničenom odgovornošću,</w:t>
      </w:r>
    </w:p>
    <w:p w:rsidRDefault="004B32C0" w:rsidP="004B32C0" w:rsidR="004B32C0" w:rsidRPr="00A47AB8">
      <w:pPr>
        <w:jc w:val="both"/>
      </w:pPr>
      <w:r>
        <w:t xml:space="preserve">        </w:t>
      </w:r>
      <w:r w:rsidRPr="00A47AB8">
        <w:t>Zagreb, Ulica Lj. F. Vukotinovića 2,</w:t>
      </w:r>
    </w:p>
    <w:p w:rsidRDefault="004B32C0" w:rsidP="004B32C0" w:rsidR="004B32C0" w:rsidRPr="00A47AB8">
      <w:pPr>
        <w:jc w:val="both"/>
      </w:pPr>
      <w:r>
        <w:t xml:space="preserve">        </w:t>
      </w:r>
      <w:r w:rsidRPr="00A47AB8">
        <w:t xml:space="preserve">OIB 69693144506                   </w:t>
      </w:r>
      <w:r>
        <w:t xml:space="preserve">                                                                       </w:t>
      </w:r>
      <w:r w:rsidRPr="00A47AB8">
        <w:t>1.726,44 kn</w:t>
      </w:r>
    </w:p>
    <w:p w:rsidRDefault="004B32C0" w:rsidP="004B32C0" w:rsidR="004B32C0" w:rsidRPr="00C302AE">
      <w:pPr>
        <w:pStyle w:val="Odlomakpopisa"/>
        <w:numPr>
          <w:ilvl w:val="0"/>
          <w:numId w:val="12"/>
        </w:numPr>
        <w:tabs>
          <w:tab w:pos="7849" w:val="left"/>
        </w:tabs>
        <w:jc w:val="both"/>
        <w:rPr>
          <w:rFonts w:hAnsi="Times New Roman" w:ascii="Times New Roman"/>
        </w:rPr>
      </w:pPr>
      <w:r>
        <w:rPr>
          <w:rFonts w:hAnsi="Times New Roman" w:ascii="Times New Roman"/>
        </w:rPr>
        <w:t>osporio stečajni upravitelj</w:t>
      </w:r>
    </w:p>
    <w:p w:rsidRDefault="004B32C0" w:rsidP="004B32C0" w:rsidR="004B32C0">
      <w:pPr>
        <w:jc w:val="both"/>
      </w:pPr>
    </w:p>
    <w:p w:rsidRDefault="004B32C0" w:rsidP="004B32C0" w:rsidR="004B32C0">
      <w:pPr>
        <w:jc w:val="both"/>
      </w:pPr>
      <w:r>
        <w:t>III.2. TISAK d.d.,</w:t>
      </w:r>
      <w:r w:rsidRPr="00CB1EB1">
        <w:t xml:space="preserve"> </w:t>
      </w:r>
      <w:r>
        <w:t>Zagreb, Slavonska avenija 11a,</w:t>
      </w:r>
    </w:p>
    <w:p w:rsidRDefault="004B32C0" w:rsidP="004B32C0" w:rsidR="004B32C0">
      <w:pPr>
        <w:tabs>
          <w:tab w:pos="7849" w:val="left"/>
        </w:tabs>
        <w:jc w:val="both"/>
      </w:pPr>
      <w:r>
        <w:t xml:space="preserve">           </w:t>
      </w:r>
      <w:r w:rsidRPr="00730688">
        <w:t xml:space="preserve">OIB </w:t>
      </w:r>
      <w:r>
        <w:t xml:space="preserve">75917721668                                     </w:t>
      </w:r>
      <w:r w:rsidRPr="00730688">
        <w:t xml:space="preserve"> </w:t>
      </w:r>
      <w:r>
        <w:t xml:space="preserve">                 </w:t>
      </w:r>
      <w:r w:rsidRPr="00730688">
        <w:t xml:space="preserve"> </w:t>
      </w:r>
      <w:r>
        <w:t xml:space="preserve">                             40.110,89</w:t>
      </w:r>
      <w:r w:rsidRPr="00730688">
        <w:t xml:space="preserve"> kn</w:t>
      </w:r>
      <w:r>
        <w:t xml:space="preserve"> </w:t>
      </w:r>
    </w:p>
    <w:p w:rsidRDefault="004B32C0" w:rsidP="004B32C0" w:rsidR="004B32C0">
      <w:pPr>
        <w:pStyle w:val="Odlomakpopisa"/>
        <w:numPr>
          <w:ilvl w:val="0"/>
          <w:numId w:val="12"/>
        </w:numPr>
        <w:tabs>
          <w:tab w:pos="7849" w:val="left"/>
        </w:tabs>
        <w:jc w:val="both"/>
        <w:rPr>
          <w:rFonts w:hAnsi="Times New Roman" w:ascii="Times New Roman"/>
        </w:rPr>
      </w:pPr>
      <w:r w:rsidRPr="00A47AB8">
        <w:rPr>
          <w:rFonts w:hAnsi="Times New Roman" w:ascii="Times New Roman"/>
        </w:rPr>
        <w:t>osporio stečajni upravitelj</w:t>
      </w:r>
    </w:p>
    <w:p w:rsidRDefault="004B32C0" w:rsidP="004B32C0" w:rsidR="004B32C0">
      <w:pPr>
        <w:pStyle w:val="Odlomakpopisa"/>
        <w:tabs>
          <w:tab w:pos="7849" w:val="left"/>
        </w:tabs>
        <w:ind w:left="1320"/>
        <w:jc w:val="both"/>
        <w:rPr>
          <w:rFonts w:hAnsi="Times New Roman" w:ascii="Times New Roman"/>
        </w:rPr>
      </w:pPr>
    </w:p>
    <w:p w:rsidRDefault="004B32C0" w:rsidP="004B32C0" w:rsidR="004B32C0">
      <w:pPr>
        <w:jc w:val="both"/>
      </w:pPr>
      <w:r>
        <w:t xml:space="preserve">III.3. Stjepan Sirovica, vl. obrta VINOGRADARSTVO, </w:t>
      </w:r>
    </w:p>
    <w:p w:rsidRDefault="004B32C0" w:rsidP="004B32C0" w:rsidR="004B32C0">
      <w:pPr>
        <w:jc w:val="both"/>
      </w:pPr>
      <w:r>
        <w:t xml:space="preserve">         VINARSKO GOSPODARSTVO SIROVICA, </w:t>
      </w:r>
    </w:p>
    <w:p w:rsidRDefault="004B32C0" w:rsidP="004B32C0" w:rsidR="004B32C0">
      <w:pPr>
        <w:jc w:val="both"/>
      </w:pPr>
      <w:r>
        <w:t xml:space="preserve">         Jastrebarsko, Lokošin Dol 4,</w:t>
      </w:r>
      <w:r w:rsidRPr="00C27636">
        <w:t xml:space="preserve"> </w:t>
      </w:r>
      <w:r w:rsidRPr="00730688">
        <w:t xml:space="preserve">OIB </w:t>
      </w:r>
      <w:r>
        <w:t>25175701242                                         5.869,50</w:t>
      </w:r>
      <w:r w:rsidRPr="00730688">
        <w:t xml:space="preserve"> kn</w:t>
      </w:r>
      <w:r>
        <w:t xml:space="preserve">                                                                                                                                                                                         </w:t>
      </w:r>
    </w:p>
    <w:p w:rsidRDefault="004B32C0" w:rsidP="004B32C0" w:rsidR="004B32C0">
      <w:pPr>
        <w:pStyle w:val="Odlomakpopisa"/>
        <w:numPr>
          <w:ilvl w:val="0"/>
          <w:numId w:val="12"/>
        </w:numPr>
        <w:jc w:val="both"/>
        <w:rPr>
          <w:rFonts w:hAnsi="Times New Roman" w:ascii="Times New Roman"/>
        </w:rPr>
      </w:pPr>
      <w:r w:rsidRPr="00A47AB8">
        <w:rPr>
          <w:rFonts w:hAnsi="Times New Roman" w:ascii="Times New Roman"/>
        </w:rPr>
        <w:t>osporio stečajni upravitelj</w:t>
      </w:r>
    </w:p>
    <w:p w:rsidRDefault="004B32C0" w:rsidP="004B32C0" w:rsidR="004B32C0">
      <w:pPr>
        <w:pStyle w:val="Odlomakpopisa"/>
        <w:ind w:left="1320"/>
        <w:jc w:val="both"/>
        <w:rPr>
          <w:rFonts w:hAnsi="Times New Roman" w:ascii="Times New Roman"/>
        </w:rPr>
      </w:pPr>
    </w:p>
    <w:p w:rsidRDefault="004B32C0" w:rsidP="004B32C0" w:rsidR="004B32C0">
      <w:pPr>
        <w:jc w:val="both"/>
      </w:pPr>
      <w:r>
        <w:t>III.4. HRVATSKO DRUŠTVO SKLADATELJA,</w:t>
      </w:r>
      <w:r w:rsidRPr="00CB1EB1">
        <w:t xml:space="preserve"> </w:t>
      </w:r>
      <w:r>
        <w:t>Zagreb,</w:t>
      </w:r>
    </w:p>
    <w:p w:rsidRDefault="004B32C0" w:rsidP="004B32C0" w:rsidR="004B32C0">
      <w:pPr>
        <w:tabs>
          <w:tab w:pos="8021" w:val="left"/>
        </w:tabs>
        <w:ind w:firstLine="360"/>
        <w:jc w:val="both"/>
      </w:pPr>
      <w:r>
        <w:t xml:space="preserve">    Berislavićeva 9</w:t>
      </w:r>
      <w:r w:rsidRPr="00730688">
        <w:t>,</w:t>
      </w:r>
      <w:r w:rsidRPr="00C27636">
        <w:t xml:space="preserve"> </w:t>
      </w:r>
      <w:r w:rsidRPr="00730688">
        <w:t xml:space="preserve">OIB </w:t>
      </w:r>
      <w:r>
        <w:t xml:space="preserve">56668956985    </w:t>
      </w:r>
      <w:r w:rsidR="00265FCB">
        <w:t xml:space="preserve">                                                          </w:t>
      </w:r>
      <w:r>
        <w:t>349,20</w:t>
      </w:r>
      <w:r w:rsidRPr="00730688">
        <w:t xml:space="preserve"> kn</w:t>
      </w:r>
    </w:p>
    <w:p w:rsidRDefault="004B32C0" w:rsidP="004B32C0" w:rsidR="004B32C0">
      <w:pPr>
        <w:ind w:firstLine="360"/>
        <w:jc w:val="both"/>
      </w:pPr>
      <w:r>
        <w:t xml:space="preserve"> </w:t>
      </w:r>
      <w:r w:rsidRPr="00730688">
        <w:t xml:space="preserve">– </w:t>
      </w:r>
      <w:r>
        <w:t xml:space="preserve">    osporio stečajni upravitelj</w:t>
      </w:r>
      <w:r w:rsidRPr="00730688">
        <w:t xml:space="preserve">  </w:t>
      </w:r>
    </w:p>
    <w:p w:rsidRDefault="004B32C0" w:rsidP="004B32C0" w:rsidR="004B32C0" w:rsidRPr="00A47AB8">
      <w:pPr>
        <w:jc w:val="both"/>
      </w:pPr>
    </w:p>
    <w:p w:rsidRDefault="004B32C0" w:rsidP="004B32C0" w:rsidR="004B32C0">
      <w:pPr>
        <w:jc w:val="both"/>
      </w:pPr>
      <w:r>
        <w:t>III.5. HURIKAN d.o.o.,</w:t>
      </w:r>
      <w:r w:rsidRPr="00CB1EB1">
        <w:t xml:space="preserve"> </w:t>
      </w:r>
      <w:r>
        <w:t>Zagreb, Slavonska avenija 62</w:t>
      </w:r>
    </w:p>
    <w:p w:rsidRDefault="004B32C0" w:rsidP="004B32C0" w:rsidR="004B32C0">
      <w:pPr>
        <w:ind w:firstLine="360"/>
        <w:jc w:val="both"/>
      </w:pPr>
      <w:r>
        <w:t xml:space="preserve">    </w:t>
      </w:r>
      <w:r w:rsidRPr="00730688">
        <w:t xml:space="preserve">OIB </w:t>
      </w:r>
      <w:r>
        <w:t xml:space="preserve">96639071572                                                                                     </w:t>
      </w:r>
      <w:r w:rsidRPr="00730688">
        <w:t xml:space="preserve">  </w:t>
      </w:r>
      <w:r>
        <w:t>2.000,00</w:t>
      </w:r>
      <w:r w:rsidRPr="00730688">
        <w:t xml:space="preserve"> kn</w:t>
      </w:r>
    </w:p>
    <w:p w:rsidRDefault="004B32C0" w:rsidP="004B32C0" w:rsidR="004B32C0">
      <w:pPr>
        <w:pStyle w:val="Odlomakpopisa"/>
        <w:numPr>
          <w:ilvl w:val="0"/>
          <w:numId w:val="12"/>
        </w:numPr>
        <w:jc w:val="both"/>
        <w:rPr>
          <w:rFonts w:hAnsi="Times New Roman" w:ascii="Times New Roman"/>
        </w:rPr>
      </w:pPr>
      <w:r w:rsidRPr="00A47AB8">
        <w:rPr>
          <w:rFonts w:hAnsi="Times New Roman" w:ascii="Times New Roman"/>
        </w:rPr>
        <w:t>osporio stečajni upravitelj</w:t>
      </w:r>
    </w:p>
    <w:p w:rsidRDefault="00CD6CDA" w:rsidP="008B74E3" w:rsidR="00CD6CDA">
      <w:pPr>
        <w:jc w:val="both"/>
      </w:pPr>
    </w:p>
    <w:p w:rsidRDefault="007E70A4" w:rsidP="007E70A4" w:rsidR="008B74E3">
      <w:pPr>
        <w:jc w:val="both"/>
      </w:pPr>
      <w:r>
        <w:t>IV. Vjerovnici pod rednim brojevima:</w:t>
      </w:r>
      <w:r w:rsidR="008B74E3">
        <w:t xml:space="preserve"> </w:t>
      </w:r>
      <w:r w:rsidRPr="00A47AB8">
        <w:t>I</w:t>
      </w:r>
      <w:r>
        <w:t>I</w:t>
      </w:r>
      <w:r w:rsidRPr="00A47AB8">
        <w:t>I.1. HRVATSKE ŠUME društvo s ograničenom odgovornošću,</w:t>
      </w:r>
      <w:r>
        <w:t xml:space="preserve"> </w:t>
      </w:r>
      <w:r w:rsidRPr="00A47AB8">
        <w:t>Zagreb, Ulica Lj. F. Vukotinovića 2,</w:t>
      </w:r>
      <w:r>
        <w:t xml:space="preserve"> </w:t>
      </w:r>
      <w:r w:rsidRPr="00A47AB8">
        <w:t>OIB 69693144506</w:t>
      </w:r>
      <w:r>
        <w:t xml:space="preserve">, čija je tražbina osporena u iznosu od </w:t>
      </w:r>
      <w:r w:rsidRPr="00A47AB8">
        <w:t>1.726,44 kn</w:t>
      </w:r>
      <w:r>
        <w:t>; III.2. TISAK d.d.,</w:t>
      </w:r>
      <w:r w:rsidRPr="00CB1EB1">
        <w:t xml:space="preserve"> </w:t>
      </w:r>
      <w:r>
        <w:t xml:space="preserve">Zagreb, Slavonska avenija 11a,           </w:t>
      </w:r>
      <w:r w:rsidRPr="00730688">
        <w:t xml:space="preserve">OIB </w:t>
      </w:r>
      <w:r>
        <w:t>75917721668, čija je tražbina osporena u iznosu od 40.110,89</w:t>
      </w:r>
      <w:r w:rsidRPr="00730688">
        <w:t xml:space="preserve"> kn</w:t>
      </w:r>
      <w:r>
        <w:t>; III.3.  Stjepan Sirovica, vl. obrta VINOGRADARSTVO, VINARSKO GOSPODARSTVO SIROVICA, Jastrebarsko, Lokošin Dol 4,</w:t>
      </w:r>
      <w:r w:rsidRPr="00C27636">
        <w:t xml:space="preserve"> </w:t>
      </w:r>
      <w:r w:rsidRPr="00730688">
        <w:t xml:space="preserve">OIB </w:t>
      </w:r>
      <w:r>
        <w:t>25175701242, čija tražbina je osporena u iznosu od 5.869,50</w:t>
      </w:r>
      <w:r w:rsidRPr="00730688">
        <w:t xml:space="preserve"> kn</w:t>
      </w:r>
      <w:r>
        <w:t>; III.4. HRVATSKO DRUŠTVO SKLADATELJA,</w:t>
      </w:r>
      <w:r w:rsidRPr="00CB1EB1">
        <w:t xml:space="preserve"> </w:t>
      </w:r>
      <w:r>
        <w:t>Zagreb, Berislavićeva 9</w:t>
      </w:r>
      <w:r w:rsidRPr="00730688">
        <w:t>,</w:t>
      </w:r>
      <w:r w:rsidRPr="00C27636">
        <w:t xml:space="preserve"> </w:t>
      </w:r>
      <w:r w:rsidRPr="00730688">
        <w:t xml:space="preserve">OIB </w:t>
      </w:r>
      <w:r>
        <w:t xml:space="preserve">56668956985, čija tražbina je osporena u iznosu od 349,20 kn; III.5. HURIKAN d.o.o., Zagreb, Slavonska avenija 62, </w:t>
      </w:r>
      <w:r w:rsidRPr="00730688">
        <w:t xml:space="preserve">OIB </w:t>
      </w:r>
      <w:r>
        <w:t>96639071572, čija tražbina je osporena u iznosu od 2.000,00 kn,</w:t>
      </w:r>
      <w:r w:rsidR="00BF52EC">
        <w:t xml:space="preserve"> </w:t>
      </w:r>
      <w:r w:rsidR="008B74E3">
        <w:t>upućuj</w:t>
      </w:r>
      <w:r w:rsidR="00BF52EC">
        <w:t>u</w:t>
      </w:r>
      <w:r w:rsidR="008B74E3">
        <w:t xml:space="preserve"> se </w:t>
      </w:r>
      <w:r w:rsidR="00BF52EC">
        <w:t xml:space="preserve">na parnicu </w:t>
      </w:r>
      <w:r w:rsidR="000E4599">
        <w:t xml:space="preserve">protiv stečajnog dužnika </w:t>
      </w:r>
      <w:r w:rsidR="00BF52EC">
        <w:t xml:space="preserve">radi utvrđivanja osporene tražbine. </w:t>
      </w:r>
      <w:r w:rsidR="008B74E3">
        <w:t xml:space="preserve">Ako </w:t>
      </w:r>
      <w:r w:rsidR="00BF52EC">
        <w:t xml:space="preserve">osoba koja je upućena na parnicu ne pokrene parnicu </w:t>
      </w:r>
      <w:r w:rsidR="008B74E3">
        <w:t xml:space="preserve">u roku od </w:t>
      </w:r>
      <w:r w:rsidR="00BF52EC">
        <w:t>osam</w:t>
      </w:r>
      <w:r w:rsidR="008B74E3">
        <w:t xml:space="preserve"> dana od dana pravomoćnosti rješenja o upućivanja na parnicu odnosno primitka drugostupanjske odluke, smatrat će se da je odusta</w:t>
      </w:r>
      <w:r w:rsidR="00BF52EC">
        <w:t>la</w:t>
      </w:r>
      <w:r w:rsidR="008B74E3">
        <w:t xml:space="preserve"> od prava na vođenje parnice.</w:t>
      </w:r>
    </w:p>
    <w:p w:rsidRDefault="00BF52EC" w:rsidP="00BF52EC" w:rsidR="00BF52EC">
      <w:pPr>
        <w:tabs>
          <w:tab w:pos="7849" w:val="left"/>
        </w:tabs>
        <w:ind w:left="360"/>
        <w:jc w:val="both"/>
      </w:pPr>
    </w:p>
    <w:p w:rsidRDefault="00B20D76" w:rsidP="00E6357E" w:rsidR="00B20D76">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7E70A4">
        <w:t>4. srpnja</w:t>
      </w:r>
      <w:r w:rsidR="00FB291A">
        <w:t xml:space="preserve"> 2017</w:t>
      </w:r>
      <w:r w:rsidR="008E1CB9">
        <w:t>.</w:t>
      </w:r>
      <w:r w:rsidR="004A201D" w:rsidRPr="00267DA6">
        <w:t xml:space="preserve"> </w:t>
      </w:r>
      <w:r w:rsidR="00B50EEB" w:rsidRPr="00267DA6">
        <w:t xml:space="preserve">godine ispitane su sve prijavljene tražbine prema svojim iznosima i redu. </w:t>
      </w:r>
      <w:r w:rsidR="00D26C39" w:rsidRPr="00267DA6">
        <w:t xml:space="preserve">Stečajni upravitelj priznao je </w:t>
      </w:r>
      <w:r w:rsidR="00B50EEB" w:rsidRPr="00267DA6">
        <w:t xml:space="preserve">tražbine </w:t>
      </w:r>
      <w:r w:rsidR="008B74E3">
        <w:lastRenderedPageBreak/>
        <w:t>prvog višeg isplatnog reda, nave</w:t>
      </w:r>
      <w:r w:rsidR="00BF52EC">
        <w:t>dene u točki I. izreke rješenja</w:t>
      </w:r>
      <w:r w:rsidR="007E70A4">
        <w:t xml:space="preserve">, </w:t>
      </w:r>
      <w:r w:rsidR="008B74E3">
        <w:t>a tako p</w:t>
      </w:r>
      <w:r w:rsidR="00447244">
        <w:t>riznate tražbine</w:t>
      </w:r>
      <w:r w:rsidR="008B74E3">
        <w:t xml:space="preserve"> vjerovnika prvog višeg isplatnog reda </w:t>
      </w:r>
      <w:r w:rsidR="005C24C0">
        <w:t xml:space="preserve">nitko od vjerovnika </w:t>
      </w:r>
      <w:r w:rsidR="00447244">
        <w:t>nije osporio</w:t>
      </w:r>
      <w:r w:rsidR="00267DA6">
        <w:t xml:space="preserve">, </w:t>
      </w:r>
      <w:r w:rsidR="00B50EEB" w:rsidRPr="00267DA6">
        <w:t xml:space="preserve">te se iste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dalje u tekstu: SZ</w:t>
      </w:r>
      <w:r w:rsidR="00AE0E25">
        <w:t>-</w:t>
      </w:r>
      <w:r w:rsidR="00A77BB3" w:rsidRPr="00267DA6">
        <w:t>a</w:t>
      </w:r>
      <w:r w:rsidR="00B50EEB" w:rsidRPr="00267DA6">
        <w:t>) smatraju utvrđenima</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287A3A" w:rsidR="008B74E3">
      <w:pPr>
        <w:jc w:val="both"/>
      </w:pPr>
      <w:r>
        <w:tab/>
        <w:t xml:space="preserve">Nadalje stečajni upravitelj priznao je tražbine drugog višeg isplatnog reda, navedene u točki II. izreke ovog rješenja u ukupnom iznosu od </w:t>
      </w:r>
      <w:r w:rsidR="007E70A4">
        <w:t xml:space="preserve">420.561,81 </w:t>
      </w:r>
      <w:r>
        <w:t xml:space="preserve">kn, i tako priznate tražbine nije osporio nitko od vjerovnika, te se iste u smislu čl.263. SZ-a smatraju utvrđenima, pa je riješeno kao pod točkom II. izreke ovog rješenja. </w:t>
      </w:r>
      <w:r w:rsidR="000E4599">
        <w:t xml:space="preserve"> </w:t>
      </w:r>
      <w:r w:rsidR="007E70A4">
        <w:t xml:space="preserve"> </w:t>
      </w:r>
    </w:p>
    <w:p w:rsidRDefault="008B74E3" w:rsidP="00287A3A" w:rsidR="008B74E3">
      <w:pPr>
        <w:jc w:val="both"/>
      </w:pPr>
    </w:p>
    <w:p w:rsidRDefault="008B74E3" w:rsidP="007E70A4" w:rsidR="007E70A4">
      <w:pPr>
        <w:jc w:val="both"/>
      </w:pPr>
      <w:r>
        <w:tab/>
        <w:t xml:space="preserve">Stečajni upravitelj je na ispitnom ročištu od </w:t>
      </w:r>
      <w:r w:rsidR="007E70A4">
        <w:t>4. srpnja</w:t>
      </w:r>
      <w:r>
        <w:t xml:space="preserve"> 2017. godine osporio prijavljenu tražbinu vjerovnika drugog višeg isplatnog reda </w:t>
      </w:r>
      <w:r w:rsidR="007E70A4">
        <w:t xml:space="preserve">HRVATSKE ŠUME društvo s ograničenom odgovornošću, Zagreb, </w:t>
      </w:r>
      <w:r w:rsidR="007E70A4" w:rsidRPr="00730688">
        <w:t xml:space="preserve">OIB </w:t>
      </w:r>
      <w:r w:rsidR="007E70A4">
        <w:t>69693144506, kao tražbinu drugog višeg isplatnog reda u iznosu od 1.726,44</w:t>
      </w:r>
      <w:r w:rsidR="007E70A4" w:rsidRPr="009B1849">
        <w:t xml:space="preserve"> kn</w:t>
      </w:r>
      <w:r w:rsidR="007E70A4">
        <w:t xml:space="preserve">, iz razloga što je nastupila zastara te tražbine. Navodi da za predmetnu tražbinu ne postoji ovršna isprava, već je riječ o prijavi temeljem izvoda iz poslovnih knjiga za 2013. godinu. Nadalje, stečajni upravitelj osporio je prijavljenu tražbinu vjerovnika TISAK d.d., Zagreb, </w:t>
      </w:r>
      <w:r w:rsidR="007E70A4" w:rsidRPr="00730688">
        <w:t xml:space="preserve">OIB </w:t>
      </w:r>
      <w:r w:rsidR="007E70A4">
        <w:t>75917721668, kao tražbinu drugog višeg isplatnog reda u iznosu od 40.110,89</w:t>
      </w:r>
      <w:r w:rsidR="007E70A4" w:rsidRPr="009B1849">
        <w:t xml:space="preserve"> kn</w:t>
      </w:r>
      <w:r w:rsidR="007E70A4">
        <w:t xml:space="preserve">. Stečajni upravitelj je istaknuo da TISAK d.d. uz prijavu tražbine nije priložio nikakve račune, niti dostavnice za isporučenu robu, dakle, ističe da ne postoje nikakvi materijalni dokazi koji bi upućivali na osnovanost prijavljene tražbine te navodi da za prijavljenu tražbinu ne postoji ovršna isprava. Ujedno je stečajni  upravitelj istaknuo da je omaškom propustio u tablici osporenih tražbina navesti razlog osporavanja prijavljene tražbine TISAK d.d.. Stečajni upravitelj osporio je prijavljenu tražbinu vjerovnika HRVATSKO DRUŠTVO SKLADATELJA, Zagreb, </w:t>
      </w:r>
      <w:r w:rsidR="007E70A4" w:rsidRPr="00730688">
        <w:t xml:space="preserve">OIB </w:t>
      </w:r>
      <w:r w:rsidR="007E70A4">
        <w:t>56668956985, kao tražbinu drugog višeg isplatnog reda u iznosu od 349,20</w:t>
      </w:r>
      <w:r w:rsidR="007E70A4" w:rsidRPr="009B1849">
        <w:t xml:space="preserve"> kn</w:t>
      </w:r>
      <w:r w:rsidR="007E70A4">
        <w:t xml:space="preserve">, </w:t>
      </w:r>
      <w:r w:rsidR="00935E50">
        <w:t>navodeći</w:t>
      </w:r>
      <w:r w:rsidR="007E70A4">
        <w:t xml:space="preserve"> da vjerovnik uz prijavu nije dostavio apsolutno nikakvu dokumentaciju iz koje bi mogao provjeriti osnovanost osnove i visine prijavljene tražbine. Navodi da </w:t>
      </w:r>
      <w:r w:rsidR="00935E50">
        <w:t xml:space="preserve">za tu tražbinu također </w:t>
      </w:r>
      <w:r w:rsidR="007E70A4">
        <w:t>ne postoji ovršna isprava.</w:t>
      </w:r>
      <w:r w:rsidR="00935E50">
        <w:t xml:space="preserve"> </w:t>
      </w:r>
      <w:r w:rsidR="007E70A4">
        <w:t>Stečajni upravitelj osporio</w:t>
      </w:r>
      <w:r w:rsidR="00935E50">
        <w:t xml:space="preserve"> je</w:t>
      </w:r>
      <w:r w:rsidR="007E70A4">
        <w:t xml:space="preserve"> prijavljenu tražbinu vjerovnika HURIKAN d.o.o., Zagreb, </w:t>
      </w:r>
      <w:r w:rsidR="007E70A4" w:rsidRPr="00730688">
        <w:t xml:space="preserve">OIB </w:t>
      </w:r>
      <w:r w:rsidR="007E70A4">
        <w:t>96639071572, kao tražbinu drugog višeg isplatnog reda u iznosu od 2.000,00</w:t>
      </w:r>
      <w:r w:rsidR="007E70A4" w:rsidRPr="009B1849">
        <w:t xml:space="preserve"> kn</w:t>
      </w:r>
      <w:r w:rsidR="007E70A4">
        <w:t xml:space="preserve">, </w:t>
      </w:r>
      <w:r w:rsidR="00935E50">
        <w:t>ističući da navedeni</w:t>
      </w:r>
      <w:r w:rsidR="007E70A4">
        <w:t xml:space="preserve"> vjerovnik uz prijavu nije priložio niti račune, niti dostavnice</w:t>
      </w:r>
      <w:r w:rsidR="00935E50">
        <w:t>, time da niti za tu tražbinu</w:t>
      </w:r>
      <w:r w:rsidR="007E70A4">
        <w:t xml:space="preserve"> ne postoji ovršna isprava.</w:t>
      </w:r>
      <w:r w:rsidR="00935E50">
        <w:t xml:space="preserve"> </w:t>
      </w:r>
      <w:r w:rsidR="007E70A4">
        <w:t xml:space="preserve">Stečajni upravitelj nadalje </w:t>
      </w:r>
      <w:r w:rsidR="00935E50">
        <w:t>je naveo da je</w:t>
      </w:r>
      <w:r w:rsidR="007E70A4">
        <w:t xml:space="preserve"> prijavljenu tražbinu vjerovnika Stjepan Sirovica, vl. obrta VINOGRADARSTVO, VINARSKO GOSPODARSTVO SIROVICA, Jastrebarsko, </w:t>
      </w:r>
      <w:r w:rsidR="007E70A4" w:rsidRPr="00730688">
        <w:t xml:space="preserve">OIB </w:t>
      </w:r>
      <w:r w:rsidR="007E70A4">
        <w:t xml:space="preserve">25175701242, koja je prijavljena u iznosu od 12.915,13 kn, </w:t>
      </w:r>
      <w:r w:rsidR="00935E50">
        <w:t>priznao djelomično</w:t>
      </w:r>
      <w:r w:rsidR="007E70A4">
        <w:t xml:space="preserve"> u iznosu od 7.045,63 kn, </w:t>
      </w:r>
      <w:r w:rsidR="00935E50">
        <w:t xml:space="preserve">a </w:t>
      </w:r>
      <w:r w:rsidR="007E70A4">
        <w:t>osporio djelomično u iznosu od 5.869,50 kn, iz razloga jer za osporeni iznos vjerovnik nije dostavio otpremnice koje bi sadržavale uredan potpis i pečat kao dokaz o primitku robe. Navodi da ne postoji ovršna isprava.</w:t>
      </w:r>
    </w:p>
    <w:p w:rsidRDefault="007E70A4" w:rsidP="007E70A4" w:rsidR="007E70A4">
      <w:pPr>
        <w:jc w:val="both"/>
      </w:pPr>
    </w:p>
    <w:p w:rsidRDefault="000E4599" w:rsidP="007E70A4" w:rsidR="00DA7321">
      <w:pPr>
        <w:jc w:val="both"/>
      </w:pPr>
      <w:r>
        <w:tab/>
      </w:r>
      <w:r w:rsidR="001A313A">
        <w:t>Slijedom gore navedenog, v</w:t>
      </w:r>
      <w:r>
        <w:t>ezano uz osporene</w:t>
      </w:r>
      <w:r w:rsidR="00DA7321">
        <w:t xml:space="preserve"> tražbin</w:t>
      </w:r>
      <w:r>
        <w:t>e</w:t>
      </w:r>
      <w:r w:rsidR="00935E50">
        <w:t xml:space="preserve"> stečajnih vjerovnika pod rednim brojevima</w:t>
      </w:r>
      <w:r w:rsidR="00DA7321">
        <w:t xml:space="preserve"> III.1.</w:t>
      </w:r>
      <w:r w:rsidR="00935E50">
        <w:t>, III.2., III.3., III.4. i III.5.</w:t>
      </w:r>
      <w:r>
        <w:t xml:space="preserve"> sud je temeljem čl. 266. st. 1. i čl. 267. st. 1. SZ-a riješio kao pod </w:t>
      </w:r>
      <w:r w:rsidR="00487DCD">
        <w:t>točkama III. i IV.</w:t>
      </w:r>
      <w:r>
        <w:t xml:space="preserve"> izreke ovog rješenja.</w:t>
      </w:r>
    </w:p>
    <w:p w:rsidRDefault="009468B0" w:rsidP="008C51C3" w:rsidR="009468B0" w:rsidRPr="00267DA6">
      <w:pPr>
        <w:ind w:firstLine="708"/>
        <w:jc w:val="both"/>
      </w:pPr>
    </w:p>
    <w:p w:rsidRDefault="009468B0" w:rsidP="009468B0" w:rsidR="001A313A" w:rsidRPr="00267DA6">
      <w:pPr>
        <w:jc w:val="center"/>
        <w:rPr>
          <w:b/>
        </w:rPr>
      </w:pPr>
      <w:r w:rsidRPr="002032E7">
        <w:t>U Karlovcu</w:t>
      </w:r>
      <w:r w:rsidR="004A201D" w:rsidRPr="002032E7">
        <w:t xml:space="preserve"> </w:t>
      </w:r>
      <w:r w:rsidR="00935E50">
        <w:t>4. srpnja</w:t>
      </w:r>
      <w:r w:rsidR="00FB291A">
        <w:t xml:space="preserve"> 2017</w:t>
      </w:r>
      <w:r w:rsidR="004A201D" w:rsidRPr="002032E7">
        <w:t>.</w:t>
      </w:r>
      <w:r w:rsidRPr="002032E7">
        <w:t xml:space="preserve"> godine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0ADF">
      <w:rPr>
        <w:rStyle w:val="Brojstranice"/>
        <w:noProof/>
      </w:rPr>
      <w:t>5</w:t>
    </w:r>
    <w:r>
      <w:rPr>
        <w:rStyle w:val="Brojstranice"/>
      </w:rPr>
      <w:fldChar w:fldCharType="end"/>
    </w:r>
  </w:p>
  <w:p w:rsidRDefault="00871FD3" w:rsidP="00AE0E25" w:rsidR="00871FD3">
    <w:pPr>
      <w:pStyle w:val="Zaglavlje"/>
      <w:jc w:val="center"/>
    </w:pPr>
    <w:r>
      <w:t xml:space="preserve">                                                                                                                               4 St-</w:t>
    </w:r>
    <w:r w:rsidR="004B32C0">
      <w:t>4191</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5FCB"/>
    <w:rsid w:val="00267DA6"/>
    <w:rsid w:val="0027237A"/>
    <w:rsid w:val="00287A3A"/>
    <w:rsid w:val="002939D3"/>
    <w:rsid w:val="002B4CEF"/>
    <w:rsid w:val="002E71E9"/>
    <w:rsid w:val="0030106D"/>
    <w:rsid w:val="00313BDB"/>
    <w:rsid w:val="003565B3"/>
    <w:rsid w:val="00374A53"/>
    <w:rsid w:val="00392297"/>
    <w:rsid w:val="003D0B7D"/>
    <w:rsid w:val="004268EE"/>
    <w:rsid w:val="004333B9"/>
    <w:rsid w:val="00447244"/>
    <w:rsid w:val="00483FA4"/>
    <w:rsid w:val="00487DCD"/>
    <w:rsid w:val="00495F92"/>
    <w:rsid w:val="004A201D"/>
    <w:rsid w:val="004A44BE"/>
    <w:rsid w:val="004B1B70"/>
    <w:rsid w:val="004B32C0"/>
    <w:rsid w:val="00504675"/>
    <w:rsid w:val="00505ABF"/>
    <w:rsid w:val="0050695B"/>
    <w:rsid w:val="00562398"/>
    <w:rsid w:val="005646C8"/>
    <w:rsid w:val="005C24C0"/>
    <w:rsid w:val="005E3015"/>
    <w:rsid w:val="006007B5"/>
    <w:rsid w:val="00643621"/>
    <w:rsid w:val="00650897"/>
    <w:rsid w:val="00660B8E"/>
    <w:rsid w:val="006A7683"/>
    <w:rsid w:val="006B02A2"/>
    <w:rsid w:val="006B0440"/>
    <w:rsid w:val="006D5A97"/>
    <w:rsid w:val="006D621E"/>
    <w:rsid w:val="006E19E2"/>
    <w:rsid w:val="006E5A28"/>
    <w:rsid w:val="006F485F"/>
    <w:rsid w:val="00764B48"/>
    <w:rsid w:val="00770120"/>
    <w:rsid w:val="00783E03"/>
    <w:rsid w:val="007C1F4C"/>
    <w:rsid w:val="007D34E0"/>
    <w:rsid w:val="007E70A4"/>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5E50"/>
    <w:rsid w:val="00937F31"/>
    <w:rsid w:val="009468B0"/>
    <w:rsid w:val="00985DE2"/>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B103D9"/>
    <w:rsid w:val="00B20D76"/>
    <w:rsid w:val="00B50EEB"/>
    <w:rsid w:val="00B81753"/>
    <w:rsid w:val="00B93ADE"/>
    <w:rsid w:val="00BA6ECF"/>
    <w:rsid w:val="00BD2065"/>
    <w:rsid w:val="00BD3394"/>
    <w:rsid w:val="00BE6956"/>
    <w:rsid w:val="00BF52EC"/>
    <w:rsid w:val="00C07070"/>
    <w:rsid w:val="00C120CE"/>
    <w:rsid w:val="00C14D9F"/>
    <w:rsid w:val="00C567C0"/>
    <w:rsid w:val="00C60A3B"/>
    <w:rsid w:val="00C65FCF"/>
    <w:rsid w:val="00C71058"/>
    <w:rsid w:val="00C71732"/>
    <w:rsid w:val="00C83DC2"/>
    <w:rsid w:val="00C83EDF"/>
    <w:rsid w:val="00C91549"/>
    <w:rsid w:val="00C951B7"/>
    <w:rsid w:val="00CA151D"/>
    <w:rsid w:val="00CA1F5B"/>
    <w:rsid w:val="00CA6C99"/>
    <w:rsid w:val="00CC4222"/>
    <w:rsid w:val="00CD08C4"/>
    <w:rsid w:val="00CD6CDA"/>
    <w:rsid w:val="00D26C39"/>
    <w:rsid w:val="00D42104"/>
    <w:rsid w:val="00D4607D"/>
    <w:rsid w:val="00D66539"/>
    <w:rsid w:val="00D71AC9"/>
    <w:rsid w:val="00DA7321"/>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0ADF"/>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FC0ADF"/>
    <w:rPr>
      <w:color w:val="808080"/>
      <w:bdr w:space="0" w:sz="0" w:color="auto" w:val="none"/>
      <w:shd w:fill="auto" w:color="auto" w:val="clear"/>
    </w:rPr>
  </w:style>
  <w:style w:customStyle="true" w:styleId="eSPISCCParagraphDefaultFont" w:type="character">
    <w:name w:val="eSPIS_CC_Paragraph Default Font"/>
    <w:basedOn w:val="Zadanifontodlomka"/>
    <w:rsid w:val="00FC0A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ADF"/>
    <w:rPr>
      <w:bdr w:space="0" w:sz="0" w:color="auto" w:val="none"/>
      <w:shd w:fill="FFFFCC" w:color="auto" w:val="clear"/>
      <w:lang w:val="hr-HR"/>
    </w:rPr>
  </w:style>
  <w:style w:customStyle="true" w:styleId="PozadinaSvijetloCrvena" w:type="character">
    <w:name w:val="Pozadina_SvijetloCrvena"/>
    <w:basedOn w:val="eSPISCCParagraphDefaultFont"/>
    <w:rsid w:val="00FC0A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A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FC0ADF"/>
    <w:rPr>
      <w:color w:val="808080"/>
      <w:bdr w:color="auto" w:space="0" w:sz="0" w:val="none"/>
      <w:shd w:color="auto" w:fill="auto" w:val="clear"/>
    </w:rPr>
  </w:style>
  <w:style w:customStyle="1" w:styleId="eSPISCCParagraphDefaultFont" w:type="character">
    <w:name w:val="eSPIS_CC_Paragraph Default Font"/>
    <w:basedOn w:val="Zadanifontodlomka"/>
    <w:rsid w:val="00FC0A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ADF"/>
    <w:rPr>
      <w:bdr w:color="auto" w:space="0" w:sz="0" w:val="none"/>
      <w:shd w:color="auto" w:fill="FFFFCC" w:val="clear"/>
      <w:lang w:val="hr-HR"/>
    </w:rPr>
  </w:style>
  <w:style w:customStyle="1" w:styleId="PozadinaSvijetloCrvena" w:type="character">
    <w:name w:val="Pozadina_SvijetloCrvena"/>
    <w:basedOn w:val="eSPISCCParagraphDefaultFont"/>
    <w:rsid w:val="00FC0A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A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F-COM  društvo s ograničenom odgovornošću za proizvodnju, trgovinu i usluge u stečaju zastupanog po punomoćniku Frane Rončević</izvorni_sadrzaj>
    <derivirana_varijabla naziv="DomainObject.Predmet.ProtustrankaFormated_1">  F-COM  društvo s ograničenom odgovornošću za proizvodnju, trgovinu i usluge u stečaju zastupanog po punomoćniku Frane Rončević</derivirana_varijabla>
  </DomainObject.Predmet.ProtustrankaFormated>
  <DomainObject.Predmet.ProtustrankaFormatedOIB>
    <izvorni_sadrzaj>  F-COM  društvo s ograničenom odgovornošću za proizvodnju, trgovinu i usluge u stečaju, OIB 07406671339 zastupanog po punomoćniku Frane Rončević</izvorni_sadrzaj>
    <derivirana_varijabla naziv="DomainObject.Predmet.ProtustrankaFormatedOIB_1">  F-COM  društvo s ograničenom odgovornošću za proizvodnju, trgovinu i usluge u stečaju, OIB 07406671339 zastupanog po punomoćniku Frane Rončević</derivirana_varijabla>
  </DomainObject.Predmet.ProtustrankaFormatedOIB>
  <DomainObject.Predmet.ProtustrankaFormatedWithAdress>
    <izvorni_sadrzaj> F-COM  društvo s ograničenom odgovornošću za proizvodnju, trgovinu i usluge u stečaju, Milivoja Matošeca 9, 10000 Zagreb zastupanog po punomoćniku Frane Rončević</izvorni_sadrzaj>
    <derivirana_varijabla naziv="DomainObject.Predmet.ProtustrankaFormatedWithAdress_1"> F-COM  društvo s ograničenom odgovornošću za proizvodnju, trgovinu i usluge u stečaju, Milivoja Matošeca 9, 10000 Zagreb zastupanog po punomoćniku Frane Rončević</derivirana_varijabla>
  </DomainObject.Predmet.ProtustrankaFormatedWithAdress>
  <DomainObject.Predmet.ProtustrankaFormatedWithAdressOIB>
    <izvorni_sadrzaj> F-COM  društvo s ograničenom odgovornošću za proizvodnju, trgovinu i usluge u stečaju, OIB 07406671339, Milivoja Matošeca 9, 10000 Zagreb zastupanog po punomoćniku Frane Rončević</izvorni_sadrzaj>
    <derivirana_varijabla naziv="DomainObject.Predmet.ProtustrankaFormatedWithAdressOIB_1"> F-COM  društvo s ograničenom odgovornošću za proizvodnju, trgovinu i usluge u stečaju, OIB 07406671339, Milivoja Matošeca 9, 10000 Zagreb zastupanog po punomoćniku Frane Rončević</derivirana_varijabla>
  </DomainObject.Predmet.ProtustrankaFormatedWithAdressOIB>
  <DomainObject.Predmet.ProtustrankaWithAdress>
    <izvorni_sadrzaj>F-COM  društvo s ograničenom odgovornošću za proizvodnju, trgovinu i usluge u stečaju Milivoja Matošeca 9, 10000 Zagreb</izvorni_sadrzaj>
    <derivirana_varijabla naziv="DomainObject.Predmet.ProtustrankaWithAdress_1">F-COM  društvo s ograničenom odgovornošću za proizvodnju, trgovinu i usluge u stečaju Milivoja Matošeca 9, 10000 Zagreb</derivirana_varijabla>
  </DomainObject.Predmet.ProtustrankaWithAdress>
  <DomainObject.Predmet.ProtustrankaWithAdressOIB>
    <izvorni_sadrzaj>F-COM  društvo s ograničenom odgovornošću za proizvodnju, trgovinu i usluge u stečaju, OIB 07406671339, Milivoja Matošeca 9, 10000 Zagreb</izvorni_sadrzaj>
    <derivirana_varijabla naziv="DomainObject.Predmet.ProtustrankaWithAdressOIB_1">F-COM  društvo s ograničenom odgovornošću za proizvodnju, trgovinu i usluge u stečaju, OIB 07406671339, Milivoja Matošeca 9, 10000 Zagreb</derivirana_varijabla>
  </DomainObject.Predmet.ProtustrankaWithAdressOIB>
  <DomainObject.Predmet.ProtustrankaNazivFormated>
    <izvorni_sadrzaj>F-COM  društvo s ograničenom odgovornošću za proizvodnju, trgovinu i usluge u stečaju</izvorni_sadrzaj>
    <derivirana_varijabla naziv="DomainObject.Predmet.ProtustrankaNazivFormated_1">F-COM  društvo s ograničenom odgovornošću za proizvodnju, trgovinu i usluge u stečaju</derivirana_varijabla>
  </DomainObject.Predmet.ProtustrankaNazivFormated>
  <DomainObject.Predmet.ProtustrankaNazivFormatedOIB>
    <izvorni_sadrzaj>F-COM  društvo s ograničenom odgovornošću za proizvodnju, trgovinu i usluge u stečaju, OIB 07406671339</izvorni_sadrzaj>
    <derivirana_varijabla naziv="DomainObject.Predmet.ProtustrankaNazivFormatedOIB_1">F-COM  društvo s ograničenom odgovornošću za proizvodnju, trgovinu i usluge u stečaju,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društvo s ograničenom odgovornošću za proizvodnju, trgovinu i usluge u stečaju zastupanog po punomoćniku Frane Rončević</item>
    </izvorni_sadrzaj>
    <derivirana_varijabla naziv="DomainObject.Predmet.ProtuStrankaListFormated_1">
      <item>F-COM  društvo s ograničenom odgovornošću za proizvodnju, trgovinu i usluge u stečaju zastupanog po punomoćniku Frane Rončević</item>
    </derivirana_varijabla>
  </DomainObject.Predmet.ProtuStrankaListFormated>
  <DomainObject.Predmet.ProtuStrankaListFormatedOIB>
    <izvorni_sadrzaj>
      <item>F-COM  društvo s ograničenom odgovornošću za proizvodnju, trgovinu i usluge u stečaju, OIB 07406671339 zastupanog po punomoćniku Frane Rončević</item>
    </izvorni_sadrzaj>
    <derivirana_varijabla naziv="DomainObject.Predmet.ProtuStrankaListFormatedOIB_1">
      <item>F-COM  društvo s ograničenom odgovornošću za proizvodnju, trgovinu i usluge u stečaju, OIB 07406671339 zastupanog po punomoćniku Frane Rončević</item>
    </derivirana_varijabla>
  </DomainObject.Predmet.ProtuStrankaListFormatedOIB>
  <DomainObject.Predmet.ProtuStrankaListFormatedWithAdress>
    <izvorni_sadrzaj>
      <item>F-COM  društvo s ograničenom odgovornošću za proizvodnju, trgovinu i usluge u stečaju, Milivoja Matošeca 9, 10000 Zagreb zastupanog po punomoćniku Frane Rončević</item>
    </izvorni_sadrzaj>
    <derivirana_varijabla naziv="DomainObject.Predmet.ProtuStrankaListFormatedWithAdress_1">
      <item>F-COM  društvo s ograničenom odgovornošću za proizvodnju, trgovinu i usluge u stečaju, Milivoja Matošeca 9, 10000 Zagreb zastupanog po punomoćniku Frane Rončević</item>
    </derivirana_varijabla>
  </DomainObject.Predmet.ProtuStrankaListFormatedWithAdress>
  <DomainObject.Predmet.ProtuStrankaListFormatedWithAdressOIB>
    <izvorni_sadrzaj>
      <item>F-COM  društvo s ograničenom odgovornošću za proizvodnju, trgovinu i usluge u stečaju, OIB 07406671339, Milivoja Matošeca 9, 10000 Zagreb zastupanog po punomoćniku Frane Rončević</item>
    </izvorni_sadrzaj>
    <derivirana_varijabla naziv="DomainObject.Predmet.ProtuStrankaListFormatedWithAdressOIB_1">
      <item>F-COM  društvo s ograničenom odgovornošću za proizvodnju, trgovinu i usluge u stečaju, OIB 07406671339, Milivoja Matošeca 9, 10000 Zagreb zastupanog po punomoćniku Frane Rončević</item>
    </derivirana_varijabla>
  </DomainObject.Predmet.ProtuStrankaListFormatedWithAdressOIB>
  <DomainObject.Predmet.ProtuStrankaListNazivFormated>
    <izvorni_sadrzaj>
      <item>F-COM  društvo s ograničenom odgovornošću za proizvodnju, trgovinu i usluge u stečaju</item>
    </izvorni_sadrzaj>
    <derivirana_varijabla naziv="DomainObject.Predmet.ProtuStrankaListNazivFormated_1">
      <item>F-COM  društvo s ograničenom odgovornošću za proizvodnju, trgovinu i usluge u stečaju</item>
    </derivirana_varijabla>
  </DomainObject.Predmet.ProtuStrankaListNazivFormated>
  <DomainObject.Predmet.ProtuStrankaListNazivFormatedOIB>
    <izvorni_sadrzaj>
      <item>F-COM  društvo s ograničenom odgovornošću za proizvodnju, trgovinu i usluge u stečaju, OIB 07406671339</item>
    </izvorni_sadrzaj>
    <derivirana_varijabla naziv="DomainObject.Predmet.ProtuStrankaListNazivFormatedOIB_1">
      <item>F-COM  društvo s ograničenom odgovornošću za proizvodnju, trgovinu i usluge u stečaju, OIB 07406671339</item>
    </derivirana_varijabla>
  </DomainObject.Predmet.ProtuStrankaListNazivFormatedOIB>
  <DomainObject.Predmet.OstaliListFormated>
    <izvorni_sadrzaj>
      <item>Frane Rončević punomoćnik sudionika u postupku F-COM  društvo s ograničenom odgovornošću za proizvodnju, trgovinu i usluge u stečaju</item>
    </izvorni_sadrzaj>
    <derivirana_varijabla naziv="DomainObject.Predmet.OstaliListFormated_1">
      <item>Frane Rončević punomoćnik sudionika u postupku F-COM  društvo s ograničenom odgovornošću za proizvodnju, trgovinu i usluge u stečaju</item>
    </derivirana_varijabla>
  </DomainObject.Predmet.OstaliListFormated>
  <DomainObject.Predmet.OstaliListFormatedOIB>
    <izvorni_sadrzaj>
      <item>Frane Rončević, OIB 78350304022 punomoćnik sudionika u postupku F-COM  društvo s ograničenom odgovornošću za proizvodnju, trgovinu i usluge u stečaju</item>
    </izvorni_sadrzaj>
    <derivirana_varijabla naziv="DomainObject.Predmet.OstaliListFormatedOIB_1">
      <item>Frane Rončević, OIB 78350304022 punomoćnik sudionika u postupku F-COM  društvo s ograničenom odgovornošću za proizvodnju, trgovinu i usluge u stečaju</item>
    </derivirana_varijabla>
  </DomainObject.Predmet.OstaliListFormatedOIB>
  <DomainObject.Predmet.OstaliListFormatedWithAdress>
    <izvorni_sadrzaj>
      <item>Frane Rončević, Ulica Milivoja Matošeca 9, 10000 Zagreb punomoćnik sudionika u postupku F-COM  društvo s ograničenom odgovornošću za proizvodnju, trgovinu i usluge u stečaju</item>
    </izvorni_sadrzaj>
    <derivirana_varijabla naziv="DomainObject.Predmet.OstaliListFormatedWithAdress_1">
      <item>Frane Rončević, Ulica Milivoja Matošeca 9, 10000 Zagreb punomoćnik sudionika u postupku F-COM  društvo s ograničenom odgovornošću za proizvodnju, trgovinu i usluge u stečaju</item>
    </derivirana_varijabla>
  </DomainObject.Predmet.OstaliListFormatedWithAdress>
  <DomainObject.Predmet.OstaliListFormatedWithAdressOIB>
    <izvorni_sadrzaj>
      <item>Frane Rončević, OIB 78350304022, Ulica Milivoja Matošeca 9, 10000 Zagreb punomoćnik sudionika u postupku F-COM  društvo s ograničenom odgovornošću za proizvodnju, trgovinu i usluge u stečaju</item>
    </izvorni_sadrzaj>
    <derivirana_varijabla naziv="DomainObject.Predmet.OstaliListFormatedWithAdressOIB_1">
      <item>Frane Rončević, OIB 78350304022, Ulica Milivoja Matošeca 9, 10000 Zagreb punomoćnik sudionika u postupku F-COM  društvo s ograničenom odgovornošću za proizvodnju, trgovinu i usluge u stečaju</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društvo s ograničenom odgovornošću za proizvodnju, trgovinu i usluge u stečaju</izvorni_sadrzaj>
    <derivirana_varijabla naziv="DomainObject.Predmet.ProtustrankaIDrugi_1">F-COM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društvo s ograničenom odgovornošću za proizvodnju, trgovinu i usluge u stečaju, OIB 07406671339, Milivoja Matošeca 9, 10000 Zagreb</izvorni_sadrzaj>
    <derivirana_varijabla naziv="DomainObject.Predmet.ProtustrankaIDrugiAdressOIB_1">F-COM  društvo s ograničenom odgovornošću za proizvodnju, trgovinu i usluge u stečaju,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društvo s ograničenom odgovornošću za proizvodnju, trgovinu i usluge u stečaju</item>
      <item>Frane Rončević</item>
    </izvorni_sadrzaj>
    <derivirana_varijabla naziv="DomainObject.Predmet.SudioniciListNaziv_1">
      <item>FINA Regionalni centar Zagreb</item>
      <item>F-COM  društvo s ograničenom odgovornošću za proizvodnju, trgovinu i usluge u stečaju</item>
      <item>Frane Rončević</item>
    </derivirana_varijabla>
  </DomainObject.Predmet.SudioniciListNaziv>
  <DomainObject.Predmet.SudioniciListAdressOIB>
    <izvorni_sadrzaj>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8A07CE-0F90-4F08-A6D3-BBD198E28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1202</properties:Words>
  <properties:Characters>7127</properties:Characters>
  <properties:Lines>203</properties:Lines>
  <properties:Paragraphs>96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10620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2017-07-04T10:22:00Z</dcterms:created>
  <dc:creator>Korisnik</dc:creator>
  <cp:lastModifiedBy>Goranka Boljkovac</cp:lastModifiedBy>
  <cp:lastPrinted>2017-07-04T10:58:00Z</cp:lastPrinted>
  <dcterms:modified xmlns:xsi="http://www.w3.org/2001/XMLSchema-instance" xsi:type="dcterms:W3CDTF">2017-07-04T11:02:00Z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