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f09a" w14:paraId="350f09a" w:rsidRDefault="00AE649C" w:rsidP="00FA5B5E" w:rsidR="00AE649C">
      <w:pPr>
        <w:pStyle w:val="Naslov3"/>
        <w15:collapsed w:val="false"/>
      </w:pPr>
    </w:p>
    <w:p w:rsidRDefault="006E4D51" w:rsidP="006E4D51" w:rsidR="006E4D51">
      <w:pPr>
        <w:spacing w:after="0"/>
      </w:pPr>
      <w:r>
        <w:t>REPUBLIKA HRVATSKA</w:t>
      </w:r>
    </w:p>
    <w:p w:rsidRDefault="006E4D51" w:rsidP="006E4D51" w:rsidR="006E4D51">
      <w:pPr>
        <w:spacing w:after="0"/>
      </w:pPr>
      <w:r>
        <w:t>Trgovački sud u Varaždinu</w:t>
      </w:r>
    </w:p>
    <w:p w:rsidRDefault="006E4D51" w:rsidP="006E4D51" w:rsidR="00CB0EA4">
      <w:pPr>
        <w:spacing w:after="0"/>
      </w:pPr>
      <w:r>
        <w:t>Varaždin, Braće Radić br. 2.</w:t>
      </w:r>
      <w:r w:rsidR="005D28F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A5973" w:rsidP="00CA5973" w:rsidR="00CA5973">
      <w:pPr>
        <w:jc w:val="center"/>
        <w:rPr>
          <w:b/>
        </w:rPr>
      </w:pPr>
    </w:p>
    <w:p w:rsidRDefault="00CA5973" w:rsidP="00CA5973" w:rsidR="00CA5973">
      <w:pPr>
        <w:spacing w:after="0"/>
        <w:jc w:val="center"/>
      </w:pPr>
      <w:r>
        <w:t xml:space="preserve"> R E P U B L I K A       H R V A T S K A</w:t>
      </w:r>
    </w:p>
    <w:p w:rsidRDefault="00CA5973" w:rsidP="00CA5973" w:rsidR="00CA5973">
      <w:pPr>
        <w:spacing w:after="0"/>
        <w:jc w:val="center"/>
        <w:rPr>
          <w:b/>
        </w:rPr>
      </w:pPr>
    </w:p>
    <w:p w:rsidRDefault="00CA5973" w:rsidP="00CA5973" w:rsidR="00CA5973">
      <w:pPr>
        <w:spacing w:after="0"/>
        <w:jc w:val="center"/>
      </w:pPr>
      <w:r>
        <w:t xml:space="preserve">R  J  E   Š   E   N  J   E </w:t>
      </w:r>
    </w:p>
    <w:p w:rsidRDefault="00CA5973" w:rsidP="00CA5973" w:rsidR="00CA5973">
      <w:pPr>
        <w:spacing w:after="0"/>
        <w:jc w:val="center"/>
      </w:pPr>
    </w:p>
    <w:p w:rsidRDefault="00CA5973" w:rsidP="00CA5973" w:rsidR="00CA5973">
      <w:pPr>
        <w:spacing w:after="0"/>
        <w:jc w:val="center"/>
      </w:pPr>
    </w:p>
    <w:p w:rsidRDefault="00CA5973" w:rsidP="00CA5973" w:rsidR="00CA5973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PROIZVODNO USLUŽNA ZADRUGA MOJ AUTO, OIB: 31711408562, iz Đurđevca, Grgura Karlovčana br. 10, izvan ročišta, 7. travnja  2016. godine                </w:t>
      </w:r>
    </w:p>
    <w:p w:rsidRDefault="00CA5973" w:rsidP="00CA5973" w:rsidR="00CA5973">
      <w:pPr>
        <w:spacing w:after="0"/>
        <w:ind w:firstLine="720"/>
        <w:jc w:val="both"/>
      </w:pPr>
    </w:p>
    <w:p w:rsidRDefault="00CA5973" w:rsidP="00CA5973" w:rsidR="00CA5973">
      <w:pPr>
        <w:spacing w:after="0"/>
        <w:ind w:firstLine="720"/>
        <w:jc w:val="both"/>
      </w:pPr>
    </w:p>
    <w:p w:rsidRDefault="00CA5973" w:rsidP="00CA5973" w:rsidR="00CA5973">
      <w:pPr>
        <w:spacing w:after="0"/>
        <w:jc w:val="center"/>
      </w:pPr>
      <w:r>
        <w:t>r i j e š i o   j e</w:t>
      </w:r>
    </w:p>
    <w:p w:rsidRDefault="00CA5973" w:rsidP="00CA5973" w:rsidR="00CA5973">
      <w:pPr>
        <w:spacing w:after="0"/>
        <w:jc w:val="center"/>
      </w:pPr>
    </w:p>
    <w:p w:rsidRDefault="00CA5973" w:rsidP="00CA5973" w:rsidR="00CA5973">
      <w:pPr>
        <w:spacing w:after="0"/>
        <w:ind w:firstLine="720"/>
        <w:jc w:val="both"/>
      </w:pPr>
      <w:r>
        <w:t>I/ O b u s t a v l j a     s e     skraćeni stečajni postupak nad dužnikom PROIZVODNO USLUŽNA ZADRUGA MOJ AUTO, OIB: 31711408562, iz Đurđevca, Grgura Karlovčana br. 10.</w:t>
      </w:r>
    </w:p>
    <w:p w:rsidRDefault="00CA5973" w:rsidP="00CA5973" w:rsidR="00CA5973">
      <w:pPr>
        <w:spacing w:after="0"/>
        <w:jc w:val="both"/>
      </w:pPr>
      <w:r>
        <w:t xml:space="preserve">       </w:t>
      </w:r>
    </w:p>
    <w:p w:rsidRDefault="00CA5973" w:rsidP="00CA5973" w:rsidR="00CA5973">
      <w:pPr>
        <w:spacing w:after="0"/>
        <w:ind w:firstLine="720"/>
        <w:jc w:val="both"/>
      </w:pPr>
      <w:r>
        <w:t>II/ O pokretanju prethodnog postupka, odnosno, o otvaranju stečajnog postupka nad dužnikom  PROIZVODNO USLUŽNA ZADRUGA MOJ AUTO, OIB: 31711408562, iz Đurđevca, Grgura Karlovčana br. 10, sud će donijeti posebno rješenje.</w:t>
      </w:r>
    </w:p>
    <w:p w:rsidRDefault="00CA5973" w:rsidP="00CA5973" w:rsidR="00CA5973">
      <w:pPr>
        <w:spacing w:after="0"/>
        <w:jc w:val="both"/>
      </w:pPr>
      <w:r>
        <w:t xml:space="preserve">                   </w:t>
      </w:r>
    </w:p>
    <w:p w:rsidRDefault="00CA5973" w:rsidP="00CA5973" w:rsidR="00CA5973">
      <w:pPr>
        <w:spacing w:after="0"/>
        <w:jc w:val="center"/>
      </w:pPr>
    </w:p>
    <w:p w:rsidRDefault="00CA5973" w:rsidP="00CA5973" w:rsidR="00CA5973">
      <w:pPr>
        <w:spacing w:after="0"/>
        <w:jc w:val="center"/>
      </w:pPr>
      <w:r>
        <w:t>Obrazloženje</w:t>
      </w:r>
    </w:p>
    <w:p w:rsidRDefault="00CA5973" w:rsidP="00CA5973" w:rsidR="00CA5973">
      <w:pPr>
        <w:pStyle w:val="Tijeloteksta"/>
        <w:spacing w:after="0"/>
      </w:pPr>
    </w:p>
    <w:p w:rsidRDefault="00CA5973" w:rsidP="00CA5973" w:rsidR="00CA5973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29. listopada 2015. godine podnijela zahtjev za pokretanje skraćenog stečajnog postupka nad dužnikom PROIZVODNO USLUŽNA ZADRUGA MOJ AUTO, OIB: 31711408562, iz Đurđevca, Grgura Karlovčana br. 10, pa kako su za to bile ispunjene pretpostavke iz čl. 428. Stečajnog zakona </w:t>
      </w:r>
      <w:r>
        <w:rPr>
          <w:color w:val="000000"/>
          <w:shd w:fill="FFFFFF" w:color="auto" w:val="clear"/>
        </w:rPr>
        <w:t>(Narodne novine br. 71/15., dalje : SZ-a), sud je 6. studenoga 2015.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CA5973" w:rsidP="00CA5973" w:rsidR="00CA5973">
      <w:pPr>
        <w:spacing w:after="0"/>
        <w:jc w:val="both"/>
      </w:pPr>
      <w:r>
        <w:tab/>
        <w:t xml:space="preserve">Nadalje je 18. prosinca 2015. godine zaprimljen prijedlog vjerovnika Republika Hrvatska, Ministarstvo financija, Porezna uprava Područni ured Sjeverna Hrvatska, zastupano po Županijskom državnom odvjetništvu u Varaždinu, za otvaranje stečajnog postupka nad </w:t>
      </w:r>
      <w:r>
        <w:lastRenderedPageBreak/>
        <w:t xml:space="preserve">dužnikom iz kojeg prijedloga proizlazi da vjerovnik ima tražbinu prema dužniku u iznosu od 131.578,56 kuna. </w:t>
      </w:r>
    </w:p>
    <w:p w:rsidRDefault="00CA5973" w:rsidP="00CA5973" w:rsidR="00CA5973">
      <w:pPr>
        <w:spacing w:after="0"/>
        <w:jc w:val="both"/>
      </w:pPr>
      <w:r>
        <w:tab/>
        <w:t>Uvidom u stanje računa poreznog obveznika na dan 4. prosinca 2015. proizlazi da dug dužnika prema Republici Hrvatskoj, Ministarstvu financija iznosi 131.578,56 kuna, a iz podataka bilance na dan 31. prosinca 2007. godine proizlazi da dužnik ima dugotrajnu imovinu u iznosu od 283.517,00 kuna, te kratkotrajnu u iznosu od 537.499,00 kuna, a uvidom u evidencije MUP-a utvrđeno je da je dužnik vlasnik osobnog vozila marke Volkswagen 1.9TDI Golf, godina proizvodnje 1995, reg. oznake KC 906 CZ.</w:t>
      </w:r>
    </w:p>
    <w:p w:rsidRDefault="00CA5973" w:rsidP="00CA5973" w:rsidR="00CA5973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CA5973" w:rsidP="00CA5973" w:rsidR="00CA5973">
      <w:pPr>
        <w:spacing w:after="0"/>
        <w:ind w:firstLine="720"/>
        <w:jc w:val="both"/>
        <w:rPr>
          <w:lang w:val="en-AU"/>
        </w:rPr>
      </w:pPr>
    </w:p>
    <w:p w:rsidRDefault="00CA5973" w:rsidP="00CA5973" w:rsidR="00CA5973">
      <w:pPr>
        <w:spacing w:after="0"/>
        <w:jc w:val="center"/>
      </w:pPr>
      <w:r>
        <w:t>U Varaždinu, 7. travnja 2016. godine</w:t>
      </w:r>
    </w:p>
    <w:p w:rsidRDefault="00CA5973" w:rsidP="00CA5973" w:rsidR="00CA5973">
      <w:pPr>
        <w:spacing w:after="0"/>
        <w:jc w:val="center"/>
      </w:pPr>
    </w:p>
    <w:p w:rsidRDefault="00CA5973" w:rsidP="00CA5973" w:rsidR="00CA5973">
      <w:pPr>
        <w:spacing w:after="0"/>
      </w:pPr>
    </w:p>
    <w:p w:rsidRDefault="00CA5973" w:rsidP="00CA5973" w:rsidR="00CA597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CA5973" w:rsidP="00CA5973" w:rsidR="00CA5973">
      <w:pPr>
        <w:spacing w:after="0"/>
        <w:ind w:firstLine="720"/>
        <w:jc w:val="both"/>
      </w:pPr>
    </w:p>
    <w:p w:rsidRDefault="00CA5973" w:rsidP="007F5ADA" w:rsidR="00CA597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7F5ADA">
        <w:t xml:space="preserve">   </w:t>
      </w:r>
      <w:bookmarkStart w:name="_GoBack" w:id="0"/>
      <w:bookmarkEnd w:id="0"/>
      <w:r>
        <w:t xml:space="preserve">   Hugo </w:t>
      </w:r>
      <w:proofErr w:type="spellStart"/>
      <w:r>
        <w:t>Wedemeyer</w:t>
      </w:r>
      <w:proofErr w:type="spellEnd"/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CA5973" w:rsidP="00CA5973" w:rsidR="00CA5973">
      <w:pPr>
        <w:spacing w:after="0"/>
        <w:ind w:firstLine="720"/>
        <w:jc w:val="both"/>
      </w:pPr>
    </w:p>
    <w:p w:rsidRDefault="00CA5973" w:rsidP="00CA5973" w:rsidR="00CA5973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  <w:r>
        <w:t xml:space="preserve">DNA: </w:t>
      </w: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CA5973" w:rsidP="00CA5973" w:rsidR="00CA5973">
      <w:pPr>
        <w:spacing w:after="0"/>
        <w:jc w:val="both"/>
      </w:pPr>
      <w:r>
        <w:t xml:space="preserve"> </w:t>
      </w:r>
    </w:p>
    <w:p w:rsidRDefault="00CA5973" w:rsidP="00CA5973" w:rsidR="00CA5973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CA5973" w:rsidP="00CA5973" w:rsidR="00CA5973">
      <w:pPr>
        <w:spacing w:after="0"/>
        <w:jc w:val="both"/>
      </w:pPr>
      <w:r>
        <w:t xml:space="preserve">         </w:t>
      </w:r>
    </w:p>
    <w:p w:rsidRDefault="00CA5973" w:rsidP="00CA5973" w:rsidR="00CA5973">
      <w:pPr>
        <w:spacing w:after="0"/>
        <w:jc w:val="both"/>
      </w:pPr>
      <w:r>
        <w:t xml:space="preserve"> 3. Dužnik PROIZVODNO USLUŽNA ZADRUGA MOJ AUTO, OIB: 31711408562, iz Đurđevca, Grgura Karlovčana br. 10,</w:t>
      </w: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  <w:r>
        <w:t>Pisarnica – kal. pravomoćnosti – 8 dana.</w:t>
      </w: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both"/>
      </w:pPr>
    </w:p>
    <w:p w:rsidRDefault="00CA5973" w:rsidP="00CA5973" w:rsidR="00CA5973">
      <w:pPr>
        <w:spacing w:after="0"/>
        <w:jc w:val="center"/>
      </w:pPr>
      <w:r>
        <w:t>U Varaždinu, 7. travnja 2016. godine.</w:t>
      </w:r>
    </w:p>
    <w:p w:rsidRDefault="00CA5973" w:rsidP="00CA5973" w:rsidR="00CA5973">
      <w:pPr>
        <w:spacing w:after="0"/>
        <w:jc w:val="center"/>
      </w:pPr>
    </w:p>
    <w:p w:rsidRDefault="00CA5973" w:rsidP="00CA5973" w:rsidR="00CA5973">
      <w:pPr>
        <w:spacing w:after="0"/>
        <w:jc w:val="center"/>
      </w:pPr>
    </w:p>
    <w:p w:rsidRDefault="00CA5973" w:rsidP="006E4D51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8FB" w:rsidP="00537B78" w:rsidR="005D28FB">
      <w:r>
        <w:separator/>
      </w:r>
    </w:p>
  </w:endnote>
  <w:endnote w:id="0" w:type="continuationSeparator">
    <w:p w:rsidRDefault="005D28FB" w:rsidP="00537B78" w:rsidR="005D2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8744769"/>
      <w:docPartObj>
        <w:docPartGallery w:val="Page Numbers (Bottom of Page)"/>
        <w:docPartUnique/>
      </w:docPartObj>
    </w:sdtPr>
    <w:sdtContent>
      <w:p w:rsidRDefault="006E4D51" w:rsidR="006E4D5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ADA">
          <w:t>2</w:t>
        </w:r>
        <w:r>
          <w:fldChar w:fldCharType="end"/>
        </w:r>
      </w:p>
    </w:sdtContent>
  </w:sdt>
  <w:p w:rsidRDefault="006E4D51" w:rsidR="006E4D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8FB" w:rsidP="00537B78" w:rsidR="005D28FB">
      <w:r>
        <w:separator/>
      </w:r>
    </w:p>
  </w:footnote>
  <w:footnote w:id="0" w:type="continuationSeparator">
    <w:p w:rsidRDefault="005D28FB" w:rsidP="00537B78" w:rsidR="005D2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D51" w:rsidR="008333A9">
    <w:pPr>
      <w:pStyle w:val="Zaglavlje"/>
    </w:pPr>
    <w:r>
      <w:rPr>
        <w:rStyle w:val="PozadinaSvijetloCrvena"/>
        <w:shd w:fill="auto" w:color="auto" w:val="clear"/>
      </w:rPr>
      <w:t>POSL. BROJ : 6 St-383/15-6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8FB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E89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D51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ADA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73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32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St-383/2015-6</izvorni_sadrzaj>
    <derivirana_varijabla naziv="DomainObject.Oznaka_1">St-383/2015-6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MOJ AUTO</izvorni_sadrzaj>
    <derivirana_varijabla naziv="DomainObject.Predmet.ProtustrankaFormated_1">  PROIZVODNO USLUŽNA ZADRUGA MOJ AUTO</derivirana_varijabla>
  </DomainObject.Predmet.ProtustrankaFormated>
  <DomainObject.Predmet.ProtustrankaFormatedOIB>
    <izvorni_sadrzaj>  PROIZVODNO USLUŽNA ZADRUGA MOJ AUTO, OIB 31711408562</izvorni_sadrzaj>
    <derivirana_varijabla naziv="DomainObject.Predmet.ProtustrankaFormatedOIB_1">  PROIZVODNO USLUŽNA ZADRUGA MOJ AUTO, OIB 31711408562</derivirana_varijabla>
  </DomainObject.Predmet.ProtustrankaFormatedOIB>
  <DomainObject.Predmet.ProtustrankaFormatedWithAdress>
    <izvorni_sadrzaj> PROIZVODNO USLUŽNA ZADRUGA MOJ AUTO, Grgura Karlovčana 10, 48350 Đurđevac</izvorni_sadrzaj>
    <derivirana_varijabla naziv="DomainObject.Predmet.ProtustrankaFormatedWithAdress_1"> PROIZVODNO USLUŽNA ZADRUGA MOJ AUTO, Grgura Karlovčana 10, 48350 Đurđevac</derivirana_varijabla>
  </DomainObject.Predmet.ProtustrankaFormatedWithAdress>
  <DomainObject.Predmet.ProtustrankaFormatedWithAdressOIB>
    <izvorni_sadrzaj> PROIZVODNO USLUŽNA ZADRUGA MOJ AUTO, OIB 31711408562, Grgura Karlovčana 10, 48350 Đurđevac</izvorni_sadrzaj>
    <derivirana_varijabla naziv="DomainObject.Predmet.ProtustrankaFormatedWithAdressOIB_1"> PROIZVODNO USLUŽNA ZADRUGA MOJ AUTO, OIB 31711408562, Grgura Karlovčana 10, 48350 Đurđevac</derivirana_varijabla>
  </DomainObject.Predmet.ProtustrankaFormatedWithAdressOIB>
  <DomainObject.Predmet.ProtustrankaWithAdress>
    <izvorni_sadrzaj>PROIZVODNO USLUŽNA ZADRUGA MOJ AUTO Grgura Karlovčana 10, 48350 Đurđevac</izvorni_sadrzaj>
    <derivirana_varijabla naziv="DomainObject.Predmet.ProtustrankaWithAdress_1">PROIZVODNO USLUŽNA ZADRUGA MOJ AUTO Grgura Karlovčana 10, 48350 Đurđevac</derivirana_varijabla>
  </DomainObject.Predmet.ProtustrankaWithAdress>
  <DomainObject.Predmet.ProtustrankaWithAdressOIB>
    <izvorni_sadrzaj>PROIZVODNO USLUŽNA ZADRUGA MOJ AUTO, OIB 31711408562, Grgura Karlovčana 10, 48350 Đurđevac</izvorni_sadrzaj>
    <derivirana_varijabla naziv="DomainObject.Predmet.ProtustrankaWithAdressOIB_1">PROIZVODNO USLUŽNA ZADRUGA MOJ AUTO, OIB 31711408562, Grgura Karlovčana 10, 48350 Đurđevac</derivirana_varijabla>
  </DomainObject.Predmet.ProtustrankaWithAdressOIB>
  <DomainObject.Predmet.ProtustrankaNazivFormated>
    <izvorni_sadrzaj>PROIZVODNO USLUŽNA ZADRUGA MOJ AUTO</izvorni_sadrzaj>
    <derivirana_varijabla naziv="DomainObject.Predmet.ProtustrankaNazivFormated_1">PROIZVODNO USLUŽNA ZADRUGA MOJ AUTO</derivirana_varijabla>
  </DomainObject.Predmet.ProtustrankaNazivFormated>
  <DomainObject.Predmet.ProtustrankaNazivFormatedOIB>
    <izvorni_sadrzaj>PROIZVODNO USLUŽNA ZADRUGA MOJ AUTO, OIB 31711408562</izvorni_sadrzaj>
    <derivirana_varijabla naziv="DomainObject.Predmet.ProtustrankaNazivFormatedOIB_1">PROIZVODNO USLUŽNA ZADRUGA MOJ AUTO, OIB 31711408562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Ulica grada Vukovara 70, 10000 Zagreb</izvorni_sadrzaj>
    <derivirana_varijabla naziv="DomainObject.Predmet.StrankaFormatedWithAdress_1"> Fina RC Zagreb, Podružnica Varaždin, Ulica grada Vukovara 70, 10000 Zagreb</derivirana_varijabla>
  </DomainObject.Predmet.StrankaFormatedWithAdress>
  <DomainObject.Predmet.StrankaFormatedWithAdressOIB>
    <izvorni_sadrzaj> Fina RC Zagreb, Podružnica Varaždin, OIB 85821130368, Ulica grada Vukovara 70, 10000 Zagreb</izvorni_sadrzaj>
    <derivirana_varijabla naziv="DomainObject.Predmet.StrankaFormatedWithAdressOIB_1"> Fina RC Zagreb, Podružnica Varaždin, OIB 85821130368, Ulica grada Vukovara 70, 10000 Zagreb</derivirana_varijabla>
  </DomainObject.Predmet.StrankaFormatedWithAdressOIB>
  <DomainObject.Predmet.StrankaWithAdress>
    <izvorni_sadrzaj>Fina RC Zagreb, Podružnica Varaždin Ulica grada Vukovara 70,10000 Zagreb</izvorni_sadrzaj>
    <derivirana_varijabla naziv="DomainObject.Predmet.StrankaWithAdress_1">Fina RC Zagreb, Podružnica Varaždin Ulica grada Vukovara 70,10000 Zagreb</derivirana_varijabla>
  </DomainObject.Predmet.StrankaWithAdress>
  <DomainObject.Predmet.StrankaWithAdressOIB>
    <izvorni_sadrzaj>Fina RC Zagreb, Podružnica Varaždin, OIB 85821130368, Ulica grada Vukovara 70,10000 Zagreb</izvorni_sadrzaj>
    <derivirana_varijabla naziv="DomainObject.Predmet.StrankaWithAdressOIB_1">Fina RC Zagreb, Podružnica Varaždin, OIB 85821130368, Ulica grada Vukovara 70,10000 Zagreb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817234.92</izvorni_sadrzaj>
    <derivirana_varijabla naziv="DomainObject.Predmet.TrenutnaVrijednost_1">817234.92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Ulica grada Vukovara 70, 10000 Zagreb</item>
    </izvorni_sadrzaj>
    <derivirana_varijabla naziv="DomainObject.Predmet.StrankaListFormatedWithAdress_1">
      <item>Fina RC Zagreb, Podružnica Varaždin, Ulica grada Vukovara 70, 10000 Zagreb</item>
    </derivirana_varijabla>
  </DomainObject.Predmet.StrankaListFormatedWithAdress>
  <DomainObject.Predmet.StrankaListFormatedWithAdressOIB>
    <izvorni_sadrzaj>
      <item>Fina RC Zagreb, Podružnica Varaždin, OIB 85821130368, Ulica grada Vukovara 70, 10000 Zagreb</item>
    </izvorni_sadrzaj>
    <derivirana_varijabla naziv="DomainObject.Predmet.StrankaListFormatedWithAdressOIB_1">
      <item>Fina RC Zagreb, Podružnica Varaždin, OIB 85821130368, Ulica grada Vukovara 70, 10000 Zagreb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PROIZVODNO USLUŽNA ZADRUGA MOJ AUTO</item>
    </izvorni_sadrzaj>
    <derivirana_varijabla naziv="DomainObject.Predmet.ProtuStrankaListFormated_1">
      <item>PROIZVODNO USLUŽNA ZADRUGA MOJ AUTO</item>
    </derivirana_varijabla>
  </DomainObject.Predmet.ProtuStrankaListFormated>
  <DomainObject.Predmet.ProtuStrankaListFormatedOIB>
    <izvorni_sadrzaj>
      <item>PROIZVODNO USLUŽNA ZADRUGA MOJ AUTO, OIB 31711408562</item>
    </izvorni_sadrzaj>
    <derivirana_varijabla naziv="DomainObject.Predmet.ProtuStrankaListFormatedOIB_1">
      <item>PROIZVODNO USLUŽNA ZADRUGA MOJ AUTO, OIB 31711408562</item>
    </derivirana_varijabla>
  </DomainObject.Predmet.ProtuStrankaListFormatedOIB>
  <DomainObject.Predmet.ProtuStrankaListFormatedWithAdress>
    <izvorni_sadrzaj>
      <item>PROIZVODNO USLUŽNA ZADRUGA MOJ AUTO, Grgura Karlovčana 10, 48350 Đurđevac</item>
    </izvorni_sadrzaj>
    <derivirana_varijabla naziv="DomainObject.Predmet.ProtuStrankaListFormatedWithAdress_1">
      <item>PROIZVODNO USLUŽNA ZADRUGA MOJ AUTO, Grgura Karlovčana 10, 48350 Đurđevac</item>
    </derivirana_varijabla>
  </DomainObject.Predmet.ProtuStrankaListFormatedWithAdress>
  <DomainObject.Predmet.ProtuStrankaListFormatedWithAdressOIB>
    <izvorni_sadrzaj>
      <item>PROIZVODNO USLUŽNA ZADRUGA MOJ AUTO, OIB 31711408562, Grgura Karlovčana 10, 48350 Đurđevac</item>
    </izvorni_sadrzaj>
    <derivirana_varijabla naziv="DomainObject.Predmet.ProtuStrankaListFormatedWithAdressOIB_1">
      <item>PROIZVODNO USLUŽNA ZADRUGA MOJ AUTO, OIB 31711408562, Grgura Karlovčana 10, 48350 Đurđevac</item>
    </derivirana_varijabla>
  </DomainObject.Predmet.ProtuStrankaListFormatedWithAdressOIB>
  <DomainObject.Predmet.ProtuStrankaListNazivFormated>
    <izvorni_sadrzaj>
      <item>PROIZVODNO USLUŽNA ZADRUGA MOJ AUTO</item>
    </izvorni_sadrzaj>
    <derivirana_varijabla naziv="DomainObject.Predmet.ProtuStrankaListNazivFormated_1">
      <item>PROIZVODNO USLUŽNA ZADRUGA MOJ AUTO</item>
    </derivirana_varijabla>
  </DomainObject.Predmet.ProtuStrankaListNazivFormated>
  <DomainObject.Predmet.ProtuStrankaListNazivFormatedOIB>
    <izvorni_sadrzaj>
      <item>PROIZVODNO USLUŽNA ZADRUGA MOJ AUTO, OIB 31711408562</item>
    </izvorni_sadrzaj>
    <derivirana_varijabla naziv="DomainObject.Predmet.ProtuStrankaListNazivFormatedOIB_1">
      <item>PROIZVODNO USLUŽNA ZADRUGA MOJ AUTO, OIB 31711408562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St-383/2015-6</izvorni_sadrzaj>
    <derivirana_varijabla naziv="DomainObject.PoslovniBrojDokumenta_1">St-383/2015-6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PROIZVODNO USLUŽNA ZADRUGA MOJ AUTO</izvorni_sadrzaj>
    <derivirana_varijabla naziv="DomainObject.Predmet.ProtustrankaIDrugi_1">PROIZVODNO USLUŽNA ZADRUGA MOJ AUTO</derivirana_varijabla>
  </DomainObject.Predmet.ProtustrankaIDrugi>
  <DomainObject.Predmet.StrankaIDrugiAdressOIB>
    <izvorni_sadrzaj>Fina RC Zagreb, Podružnica Varaždin, OIB 85821130368, Ulica grada Vukovara 70, 10000 Zagreb</izvorni_sadrzaj>
    <derivirana_varijabla naziv="DomainObject.Predmet.StrankaIDrugiAdressOIB_1">Fina RC Zagreb, Podružnica Varaždin, OIB 85821130368, Ulica grada Vukovara 70, 10000 Zagreb</derivirana_varijabla>
  </DomainObject.Predmet.StrankaIDrugiAdressOIB>
  <DomainObject.Predmet.ProtustrankaIDrugiAdressOIB>
    <izvorni_sadrzaj>PROIZVODNO USLUŽNA ZADRUGA MOJ AUTO, OIB 31711408562, Grgura Karlovčana 10, 48350 Đurđevac</izvorni_sadrzaj>
    <derivirana_varijabla naziv="DomainObject.Predmet.ProtustrankaIDrugiAdressOIB_1">PROIZVODNO USLUŽNA ZADRUGA MOJ AUTO, OIB 31711408562, Grgura Karlovčana 10,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PROIZVODNO USLUŽNA ZADRUGA MOJ AUTO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 RC Zagreb, Podružnica Varaždin</item>
      <item>PROIZVODNO USLUŽNA ZADRUGA MOJ AUTO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 RC Zagreb, Podružnica Varaždin, OIB 85821130368, Ulica grada Vukovara 70,10000 Zagreb</item>
      <item>PROIZVODNO USLUŽNA ZADRUGA MOJ AUTO, OIB 31711408562, Grgura Karlovčana 10,48350 Đurđevac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 RC Zagreb, Podružnica Varaždin, OIB 85821130368, Ulica grada Vukovara 70,10000 Zagreb</item>
      <item>PROIZVODNO USLUŽNA ZADRUGA MOJ AUTO, OIB 31711408562, Grgura Karlovčana 10,48350 Đurđevac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E5C89-4B50-472C-8A35-0248DE083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3067</properties:Characters>
  <properties:Lines>90</properties:Lines>
  <properties:Paragraphs>26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2016-04-07T08:14:00Z</cp:lastPrinted>
  <dcterms:modified xmlns:xsi="http://www.w3.org/2001/XMLSchema-instance" xsi:type="dcterms:W3CDTF">2016-04-07T08:14:00Z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