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357a0" w14:paraId="14357a0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F67DF1">
        <w:t>1</w:t>
      </w:r>
      <w:r w:rsidR="00D44194">
        <w:t>756</w:t>
      </w:r>
      <w:r w:rsidR="00027114">
        <w:t>/16-</w:t>
      </w:r>
      <w:r w:rsidR="000E2EF3">
        <w:t>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</w:t>
      </w:r>
      <w:r w:rsidR="000E2EF3">
        <w:t>Financijske agencije, Regionalni centar Osijek, Podružnica Osijek, L. Jagera 3</w:t>
      </w:r>
      <w:r>
        <w:t>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D44194">
        <w:t>VU-SPORT j.d.o.o. za trgovinu i usluge, Vukovar, Trpinjska cesta 209, MBS: 030153489, OIB: 94096114689</w:t>
      </w:r>
      <w:r w:rsidR="00FF1E09">
        <w:t>,</w:t>
      </w:r>
      <w:r>
        <w:t xml:space="preserve"> dana 1</w:t>
      </w:r>
      <w:r w:rsidR="000E2EF3">
        <w:t>9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D44194">
        <w:t>VU-SPORT j.d.o.o. za trgovinu i usluge, Vukovar, Trpinjska cesta 209, MBS: 030153489, OIB: 94096114689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D44194" w:rsidR="00D44194">
      <w:pPr>
        <w:pStyle w:val="Odlomakpopisa"/>
        <w:numPr>
          <w:ilvl w:val="0"/>
          <w:numId w:val="2"/>
        </w:numPr>
        <w:contextualSpacing/>
        <w:jc w:val="both"/>
      </w:pPr>
      <w:r>
        <w:t xml:space="preserve">Za stečajnog upravitelja imenuje se </w:t>
      </w:r>
      <w:r w:rsidR="00D44194" w:rsidRPr="00B03FBD">
        <w:t>Damir Cincar, Osijek, Sv. Ane 15b, OIB 60464850994</w:t>
      </w:r>
      <w:r w:rsidR="00D44194">
        <w:t>.</w:t>
      </w:r>
    </w:p>
    <w:p w:rsidRDefault="009A079B" w:rsidP="00D44194" w:rsidR="009A079B">
      <w:pPr>
        <w:pStyle w:val="Odlomakpopisa"/>
        <w:tabs>
          <w:tab w:pos="6195" w:val="left"/>
        </w:tabs>
        <w:ind w:left="216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D44194">
        <w:t>VU-SPORT j.d.o.o. za trgovinu i usluge, Vukovar, Trpinjska cesta 209, MBS: 030153489, OIB: 94096114689</w:t>
      </w:r>
      <w:r w:rsidR="00F67DF1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</w:t>
      </w:r>
      <w:r w:rsidR="000E2EF3">
        <w:t>Regionalni centar Osijek, Podružnica Osijek, L. Jagera 3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</w:t>
      </w:r>
      <w:r w:rsidR="00D373B1">
        <w:t>ijela je d</w:t>
      </w:r>
      <w:r w:rsidR="00D44194">
        <w:t>ana 27</w:t>
      </w:r>
      <w:r w:rsidR="001F3914">
        <w:t xml:space="preserve">. </w:t>
      </w:r>
      <w:r w:rsidR="000E2EF3">
        <w:t>svibnj</w:t>
      </w:r>
      <w:r>
        <w:t xml:space="preserve">a 2016. godine </w:t>
      </w:r>
      <w:r w:rsidR="000E2EF3">
        <w:t>ovom sudu</w:t>
      </w:r>
      <w:r w:rsidR="00730373">
        <w:t xml:space="preserve"> zahtjev za provedbu skraćenog stečajnog postupka </w:t>
      </w:r>
      <w:r>
        <w:t xml:space="preserve">nad dužnikom </w:t>
      </w:r>
      <w:r w:rsidR="00D44194">
        <w:t>VU-SPORT j.d.o.o. za trgovinu i usluge, Vukovar, Trpinjska cesta 209, MBS: 030153489, OIB: 94096114689</w:t>
      </w:r>
      <w:r>
        <w:t>.</w:t>
      </w:r>
    </w:p>
    <w:p w:rsidRDefault="00AE6351" w:rsidP="00AE6351" w:rsidR="00AE6351">
      <w:pPr>
        <w:pStyle w:val="Tijeloteksta"/>
      </w:pPr>
    </w:p>
    <w:p w:rsidRDefault="00457193" w:rsidP="00AE6351" w:rsidR="00457193">
      <w:pPr>
        <w:pStyle w:val="Tijeloteksta"/>
      </w:pPr>
    </w:p>
    <w:p w:rsidRDefault="00B447A0" w:rsidP="009A079B" w:rsidR="00B447A0">
      <w:pPr>
        <w:pStyle w:val="Tijeloteksta"/>
        <w:jc w:val="right"/>
      </w:pPr>
    </w:p>
    <w:p w:rsidRDefault="00B80AFD" w:rsidP="009A079B" w:rsidR="00B80AFD">
      <w:pPr>
        <w:pStyle w:val="Tijeloteksta"/>
        <w:jc w:val="right"/>
      </w:pPr>
    </w:p>
    <w:p w:rsidRDefault="00903B3E" w:rsidP="009A079B" w:rsidR="00903B3E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F3914">
        <w:t>1</w:t>
      </w:r>
      <w:r w:rsidR="00D44194">
        <w:t>756</w:t>
      </w:r>
      <w:r w:rsidR="000E2EF3"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0E2EF3">
        <w:t>20</w:t>
      </w:r>
      <w:r>
        <w:t xml:space="preserve">. </w:t>
      </w:r>
      <w:r w:rsidR="000E2EF3">
        <w:t>lipnja</w:t>
      </w:r>
      <w:r>
        <w:t xml:space="preserve"> 2016. godine objavio oglas na mrežnoj stranici e-Oglasna ploča sudova pod poslovnim brojem St-</w:t>
      </w:r>
      <w:r w:rsidR="00626C97">
        <w:t>1</w:t>
      </w:r>
      <w:r w:rsidR="00D44194">
        <w:t>756</w:t>
      </w:r>
      <w:r w:rsidR="000E2EF3">
        <w:t>/16-3</w:t>
      </w:r>
      <w:r>
        <w:t xml:space="preserve">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0E2EF3">
        <w:t>9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3773D3">
        <w:t>1</w:t>
      </w:r>
      <w:r w:rsidR="000E2EF3">
        <w:t>6</w:t>
      </w:r>
      <w:r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4ED4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7114"/>
    <w:rsid w:val="00042099"/>
    <w:rsid w:val="00046E13"/>
    <w:rsid w:val="000E2EF3"/>
    <w:rsid w:val="00107218"/>
    <w:rsid w:val="00133A91"/>
    <w:rsid w:val="001B7998"/>
    <w:rsid w:val="001F3914"/>
    <w:rsid w:val="002300ED"/>
    <w:rsid w:val="002948EE"/>
    <w:rsid w:val="002A5389"/>
    <w:rsid w:val="002E38D3"/>
    <w:rsid w:val="00302052"/>
    <w:rsid w:val="00314ED4"/>
    <w:rsid w:val="00333EEE"/>
    <w:rsid w:val="00351805"/>
    <w:rsid w:val="00375581"/>
    <w:rsid w:val="003767B0"/>
    <w:rsid w:val="003773D3"/>
    <w:rsid w:val="003E0B42"/>
    <w:rsid w:val="004011C4"/>
    <w:rsid w:val="00407631"/>
    <w:rsid w:val="004111EB"/>
    <w:rsid w:val="00457193"/>
    <w:rsid w:val="00465D0C"/>
    <w:rsid w:val="0048270D"/>
    <w:rsid w:val="00492989"/>
    <w:rsid w:val="004D1B1C"/>
    <w:rsid w:val="004D59FA"/>
    <w:rsid w:val="00526782"/>
    <w:rsid w:val="006100CF"/>
    <w:rsid w:val="00626C97"/>
    <w:rsid w:val="006844B5"/>
    <w:rsid w:val="006A53CA"/>
    <w:rsid w:val="006F0BE4"/>
    <w:rsid w:val="00712A35"/>
    <w:rsid w:val="00730373"/>
    <w:rsid w:val="00777FF0"/>
    <w:rsid w:val="00810F29"/>
    <w:rsid w:val="0082243D"/>
    <w:rsid w:val="00855C96"/>
    <w:rsid w:val="00871102"/>
    <w:rsid w:val="008761FA"/>
    <w:rsid w:val="00882C55"/>
    <w:rsid w:val="008A1EAC"/>
    <w:rsid w:val="008B0BB1"/>
    <w:rsid w:val="008C4C2F"/>
    <w:rsid w:val="008D09CA"/>
    <w:rsid w:val="00903B3E"/>
    <w:rsid w:val="009041C6"/>
    <w:rsid w:val="00977BE7"/>
    <w:rsid w:val="00987572"/>
    <w:rsid w:val="009A079B"/>
    <w:rsid w:val="00A35A69"/>
    <w:rsid w:val="00A5754A"/>
    <w:rsid w:val="00AC2B4F"/>
    <w:rsid w:val="00AC2EA2"/>
    <w:rsid w:val="00AE6351"/>
    <w:rsid w:val="00B447A0"/>
    <w:rsid w:val="00B80AFD"/>
    <w:rsid w:val="00B82754"/>
    <w:rsid w:val="00BA5F49"/>
    <w:rsid w:val="00BB1CF1"/>
    <w:rsid w:val="00C27877"/>
    <w:rsid w:val="00C3775B"/>
    <w:rsid w:val="00C76E52"/>
    <w:rsid w:val="00C818C4"/>
    <w:rsid w:val="00C824FB"/>
    <w:rsid w:val="00CC09E0"/>
    <w:rsid w:val="00CD09EC"/>
    <w:rsid w:val="00D02C9E"/>
    <w:rsid w:val="00D21A2C"/>
    <w:rsid w:val="00D373B1"/>
    <w:rsid w:val="00D44194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67DF1"/>
    <w:rsid w:val="00F856B5"/>
    <w:rsid w:val="00FA206B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4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14ED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14ED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ED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ED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4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14ED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14ED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ED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ED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1756</izvorni_sadrzaj>
    <derivirana_varijabla naziv="DomainObject.Predmet.Broj_1">1756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St-1756/2016</izvorni_sadrzaj>
    <derivirana_varijabla naziv="DomainObject.Predmet.OznakaBroj_1">St-1756/2016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VU-SPORT j.d.o.o. za trgovinu i usluge</izvorni_sadrzaj>
    <derivirana_varijabla naziv="DomainObject.Predmet.ProtustrankaFormated_1">  VU-SPORT j.d.o.o. za trgovinu i usluge</derivirana_varijabla>
  </DomainObject.Predmet.ProtustrankaFormated>
  <DomainObject.Predmet.ProtustrankaFormatedOIB>
    <izvorni_sadrzaj>  VU-SPORT j.d.o.o. za trgovinu i usluge, OIB 94096114689</izvorni_sadrzaj>
    <derivirana_varijabla naziv="DomainObject.Predmet.ProtustrankaFormatedOIB_1">  VU-SPORT j.d.o.o. za trgovinu i usluge, OIB 94096114689</derivirana_varijabla>
  </DomainObject.Predmet.ProtustrankaFormatedOIB>
  <DomainObject.Predmet.ProtustrankaFormatedWithAdress>
    <izvorni_sadrzaj> VU-SPORT j.d.o.o. za trgovinu i usluge, Trpinjska cesta 209, 32000 Vukovar</izvorni_sadrzaj>
    <derivirana_varijabla naziv="DomainObject.Predmet.ProtustrankaFormatedWithAdress_1"> VU-SPORT j.d.o.o. za trgovinu i usluge, Trpinjska cesta 209, 32000 Vukovar</derivirana_varijabla>
  </DomainObject.Predmet.ProtustrankaFormatedWithAdress>
  <DomainObject.Predmet.ProtustrankaFormatedWithAdressOIB>
    <izvorni_sadrzaj> VU-SPORT j.d.o.o. za trgovinu i usluge, OIB 94096114689, Trpinjska cesta 209, 32000 Vukovar</izvorni_sadrzaj>
    <derivirana_varijabla naziv="DomainObject.Predmet.ProtustrankaFormatedWithAdressOIB_1"> VU-SPORT j.d.o.o. za trgovinu i usluge, OIB 94096114689, Trpinjska cesta 209, 32000 Vukovar</derivirana_varijabla>
  </DomainObject.Predmet.ProtustrankaFormatedWithAdressOIB>
  <DomainObject.Predmet.ProtustrankaWithAdress>
    <izvorni_sadrzaj>VU-SPORT j.d.o.o. za trgovinu i usluge Trpinjska cesta 209, 32000 Vukovar</izvorni_sadrzaj>
    <derivirana_varijabla naziv="DomainObject.Predmet.ProtustrankaWithAdress_1">VU-SPORT j.d.o.o. za trgovinu i usluge Trpinjska cesta 209, 32000 Vukovar</derivirana_varijabla>
  </DomainObject.Predmet.ProtustrankaWithAdress>
  <DomainObject.Predmet.ProtustrankaWithAdressOIB>
    <izvorni_sadrzaj>VU-SPORT j.d.o.o. za trgovinu i usluge, OIB 94096114689, Trpinjska cesta 209, 32000 Vukovar</izvorni_sadrzaj>
    <derivirana_varijabla naziv="DomainObject.Predmet.ProtustrankaWithAdressOIB_1">VU-SPORT j.d.o.o. za trgovinu i usluge, OIB 94096114689, Trpinjska cesta 209, 32000 Vukovar</derivirana_varijabla>
  </DomainObject.Predmet.ProtustrankaWithAdressOIB>
  <DomainObject.Predmet.ProtustrankaNazivFormated>
    <izvorni_sadrzaj>VU-SPORT j.d.o.o. za trgovinu i usluge</izvorni_sadrzaj>
    <derivirana_varijabla naziv="DomainObject.Predmet.ProtustrankaNazivFormated_1">VU-SPORT j.d.o.o. za trgovinu i usluge</derivirana_varijabla>
  </DomainObject.Predmet.ProtustrankaNazivFormated>
  <DomainObject.Predmet.ProtustrankaNazivFormatedOIB>
    <izvorni_sadrzaj>VU-SPORT j.d.o.o. za trgovinu i usluge, OIB 94096114689</izvorni_sadrzaj>
    <derivirana_varijabla naziv="DomainObject.Predmet.ProtustrankaNazivFormatedOIB_1">VU-SPORT j.d.o.o. za trgovinu i usluge, OIB 94096114689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VU-SPORT j.d.o.o. za trgovinu i usluge</item>
    </izvorni_sadrzaj>
    <derivirana_varijabla naziv="DomainObject.Predmet.ProtuStrankaListFormated_1">
      <item>VU-SPORT j.d.o.o. za trgovinu i usluge</item>
    </derivirana_varijabla>
  </DomainObject.Predmet.ProtuStrankaListFormated>
  <DomainObject.Predmet.ProtuStrankaListFormatedOIB>
    <izvorni_sadrzaj>
      <item>VU-SPORT j.d.o.o. za trgovinu i usluge, OIB 94096114689</item>
    </izvorni_sadrzaj>
    <derivirana_varijabla naziv="DomainObject.Predmet.ProtuStrankaListFormatedOIB_1">
      <item>VU-SPORT j.d.o.o. za trgovinu i usluge, OIB 94096114689</item>
    </derivirana_varijabla>
  </DomainObject.Predmet.ProtuStrankaListFormatedOIB>
  <DomainObject.Predmet.ProtuStrankaListFormatedWithAdress>
    <izvorni_sadrzaj>
      <item>VU-SPORT j.d.o.o. za trgovinu i usluge, Trpinjska cesta 209, 32000 Vukovar</item>
    </izvorni_sadrzaj>
    <derivirana_varijabla naziv="DomainObject.Predmet.ProtuStrankaListFormatedWithAdress_1">
      <item>VU-SPORT j.d.o.o. za trgovinu i usluge, Trpinjska cesta 209, 32000 Vukovar</item>
    </derivirana_varijabla>
  </DomainObject.Predmet.ProtuStrankaListFormatedWithAdress>
  <DomainObject.Predmet.ProtuStrankaListFormatedWithAdressOIB>
    <izvorni_sadrzaj>
      <item>VU-SPORT j.d.o.o. za trgovinu i usluge, OIB 94096114689, Trpinjska cesta 209, 32000 Vukovar</item>
    </izvorni_sadrzaj>
    <derivirana_varijabla naziv="DomainObject.Predmet.ProtuStrankaListFormatedWithAdressOIB_1">
      <item>VU-SPORT j.d.o.o. za trgovinu i usluge, OIB 94096114689, Trpinjska cesta 209, 32000 Vukovar</item>
    </derivirana_varijabla>
  </DomainObject.Predmet.ProtuStrankaListFormatedWithAdressOIB>
  <DomainObject.Predmet.ProtuStrankaListNazivFormated>
    <izvorni_sadrzaj>
      <item>VU-SPORT j.d.o.o. za trgovinu i usluge</item>
    </izvorni_sadrzaj>
    <derivirana_varijabla naziv="DomainObject.Predmet.ProtuStrankaListNazivFormated_1">
      <item>VU-SPORT j.d.o.o. za trgovinu i usluge</item>
    </derivirana_varijabla>
  </DomainObject.Predmet.ProtuStrankaListNazivFormated>
  <DomainObject.Predmet.ProtuStrankaListNazivFormatedOIB>
    <izvorni_sadrzaj>
      <item>VU-SPORT j.d.o.o. za trgovinu i usluge, OIB 94096114689</item>
    </izvorni_sadrzaj>
    <derivirana_varijabla naziv="DomainObject.Predmet.ProtuStrankaListNazivFormatedOIB_1">
      <item>VU-SPORT j.d.o.o. za trgovinu i usluge, OIB 94096114689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VU-SPORT j.d.o.o. za trgovinu i usluge</izvorni_sadrzaj>
    <derivirana_varijabla naziv="DomainObject.Predmet.ProtustrankaIDrugi_1">VU-SPORT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VU-SPORT j.d.o.o. za trgovinu i usluge, OIB 94096114689, Trpinjska cesta 209, 32000 Vukovar</izvorni_sadrzaj>
    <derivirana_varijabla naziv="DomainObject.Predmet.ProtustrankaIDrugiAdressOIB_1">VU-SPORT j.d.o.o. za trgovinu i usluge, OIB 94096114689, Trpinjska cesta 209,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VU-SPORT j.d.o.o. za trgovinu i usluge</item>
    </izvorni_sadrzaj>
    <derivirana_varijabla naziv="DomainObject.Predmet.SudioniciListNaziv_1">
      <item>FINA RC OSIJEK</item>
      <item>VU-SPORT j.d.o.o. za trgovinu i usluge</item>
    </derivirana_varijabla>
  </DomainObject.Predmet.SudioniciListNaziv>
  <DomainObject.Predmet.SudioniciListAdressOIB>
    <izvorni_sadrzaj>
      <item>FINA RC OSIJEK, OIB 85821130368</item>
      <item>VU-SPORT j.d.o.o. za trgovinu i usluge, OIB 94096114689, Trpinjska cesta 209,32000 Vukovar</item>
    </izvorni_sadrzaj>
    <derivirana_varijabla naziv="DomainObject.Predmet.SudioniciListAdressOIB_1">
      <item>FINA RC OSIJEK, OIB 85821130368</item>
      <item>VU-SPORT j.d.o.o. za trgovinu i usluge, OIB 94096114689, Trpinjska cesta 209,32000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94096114689</item>
    </izvorni_sadrzaj>
    <derivirana_varijabla naziv="DomainObject.Predmet.SudioniciListNazivOIB_1">
      <item>, OIB 85821130368</item>
      <item>, OIB 94096114689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8C3B57-3037-42DB-8D29-D57F7A1B1A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440</properties:Words>
  <properties:Characters>2339</properties:Characters>
  <properties:Lines>92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2016-08-19T07:07:00Z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2016-08-19T07:16:00Z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