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b718" w14:paraId="020b718" w:rsidRDefault="0034210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210D" w:rsidP="0034210D" w:rsidR="0034210D">
      <w:pPr>
        <w:pStyle w:val="Bezproreda"/>
      </w:pPr>
    </w:p>
    <w:p w:rsidRDefault="0034210D" w:rsidP="0034210D" w:rsidR="0034210D">
      <w:pPr>
        <w:pStyle w:val="Bezproreda"/>
      </w:pPr>
    </w:p>
    <w:p w:rsidRDefault="0034210D" w:rsidP="0034210D" w:rsidR="00AE649C">
      <w:pPr>
        <w:pStyle w:val="Bezproreda"/>
      </w:pPr>
      <w:r>
        <w:t xml:space="preserve">    Republika Hrvatska</w:t>
      </w:r>
    </w:p>
    <w:p w:rsidRDefault="0034210D" w:rsidP="0034210D" w:rsidR="0034210D">
      <w:pPr>
        <w:pStyle w:val="Bezproreda"/>
      </w:pPr>
      <w:r>
        <w:t>Trgovački sud u Bjelovaru</w:t>
      </w:r>
    </w:p>
    <w:p w:rsidRDefault="0034210D" w:rsidP="0034210D" w:rsidR="0034210D">
      <w:pPr>
        <w:pStyle w:val="Bezproreda"/>
      </w:pPr>
      <w:r>
        <w:t>Bjelovar, Dr. I. Lebovića 42.</w:t>
      </w:r>
    </w:p>
    <w:p w:rsidRDefault="0034210D" w:rsidP="0034210D" w:rsidR="0034210D">
      <w:pPr>
        <w:pStyle w:val="Bezproreda"/>
      </w:pPr>
    </w:p>
    <w:p w:rsidRDefault="0034210D" w:rsidP="0034210D" w:rsidR="0034210D">
      <w:pPr>
        <w:pStyle w:val="Bezproreda"/>
        <w:ind w:firstLine="708" w:left="4956"/>
      </w:pPr>
      <w:r>
        <w:t>Poslovni broj:  1 St-83/2018-6</w:t>
      </w:r>
    </w:p>
    <w:p w:rsidRDefault="0034210D" w:rsidP="0034210D" w:rsidR="0034210D">
      <w:pPr>
        <w:pStyle w:val="Bezproreda"/>
        <w:rPr>
          <w:b/>
        </w:rPr>
      </w:pPr>
    </w:p>
    <w:p w:rsidRDefault="0034210D" w:rsidP="0034210D" w:rsidR="0034210D">
      <w:pPr>
        <w:pStyle w:val="Bezproreda"/>
        <w:rPr>
          <w:b/>
        </w:rPr>
      </w:pPr>
    </w:p>
    <w:p w:rsidRDefault="0034210D" w:rsidP="0034210D" w:rsidR="0034210D">
      <w:pPr>
        <w:jc w:val="center"/>
      </w:pPr>
      <w:r>
        <w:t>U   I M E    R E P U B L I K E    H R V A T S K E</w:t>
      </w:r>
    </w:p>
    <w:p w:rsidRDefault="0034210D" w:rsidP="0034210D" w:rsidR="0034210D">
      <w:pPr>
        <w:jc w:val="center"/>
      </w:pPr>
      <w:r>
        <w:t>R J E Š E N J E</w:t>
      </w:r>
    </w:p>
    <w:p w:rsidRDefault="0034210D" w:rsidP="0034210D" w:rsidR="0034210D">
      <w:pPr>
        <w:ind w:firstLine="851"/>
        <w:jc w:val="both"/>
      </w:pPr>
      <w:r>
        <w:t>Trgovački sud u Bjelovaru, OIB: 07942269267, po  sucu Branki Pleskalt, u stečajnom postupku nad dužnikom VIMAST MONTAŽA j.d.o.o. za graditeljstvo, trgovinu i usluge Prelog, Jug II 10, OIB: 52534244812,  30. ožujka  2018.</w:t>
      </w:r>
    </w:p>
    <w:p w:rsidRDefault="0034210D" w:rsidP="0034210D" w:rsidR="0034210D">
      <w:pPr>
        <w:jc w:val="center"/>
      </w:pPr>
      <w:r>
        <w:t>r i j e š i o   j e</w:t>
      </w:r>
    </w:p>
    <w:p w:rsidRDefault="0034210D" w:rsidP="0034210D" w:rsidR="0034210D">
      <w:pPr>
        <w:ind w:firstLine="851"/>
        <w:jc w:val="both"/>
      </w:pPr>
      <w:r>
        <w:t>1. Otvara se stečajni postupak nad dužnikom VIMAST MONTAŽA j.d.o.o. za graditeljstvo, trgovinu i usluge Prelog, Jug II 10, OIB: 52534244812.</w:t>
      </w:r>
    </w:p>
    <w:p w:rsidRDefault="0034210D" w:rsidP="0034210D" w:rsidR="0034210D">
      <w:pPr>
        <w:ind w:firstLine="851"/>
        <w:jc w:val="both"/>
      </w:pPr>
      <w:r>
        <w:t>2. Za stečajnog upravitelja imenuje se Daša dr. sc. Panjaković Senjić iz Osijeka, Kapucinska 27/2, OIB: 39849053592.</w:t>
      </w:r>
    </w:p>
    <w:p w:rsidRDefault="0034210D" w:rsidP="0034210D" w:rsidR="0034210D">
      <w:pPr>
        <w:ind w:firstLine="851"/>
        <w:jc w:val="both"/>
      </w:pPr>
      <w:r>
        <w:t>3. Zaključuje se stečajni postupak nad dužnikom VIMAST MONTAŽA j.d.o.o. za graditeljstvo, trgovinu i usluge Prelog, Jug II 10, OIB: 52534244812.</w:t>
      </w:r>
    </w:p>
    <w:p w:rsidRDefault="0034210D" w:rsidP="0034210D" w:rsidR="0034210D">
      <w:pPr>
        <w:ind w:firstLine="851"/>
        <w:jc w:val="both"/>
      </w:pPr>
      <w:r>
        <w:t>4. Stečajni postupak je otvoren i zaključen s danom 30. ožujka 2018. godine u 9,30 sati, kada je ovo rješenje objavljeno na e-oglasnoj ploči ovoga suda.</w:t>
      </w:r>
    </w:p>
    <w:p w:rsidRDefault="0034210D" w:rsidP="0034210D" w:rsidR="0034210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4210D" w:rsidP="0034210D" w:rsidR="0034210D">
      <w:pPr>
        <w:ind w:firstLine="708"/>
        <w:jc w:val="both"/>
      </w:pPr>
      <w:r>
        <w:t>6. Nakon pravomoćnosti ovoga rješenja stečajni dužnik će se brisati iz sudskog registra.</w:t>
      </w:r>
    </w:p>
    <w:p w:rsidRDefault="0034210D" w:rsidP="0034210D" w:rsidR="0034210D">
      <w:pPr>
        <w:jc w:val="center"/>
      </w:pPr>
      <w:r>
        <w:t>Obrazloženje</w:t>
      </w:r>
    </w:p>
    <w:p w:rsidRDefault="0034210D" w:rsidP="0034210D" w:rsidR="0034210D">
      <w:pPr>
        <w:jc w:val="both"/>
      </w:pPr>
      <w:r>
        <w:tab/>
        <w:t>Rješenjem ovog suda poslovni broj: 1 St-83/2018-2 od 23. siječnja 2018. godine pokrenut je postupak radi utvrđivanja pretpostavki za otvaranje stečajnog postupka nad trgovačkim društvom VIMAST MONTAŽA j.d.o.o. za graditeljstvo, trgovinu i usluge Prelog, Jug II 10, OIB: 52534244812.</w:t>
      </w:r>
    </w:p>
    <w:p w:rsidRDefault="0034210D" w:rsidP="0034210D" w:rsidR="0034210D">
      <w:pPr>
        <w:jc w:val="both"/>
      </w:pPr>
      <w:r>
        <w:tab/>
        <w:t>Ročište radi izjašnjenja o prijedlogu i rasprave o uvjetima za otvaranje stečajnog postupka sazvano je za dan 1. ožujka 2018. godine.</w:t>
      </w:r>
    </w:p>
    <w:p w:rsidRDefault="0034210D" w:rsidP="0034210D" w:rsidR="0034210D">
      <w:pPr>
        <w:jc w:val="both"/>
      </w:pPr>
      <w:r>
        <w:lastRenderedPageBreak/>
        <w:tab/>
        <w:t xml:space="preserve">Prijedlogom za otvaranje stečajnog postupka  od 29. studenog 2017. godine FINA Podružnica Varaždin je predložila da se nad dužnikom otvori stečajni postupak budući dužnik na dan 27. studenog 2017. godine u očevidniku redoslijeda osnova za plaćanje ima evidentirane neizvršene osnove za plaćanje u neprekidnom razdoblju od 650 dana u ukupnom iznosu od 74.969,21 kuna. Dužnik ima jednog zaposlenog. </w:t>
      </w:r>
    </w:p>
    <w:p w:rsidRDefault="0034210D" w:rsidP="0034210D" w:rsidR="0034210D">
      <w:pPr>
        <w:ind w:firstLine="708"/>
        <w:jc w:val="both"/>
      </w:pPr>
      <w:r>
        <w:t>Sud je rješenjem od 2. ožujka 2018. godine pozvao osobe koje imaju pravni interes za provedbu stečajnog postupka da u roku 15 dana uplate predujam za namirenje troškova prethodnog i otvorenog stečajnog postupka u iznosu 10.000,00 kn. To je rješenje objavljeno na e-oglasnoj ploči suda dana 2. ožujka  2018. godine i u roku 15 dana od objave nije uplaćen predujam za namirenje troškova prethodnog i otvorenog stečajnog postupka.</w:t>
      </w:r>
    </w:p>
    <w:p w:rsidRDefault="0034210D" w:rsidP="0034210D" w:rsidR="0034210D">
      <w:pPr>
        <w:jc w:val="both"/>
      </w:pPr>
      <w:r>
        <w:tab/>
        <w:t>Stoga je temeljem čl. 132. st. 2. Stečajnog zakona ("Narodne novine" br.  71/15, dalje SZ) riješeno kao u izreci.</w:t>
      </w:r>
    </w:p>
    <w:p w:rsidRDefault="0034210D" w:rsidP="0034210D" w:rsidR="0034210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4210D" w:rsidP="0034210D" w:rsidR="0034210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4210D" w:rsidP="0034210D" w:rsidR="0034210D">
      <w:pPr>
        <w:ind w:firstLine="708"/>
      </w:pPr>
      <w:r>
        <w:t xml:space="preserve">U Bjelovaru 30. ožujka  2018.  </w:t>
      </w:r>
    </w:p>
    <w:p w:rsidRDefault="0034210D" w:rsidP="0034210D" w:rsidR="0034210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4210D" w:rsidP="0034210D" w:rsidR="0034210D">
      <w:pPr>
        <w:pStyle w:val="Bezproreda"/>
      </w:pPr>
    </w:p>
    <w:p w:rsidRDefault="0034210D" w:rsidP="0034210D" w:rsidR="0034210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34210D" w:rsidP="0034210D" w:rsidR="0034210D">
      <w:pPr>
        <w:pStyle w:val="Bezproreda"/>
      </w:pPr>
    </w:p>
    <w:p w:rsidRDefault="0034210D" w:rsidP="0034210D" w:rsidR="003421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34210D" w:rsidP="0034210D" w:rsidR="003421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34210D" w:rsidP="0034210D" w:rsidR="0034210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4210D" w:rsidP="0034210D" w:rsidR="0034210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421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4244964"/>
      <w:docPartObj>
        <w:docPartGallery w:val="Page Numbers (Top of Page)"/>
        <w:docPartUnique/>
      </w:docPartObj>
    </w:sdtPr>
    <w:sdtEndPr/>
    <w:sdtContent>
      <w:p w:rsidRDefault="0034210D" w:rsidR="003421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D25">
          <w:t>2</w:t>
        </w:r>
        <w:r>
          <w:fldChar w:fldCharType="end"/>
        </w:r>
      </w:p>
    </w:sdtContent>
  </w:sdt>
  <w:p w:rsidRDefault="0034210D" w:rsidR="008333A9">
    <w:pPr>
      <w:pStyle w:val="Zaglavlje"/>
    </w:pPr>
    <w:r>
      <w:t>Poslovni broj: 1 St-83/2018-6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10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6E0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1D25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210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210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225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St-83/2018-6</izvorni_sadrzaj>
    <derivirana_varijabla naziv="DomainObject.Oznaka_1">St-83/2018-6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VIMAST MONTAŽA jednostavno društvo s ograničenom odgovornošću za graditeljstvo, trgovinu i usluge</izvorni_sadrzaj>
    <derivirana_varijabla naziv="DomainObject.Predmet.ProtustrankaFormated_1">  VIMAST MONTAŽA jednostavno društvo s ograničenom odgovornošću za graditeljstvo, trgovinu i usluge</derivirana_varijabla>
  </DomainObject.Predmet.ProtustrankaFormated>
  <DomainObject.Predmet.ProtustrankaFormatedOIB>
    <izvorni_sadrzaj>  VIMAST MONTAŽA jednostavno društvo s ograničenom odgovornošću za graditeljstvo, trgovinu i usluge, OIB 52534244812</izvorni_sadrzaj>
    <derivirana_varijabla naziv="DomainObject.Predmet.ProtustrankaFormatedOIB_1">  VIMAST MONTAŽA jednostavno društvo s ograničenom odgovornošću za graditeljstvo, trgovinu i usluge, OIB 52534244812</derivirana_varijabla>
  </DomainObject.Predmet.ProtustrankaFormatedOIB>
  <DomainObject.Predmet.ProtustrankaFormatedWithAdress>
    <izvorni_sadrzaj> VIMAST MONTAŽA jednostavno društvo s ograničenom odgovornošću za graditeljstvo, trgovinu i usluge, Jug II 10, 40323 Prelog</izvorni_sadrzaj>
    <derivirana_varijabla naziv="DomainObject.Predmet.ProtustrankaFormatedWithAdress_1"> VIMAST MONTAŽA jednostavno društvo s ograničenom odgovornošću za graditeljstvo, trgovinu i usluge, Jug II 10, 40323 Prelog</derivirana_varijabla>
  </DomainObject.Predmet.ProtustrankaFormatedWithAdress>
  <DomainObject.Predmet.ProtustrankaFormatedWithAdressOIB>
    <izvorni_sadrzaj> VIMAST MONTAŽA jednostavno društvo s ograničenom odgovornošću za graditeljstvo, trgovinu i usluge, OIB 52534244812, Jug II 10, 40323 Prelog</izvorni_sadrzaj>
    <derivirana_varijabla naziv="DomainObject.Predmet.ProtustrankaFormatedWithAdressOIB_1"> VIMAST MONTAŽA jednostavno društvo s ograničenom odgovornošću za graditeljstvo, trgovinu i usluge, OIB 52534244812, Jug II 10, 40323 Prelog</derivirana_varijabla>
  </DomainObject.Predmet.ProtustrankaFormatedWithAdressOIB>
  <DomainObject.Predmet.ProtustrankaWithAdress>
    <izvorni_sadrzaj>VIMAST MONTAŽA jednostavno društvo s ograničenom odgovornošću za graditeljstvo, trgovinu i usluge Jug II 10, 40323 Prelog</izvorni_sadrzaj>
    <derivirana_varijabla naziv="DomainObject.Predmet.ProtustrankaWithAdress_1">VIMAST MONTAŽA jednostavno društvo s ograničenom odgovornošću za graditeljstvo, trgovinu i usluge Jug II 10, 40323 Prelog</derivirana_varijabla>
  </DomainObject.Predmet.ProtustrankaWithAdress>
  <DomainObject.Predmet.ProtustrankaWithAdressOIB>
    <izvorni_sadrzaj>VIMAST MONTAŽA jednostavno društvo s ograničenom odgovornošću za graditeljstvo, trgovinu i usluge, OIB 52534244812, Jug II 10, 40323 Prelog</izvorni_sadrzaj>
    <derivirana_varijabla naziv="DomainObject.Predmet.ProtustrankaWithAdressOIB_1">VIMAST MONTAŽA jednostavno društvo s ograničenom odgovornošću za graditeljstvo, trgovinu i usluge, OIB 52534244812, Jug II 10, 40323 Prelog</derivirana_varijabla>
  </DomainObject.Predmet.ProtustrankaWithAdressOIB>
  <DomainObject.Predmet.ProtustrankaNazivFormated>
    <izvorni_sadrzaj>VIMAST MONTAŽA jednostavno društvo s ograničenom odgovornošću za graditeljstvo, trgovinu i usluge</izvorni_sadrzaj>
    <derivirana_varijabla naziv="DomainObject.Predmet.ProtustrankaNazivFormated_1">VIMAST MONTAŽA jednostavno društvo s ograničenom odgovornošću za graditeljstvo, trgovinu i usluge</derivirana_varijabla>
  </DomainObject.Predmet.ProtustrankaNazivFormated>
  <DomainObject.Predmet.ProtustrankaNazivFormatedOIB>
    <izvorni_sadrzaj>VIMAST MONTAŽA jednostavno društvo s ograničenom odgovornošću za graditeljstvo, trgovinu i usluge, OIB 52534244812</izvorni_sadrzaj>
    <derivirana_varijabla naziv="DomainObject.Predmet.ProtustrankaNazivFormatedOIB_1">VIMAST MONTAŽA jednostavno društvo s ograničenom odgovornošću za graditeljstvo, trgovinu i usluge, OIB 52534244812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VIMAST MONTAŽA jednostavno društvo s ograničenom odgovornošću za graditeljstvo, trgovinu i usluge</item>
    </izvorni_sadrzaj>
    <derivirana_varijabla naziv="DomainObject.Predmet.ProtuStrankaListFormated_1">
      <item>VIMAST MONTAŽA jednostavno društvo s ograničenom odgovornošću za graditeljstvo, trgovinu i usluge</item>
    </derivirana_varijabla>
  </DomainObject.Predmet.ProtuStrankaListFormated>
  <DomainObject.Predmet.ProtuStrankaListFormatedOIB>
    <izvorni_sadrzaj>
      <item>VIMAST MONTAŽA jednostavno društvo s ograničenom odgovornošću za graditeljstvo, trgovinu i usluge, OIB 52534244812</item>
    </izvorni_sadrzaj>
    <derivirana_varijabla naziv="DomainObject.Predmet.ProtuStrankaListFormatedOIB_1">
      <item>VIMAST MONTAŽA jednostavno društvo s ograničenom odgovornošću za graditeljstvo, trgovinu i usluge, OIB 52534244812</item>
    </derivirana_varijabla>
  </DomainObject.Predmet.ProtuStrankaListFormatedOIB>
  <DomainObject.Predmet.ProtuStrankaListFormatedWithAdress>
    <izvorni_sadrzaj>
      <item>VIMAST MONTAŽA jednostavno društvo s ograničenom odgovornošću za graditeljstvo, trgovinu i usluge, Jug II 10, 40323 Prelog</item>
    </izvorni_sadrzaj>
    <derivirana_varijabla naziv="DomainObject.Predmet.ProtuStrankaListFormatedWithAdress_1">
      <item>VIMAST MONTAŽA jednostavno društvo s ograničenom odgovornošću za graditeljstvo, trgovinu i usluge, Jug II 10, 40323 Prelog</item>
    </derivirana_varijabla>
  </DomainObject.Predmet.ProtuStrankaListFormatedWithAdress>
  <DomainObject.Predmet.ProtuStrankaListFormatedWithAdressOIB>
    <izvorni_sadrzaj>
      <item>VIMAST MONTAŽA jednostavno društvo s ograničenom odgovornošću za graditeljstvo, trgovinu i usluge, OIB 52534244812, Jug II 10, 40323 Prelog</item>
    </izvorni_sadrzaj>
    <derivirana_varijabla naziv="DomainObject.Predmet.ProtuStrankaListFormatedWithAdressOIB_1">
      <item>VIMAST MONTAŽA jednostavno društvo s ograničenom odgovornošću za graditeljstvo, trgovinu i usluge, OIB 52534244812, Jug II 10, 40323 Prelog</item>
    </derivirana_varijabla>
  </DomainObject.Predmet.ProtuStrankaListFormatedWithAdressOIB>
  <DomainObject.Predmet.ProtuStrankaListNazivFormated>
    <izvorni_sadrzaj>
      <item>VIMAST MONTAŽA jednostavno društvo s ograničenom odgovornošću za graditeljstvo, trgovinu i usluge</item>
    </izvorni_sadrzaj>
    <derivirana_varijabla naziv="DomainObject.Predmet.ProtuStrankaListNazivFormated_1">
      <item>VIMAST MONTAŽA jednostavno društvo s ograničenom odgovornošću za graditeljstvo, trgovinu i usluge</item>
    </derivirana_varijabla>
  </DomainObject.Predmet.ProtuStrankaListNazivFormated>
  <DomainObject.Predmet.ProtuStrankaListNazivFormatedOIB>
    <izvorni_sadrzaj>
      <item>VIMAST MONTAŽA jednostavno društvo s ograničenom odgovornošću za graditeljstvo, trgovinu i usluge, OIB 52534244812</item>
    </izvorni_sadrzaj>
    <derivirana_varijabla naziv="DomainObject.Predmet.ProtuStrankaListNazivFormatedOIB_1">
      <item>VIMAST MONTAŽA jednostavno društvo s ograničenom odgovornošću za graditeljstvo, trgovinu i usluge, OIB 52534244812</item>
    </derivirana_varijabla>
  </DomainObject.Predmet.ProtuStrankaListNazivFormatedOIB>
  <DomainObject.Predmet.OstaliListFormated>
    <izvorni_sadrzaj>
      <item>Stanislav Vindiš</item>
      <item>Sudski registar</item>
    </izvorni_sadrzaj>
    <derivirana_varijabla naziv="DomainObject.Predmet.OstaliListFormated_1">
      <item>Stanislav Vindiš</item>
      <item>Sudski registar</item>
    </derivirana_varijabla>
  </DomainObject.Predmet.OstaliListFormated>
  <DomainObject.Predmet.OstaliListFormatedOIB>
    <izvorni_sadrzaj>
      <item>Stanislav Vindiš, OIB 28095811181</item>
      <item>Sudski registar</item>
    </izvorni_sadrzaj>
    <derivirana_varijabla naziv="DomainObject.Predmet.OstaliListFormatedOIB_1">
      <item>Stanislav Vindiš, OIB 28095811181</item>
      <item>Sudski registar</item>
    </derivirana_varijabla>
  </DomainObject.Predmet.OstaliListFormatedOIB>
  <DomainObject.Predmet.OstaliListFormatedWithAdress>
    <izvorni_sadrzaj>
      <item>Stanislav Vindiš, Ob Grozdu 1, Lenart V Slov.goricah</item>
      <item>Sudski registar</item>
    </izvorni_sadrzaj>
    <derivirana_varijabla naziv="DomainObject.Predmet.OstaliListFormatedWithAdress_1">
      <item>Stanislav Vindiš, Ob Grozdu 1, Lenart V Slov.goricah</item>
      <item>Sudski registar</item>
    </derivirana_varijabla>
  </DomainObject.Predmet.OstaliListFormatedWithAdress>
  <DomainObject.Predmet.OstaliListFormatedWithAdressOIB>
    <izvorni_sadrzaj>
      <item>Stanislav Vindiš, OIB 28095811181, Ob Grozdu 1, Lenart V Slov.goricah</item>
      <item>Sudski registar</item>
    </izvorni_sadrzaj>
    <derivirana_varijabla naziv="DomainObject.Predmet.OstaliListFormatedWithAdressOIB_1">
      <item>Stanislav Vindiš, OIB 28095811181, Ob Grozdu 1, Lenart V Slov.goricah</item>
      <item>Sudski registar</item>
    </derivirana_varijabla>
  </DomainObject.Predmet.OstaliListFormatedWithAdressOIB>
  <DomainObject.Predmet.OstaliListNazivFormated>
    <izvorni_sadrzaj>
      <item>Stanislav Vindiš</item>
      <item>Sudski registar</item>
    </izvorni_sadrzaj>
    <derivirana_varijabla naziv="DomainObject.Predmet.OstaliListNazivFormated_1">
      <item>Stanislav Vindiš</item>
      <item>Sudski registar</item>
    </derivirana_varijabla>
  </DomainObject.Predmet.OstaliListNazivFormated>
  <DomainObject.Predmet.OstaliListNazivFormatedOIB>
    <izvorni_sadrzaj>
      <item>Stanislav Vindiš, OIB 28095811181</item>
      <item>Sudski registar</item>
    </izvorni_sadrzaj>
    <derivirana_varijabla naziv="DomainObject.Predmet.OstaliListNazivFormatedOIB_1">
      <item>Stanislav Vindiš, OIB 28095811181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St-83/2018-6</izvorni_sadrzaj>
    <derivirana_varijabla naziv="DomainObject.PoslovniBrojDokumenta_1">St-83/2018-6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VIMAST MONTAŽA jednostavno društvo s ograničenom odgovornošću za graditeljstvo, trgovinu i usluge</izvorni_sadrzaj>
    <derivirana_varijabla naziv="DomainObject.Predmet.ProtustrankaIDrugi_1">VIMAST MONTAŽA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VIMAST MONTAŽA jednostavno društvo s ograničenom odgovornošću za graditeljstvo, trgovinu i usluge, OIB 52534244812, Jug II 10, 40323 Prelog</izvorni_sadrzaj>
    <derivirana_varijabla naziv="DomainObject.Predmet.ProtustrankaIDrugiAdressOIB_1">VIMAST MONTAŽA jednostavno društvo s ograničenom odgovornošću za graditeljstvo, trgovinu i usluge, OIB 52534244812,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VIMAST MONTAŽA jednostavno društvo s ograničenom odgovornošću za graditeljstvo, trgovinu i usluge</item>
      <item>Financijska agencija</item>
      <item>Stanislav Vindiš</item>
      <item>Sudski registar</item>
    </izvorni_sadrzaj>
    <derivirana_varijabla naziv="DomainObject.Predmet.SudioniciListNaziv_1">
      <item>VIMAST MONTAŽA jednostavno društvo s ograničenom odgovornošću za graditeljstvo, trgovinu i usluge</item>
      <item>Financijska agencija</item>
      <item>Stanislav Vindiš</item>
      <item>Sudski registar</item>
    </derivirana_varijabla>
  </DomainObject.Predmet.SudioniciListNaziv>
  <DomainObject.Predmet.SudioniciListAdressOIB>
    <izvorni_sadrzaj>
      <item>VIMAST MONTAŽA jednostavno društvo s ograničenom odgovornošću za graditeljstvo, trgovinu i usluge, OIB 52534244812, Jug II 10,40323 Prelog</item>
      <item>Financijska agencija, OIB 85821130368, Ulica grada Vukovara 70,10000 Zagreb</item>
      <item>Stanislav Vindiš, OIB 28095811181, Ob Grozdu 1,Lenart V Slov.goricah</item>
      <item>Sudski registar</item>
    </izvorni_sadrzaj>
    <derivirana_varijabla naziv="DomainObject.Predmet.SudioniciListAdressOIB_1">
      <item>VIMAST MONTAŽA jednostavno društvo s ograničenom odgovornošću za graditeljstvo, trgovinu i usluge, OIB 52534244812, Jug II 10,40323 Prelog</item>
      <item>Financijska agencija, OIB 85821130368, Ulica grada Vukovara 70,10000 Zagreb</item>
      <item>Stanislav Vindiš, OIB 28095811181, Ob Grozdu 1,Lenart V Slov.goricah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41BDE-EF6D-4D5D-B6EC-CF25453CC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2937</properties:Characters>
  <properties:Lines>65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2018-03-30T07:21:00Z</cp:lastPrinted>
  <dcterms:modified xmlns:xsi="http://www.w3.org/2001/XMLSchema-instance" xsi:type="dcterms:W3CDTF">2018-03-30T07:23:00Z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St-83/2018-6 / Odluka - Rješenje - otvaranje i zaključenje stečajnog postupka (čl. 132) (odluka_St-83_2018-6.docx)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