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84845" w14:paraId="a984845" w:rsidRDefault="00826C96" w:rsidP="00910611" w:rsidR="00826C96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6C96" w:rsidP="00910611" w:rsidR="00826C96">
      <w:r>
        <w:rPr>
          <w:rFonts w:eastAsia="MS Mincho"/>
        </w:rPr>
        <w:t>REPUBLIKA HRVATSKA</w:t>
      </w:r>
    </w:p>
    <w:p w:rsidRDefault="00826C96" w:rsidP="00910611" w:rsidR="00826C96">
      <w:r>
        <w:rPr>
          <w:rFonts w:eastAsia="MS Mincho"/>
        </w:rPr>
        <w:t>TRGOVAČKI SUD U RIJECI</w:t>
      </w:r>
    </w:p>
    <w:p w:rsidRDefault="00826C96" w:rsidR="00826C9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26C96" w:rsidP="00DA5409" w:rsidR="00826C96">
      <w:pPr>
        <w:jc w:val="both"/>
        <w:rPr>
          <w:rFonts w:hAnsi="Times New Roman" w:ascii="Times New Roman"/>
          <w:b w:val="false"/>
        </w:rPr>
      </w:pPr>
    </w:p>
    <w:p w:rsidRDefault="00826C96" w:rsidP="00DA5409" w:rsidR="00826C96">
      <w:pPr>
        <w:jc w:val="both"/>
        <w:rPr>
          <w:rFonts w:hAnsi="Times New Roman" w:ascii="Times New Roman"/>
          <w:b w:val="false"/>
        </w:rPr>
      </w:pPr>
    </w:p>
    <w:p w:rsidRDefault="00826C96" w:rsidP="00DA5409" w:rsidR="00826C96" w:rsidRPr="0099605E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99605E">
      <w:pPr>
        <w:jc w:val="center"/>
        <w:rPr>
          <w:rFonts w:hAnsi="Times New Roman" w:ascii="Times New Roman"/>
          <w:b w:val="false"/>
        </w:rPr>
      </w:pPr>
      <w:r w:rsidRPr="0099605E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99605E">
      <w:pPr>
        <w:jc w:val="center"/>
        <w:rPr>
          <w:rFonts w:hAnsi="Times New Roman" w:ascii="Times New Roman"/>
          <w:b w:val="false"/>
        </w:rPr>
      </w:pPr>
      <w:r w:rsidRPr="0099605E">
        <w:rPr>
          <w:rFonts w:hAnsi="Times New Roman" w:ascii="Times New Roman"/>
          <w:b w:val="false"/>
        </w:rPr>
        <w:t>R J E Š E N J E</w:t>
      </w:r>
    </w:p>
    <w:p w:rsidRDefault="00826C96" w:rsidP="00DA5409" w:rsidR="00826C96">
      <w:pPr>
        <w:jc w:val="both"/>
        <w:rPr>
          <w:rFonts w:hAnsi="Times New Roman" w:ascii="Times New Roman"/>
          <w:b w:val="false"/>
        </w:rPr>
      </w:pPr>
    </w:p>
    <w:p w:rsidRDefault="00826C96" w:rsidP="00DA5409" w:rsidR="00826C96" w:rsidRPr="0099605E">
      <w:pPr>
        <w:jc w:val="both"/>
        <w:rPr>
          <w:rFonts w:hAnsi="Times New Roman" w:ascii="Times New Roman"/>
          <w:b w:val="false"/>
        </w:rPr>
      </w:pPr>
    </w:p>
    <w:p w:rsidRDefault="00F51546" w:rsidP="0099605E" w:rsidR="00F51546" w:rsidRPr="0099605E">
      <w:pPr>
        <w:pStyle w:val="Default"/>
        <w:jc w:val="both"/>
      </w:pPr>
      <w:r w:rsidRPr="0099605E">
        <w:tab/>
        <w:t xml:space="preserve">Trgovački sud u Rijeci, po sucu Veri Jelenović, </w:t>
      </w:r>
      <w:r w:rsidR="0099605E" w:rsidRPr="0099605E">
        <w:t xml:space="preserve">u postupku nad dužnikom </w:t>
      </w:r>
      <w:r w:rsidR="008A1C19" w:rsidRPr="000027BA">
        <w:t xml:space="preserve">BIRG jednostavno društvo s ograničenom odgovornošću za sječu drva </w:t>
      </w:r>
      <w:r w:rsidR="008A1C19" w:rsidRPr="0099605E">
        <w:t xml:space="preserve">u stečaju </w:t>
      </w:r>
      <w:r w:rsidR="008A1C19" w:rsidRPr="000027BA">
        <w:t xml:space="preserve">Delnice, Zalesina 13/A, OIB: </w:t>
      </w:r>
      <w:r w:rsidR="008A1C19" w:rsidRPr="000027BA">
        <w:rPr>
          <w:rFonts w:eastAsiaTheme="minorHAnsi"/>
        </w:rPr>
        <w:t>96351762064</w:t>
      </w:r>
      <w:r w:rsidRPr="0099605E">
        <w:t xml:space="preserve">, dana  </w:t>
      </w:r>
      <w:r w:rsidR="0099605E" w:rsidRPr="0099605E">
        <w:t>15. siječnja 2019</w:t>
      </w:r>
      <w:r w:rsidRPr="0099605E">
        <w:t xml:space="preserve">.  </w:t>
      </w:r>
    </w:p>
    <w:p w:rsidRDefault="00DA5409" w:rsidP="00DA5409" w:rsidR="00DA5409" w:rsidRPr="0099605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99605E">
      <w:pPr>
        <w:jc w:val="center"/>
        <w:rPr>
          <w:rFonts w:hAnsi="Times New Roman" w:ascii="Times New Roman"/>
          <w:b w:val="false"/>
        </w:rPr>
      </w:pPr>
      <w:r w:rsidRPr="0099605E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99605E">
      <w:pPr>
        <w:jc w:val="both"/>
        <w:rPr>
          <w:rFonts w:hAnsi="Times New Roman" w:ascii="Times New Roman"/>
          <w:b w:val="false"/>
        </w:rPr>
      </w:pPr>
    </w:p>
    <w:p w:rsidRDefault="00DA5409" w:rsidP="00826C96" w:rsidR="00DA5409" w:rsidRPr="0099605E">
      <w:pPr>
        <w:pStyle w:val="Default"/>
        <w:jc w:val="both"/>
      </w:pPr>
      <w:r w:rsidRPr="0099605E">
        <w:t xml:space="preserve"> </w:t>
      </w:r>
      <w:r w:rsidRPr="0099605E">
        <w:tab/>
        <w:t xml:space="preserve">Ispravlja se rješenje ovog suda posl. br. </w:t>
      </w:r>
      <w:r w:rsidR="00A437AE" w:rsidRPr="0099605E">
        <w:t xml:space="preserve">14 </w:t>
      </w:r>
      <w:r w:rsidRPr="0099605E">
        <w:t>St-</w:t>
      </w:r>
      <w:r w:rsidR="008A1C19">
        <w:t>489</w:t>
      </w:r>
      <w:r w:rsidR="00F51546" w:rsidRPr="0099605E">
        <w:t>/2018</w:t>
      </w:r>
      <w:r w:rsidR="005E2EF9" w:rsidRPr="0099605E">
        <w:t>-</w:t>
      </w:r>
      <w:r w:rsidR="008A1C19">
        <w:t>13</w:t>
      </w:r>
      <w:r w:rsidRPr="0099605E">
        <w:t xml:space="preserve"> od </w:t>
      </w:r>
      <w:r w:rsidR="00DA4287" w:rsidRPr="0099605E">
        <w:t xml:space="preserve"> </w:t>
      </w:r>
      <w:r w:rsidR="00E43BB3">
        <w:t>14. siječnja 2019</w:t>
      </w:r>
      <w:r w:rsidR="00DA4287" w:rsidRPr="0099605E">
        <w:t xml:space="preserve">. </w:t>
      </w:r>
      <w:r w:rsidR="00A437AE" w:rsidRPr="0099605E">
        <w:t xml:space="preserve">u </w:t>
      </w:r>
      <w:r w:rsidR="008A1C19">
        <w:t xml:space="preserve">uvodu, redak  četvrti i peti, tako da umjesto </w:t>
      </w:r>
      <w:r w:rsidR="008A1C19" w:rsidRPr="0099605E">
        <w:t>„</w:t>
      </w:r>
      <w:r w:rsidR="008A1C19">
        <w:rPr>
          <w:sz w:val="23"/>
          <w:szCs w:val="23"/>
        </w:rPr>
        <w:t>AN - AN PHOEBUS d.o.o. za usluge i trgovinu Malinska, Valica 48, OIB: 71181496594</w:t>
      </w:r>
      <w:r w:rsidR="008A1C19" w:rsidRPr="0099605E">
        <w:t>“ treba pisati „</w:t>
      </w:r>
      <w:r w:rsidR="008A1C19" w:rsidRPr="006C62DE">
        <w:t xml:space="preserve">BIRG jednostavno društvo s ograničenom odgovornošću za sječu drva Delnice, Zalesina 13/A, OIB: </w:t>
      </w:r>
      <w:r w:rsidR="008A1C19" w:rsidRPr="006C62DE">
        <w:rPr>
          <w:rFonts w:eastAsiaTheme="minorHAnsi"/>
        </w:rPr>
        <w:t>96351762064</w:t>
      </w:r>
      <w:r w:rsidR="008A1C19" w:rsidRPr="0099605E">
        <w:t>“</w:t>
      </w:r>
      <w:r w:rsidR="008A1C19">
        <w:t xml:space="preserve">; zatim u izreci, točka I., redak prvi do treći, tako da umjesto </w:t>
      </w:r>
      <w:r w:rsidR="008A1C19" w:rsidRPr="0099605E">
        <w:t>„</w:t>
      </w:r>
      <w:r w:rsidR="008A1C19">
        <w:rPr>
          <w:sz w:val="23"/>
          <w:szCs w:val="23"/>
        </w:rPr>
        <w:t>ANA BULJAN, OIB: 44237921078, Zagreb, GRAČANSKI MIHALJEVAC 7/D, osobi ovlaštenoj za zastupanje dužnika AN - AN PHOEBUS d.o.o. za usluge i trgovinu Malinska, Valica 48, OIB: 71181496594</w:t>
      </w:r>
      <w:r w:rsidR="008A1C19" w:rsidRPr="0099605E">
        <w:t>“ treba pisati „</w:t>
      </w:r>
      <w:r w:rsidR="008A1C19" w:rsidRPr="006C62DE">
        <w:t xml:space="preserve">ESAD BIRG, OIB: 86327572351, Dedin, DEDIN 5/B, osobi ovlaštenoj za zastupanje dužnika BIRG jednostavno društvo s ograničenom odgovornošću za sječu drva Delnice, Zalesina 13/A, OIB: </w:t>
      </w:r>
      <w:r w:rsidR="008A1C19" w:rsidRPr="006C62DE">
        <w:rPr>
          <w:rFonts w:eastAsiaTheme="minorHAnsi"/>
        </w:rPr>
        <w:t>96351762064</w:t>
      </w:r>
      <w:r w:rsidR="008A1C19" w:rsidRPr="0099605E">
        <w:t>“</w:t>
      </w:r>
      <w:r w:rsidR="008A1C19">
        <w:t xml:space="preserve">; u izreci, točka II., redak prvi do treći, tako da umjesto </w:t>
      </w:r>
      <w:r w:rsidR="008A1C19" w:rsidRPr="0099605E">
        <w:t>„</w:t>
      </w:r>
      <w:r w:rsidR="008A1C19">
        <w:rPr>
          <w:sz w:val="23"/>
          <w:szCs w:val="23"/>
        </w:rPr>
        <w:t>ANA BULJAN, OIB: 44237921078, Zagreb, GRAČANSKI MIHALJEVAC 7/D, osobi ovlaštenoj za zastupanje dužnika AN - AN PHOEBUS d.o.o. za usluge i trgovinu Malinska, Valica 48, OIB: 71181496594</w:t>
      </w:r>
      <w:r w:rsidR="008A1C19" w:rsidRPr="0099605E">
        <w:t>“ treba pisati „</w:t>
      </w:r>
      <w:r w:rsidR="008A1C19" w:rsidRPr="006C62DE">
        <w:t xml:space="preserve">ESAD BIRG, OIB: 86327572351, Dedin, DEDIN 5/B, osobi ovlaštenoj za zastupanje dužnika BIRG jednostavno društvo s ograničenom odgovornošću za sječu drva Delnice, Zalesina 13/A, OIB: </w:t>
      </w:r>
      <w:r w:rsidR="008A1C19" w:rsidRPr="006C62DE">
        <w:rPr>
          <w:rFonts w:eastAsiaTheme="minorHAnsi"/>
        </w:rPr>
        <w:t>96351762064</w:t>
      </w:r>
      <w:r w:rsidR="008A1C19" w:rsidRPr="0099605E">
        <w:t>“</w:t>
      </w:r>
      <w:r w:rsidR="008A1C19">
        <w:t xml:space="preserve">; u izreci, točka IV., </w:t>
      </w:r>
      <w:r w:rsidR="00A437AE" w:rsidRPr="0099605E">
        <w:t xml:space="preserve">redak </w:t>
      </w:r>
      <w:r w:rsidR="008A1C19">
        <w:t>četvrti i peti</w:t>
      </w:r>
      <w:r w:rsidR="00A437AE" w:rsidRPr="0099605E">
        <w:t>,</w:t>
      </w:r>
      <w:r w:rsidRPr="0099605E">
        <w:t xml:space="preserve"> tako da umjesto „</w:t>
      </w:r>
      <w:r w:rsidR="008A1C19">
        <w:t xml:space="preserve">OIB: </w:t>
      </w:r>
      <w:r w:rsidR="008A1C19">
        <w:rPr>
          <w:sz w:val="23"/>
          <w:szCs w:val="23"/>
        </w:rPr>
        <w:t>44237921078</w:t>
      </w:r>
      <w:r w:rsidRPr="0099605E">
        <w:t>“ treba pisati „</w:t>
      </w:r>
      <w:r w:rsidR="008A1C19">
        <w:rPr>
          <w:bCs/>
        </w:rPr>
        <w:t xml:space="preserve">OIB: </w:t>
      </w:r>
      <w:r w:rsidR="008A1C19" w:rsidRPr="006C62DE">
        <w:t>86327572351</w:t>
      </w:r>
      <w:r w:rsidR="00A437AE" w:rsidRPr="0099605E">
        <w:t>“</w:t>
      </w:r>
      <w:r w:rsidR="008A1C19">
        <w:t xml:space="preserve">; te u izreci, točka V., </w:t>
      </w:r>
      <w:r w:rsidR="008A1C19" w:rsidRPr="0099605E">
        <w:t>redak</w:t>
      </w:r>
      <w:r w:rsidR="008A1C19">
        <w:t xml:space="preserve"> osmi</w:t>
      </w:r>
      <w:r w:rsidR="008A1C19" w:rsidRPr="0099605E">
        <w:t>, tako da umjesto „</w:t>
      </w:r>
      <w:r w:rsidR="008A1C19">
        <w:t>506-2018</w:t>
      </w:r>
      <w:r w:rsidR="008A1C19" w:rsidRPr="0099605E">
        <w:t>“ treba pisati „</w:t>
      </w:r>
      <w:r w:rsidR="008A1C19">
        <w:rPr>
          <w:bCs/>
        </w:rPr>
        <w:t>489-2018</w:t>
      </w:r>
      <w:r w:rsidR="008A1C19" w:rsidRPr="0099605E">
        <w:t>“</w:t>
      </w:r>
      <w:r w:rsidRPr="0099605E">
        <w:t xml:space="preserve">. </w:t>
      </w:r>
    </w:p>
    <w:p w:rsidRDefault="00883BC7" w:rsidP="00DA5409" w:rsidR="00883BC7">
      <w:pPr>
        <w:jc w:val="both"/>
        <w:rPr>
          <w:rFonts w:hAnsi="Times New Roman" w:ascii="Times New Roman"/>
          <w:b w:val="false"/>
        </w:rPr>
      </w:pPr>
    </w:p>
    <w:p w:rsidRDefault="00826C96" w:rsidP="00DA5409" w:rsidR="00826C96" w:rsidRPr="0099605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>
      <w:pPr>
        <w:jc w:val="center"/>
        <w:rPr>
          <w:rFonts w:hAnsi="Times New Roman" w:ascii="Times New Roman"/>
          <w:b w:val="false"/>
        </w:rPr>
      </w:pPr>
      <w:r w:rsidRPr="0099605E">
        <w:rPr>
          <w:rFonts w:hAnsi="Times New Roman" w:ascii="Times New Roman"/>
          <w:b w:val="false"/>
        </w:rPr>
        <w:t>Obrazloženje</w:t>
      </w:r>
    </w:p>
    <w:p w:rsidRDefault="00826C96" w:rsidP="00DA5409" w:rsidR="00826C96" w:rsidRPr="0099605E">
      <w:pPr>
        <w:jc w:val="center"/>
        <w:rPr>
          <w:rFonts w:hAnsi="Times New Roman" w:ascii="Times New Roman"/>
          <w:b w:val="false"/>
        </w:rPr>
      </w:pPr>
    </w:p>
    <w:p w:rsidRDefault="00DA5409" w:rsidP="0099605E" w:rsidR="00DA5409">
      <w:pPr>
        <w:pStyle w:val="Default"/>
        <w:jc w:val="both"/>
      </w:pPr>
      <w:r w:rsidRPr="0099605E">
        <w:tab/>
        <w:t xml:space="preserve">U ovosudnom je rješenju posl. br. </w:t>
      </w:r>
      <w:r w:rsidR="008A1C19" w:rsidRPr="0099605E">
        <w:t>14 St-</w:t>
      </w:r>
      <w:r w:rsidR="008A1C19">
        <w:t>489</w:t>
      </w:r>
      <w:r w:rsidR="008A1C19" w:rsidRPr="0099605E">
        <w:t>/2018-</w:t>
      </w:r>
      <w:r w:rsidR="008A1C19">
        <w:t>13</w:t>
      </w:r>
      <w:r w:rsidR="008A1C19" w:rsidRPr="0099605E">
        <w:t xml:space="preserve"> od  </w:t>
      </w:r>
      <w:r w:rsidR="008A1C19">
        <w:t>14. siječnja 2019</w:t>
      </w:r>
      <w:r w:rsidR="008A1C19" w:rsidRPr="0099605E">
        <w:t xml:space="preserve">. </w:t>
      </w:r>
      <w:r w:rsidRPr="0099605E">
        <w:t xml:space="preserve">došlo do očite pogreške u pisanju, pa je po službenoj dužnosti, a na temelju čl.342. st.1. i 2. </w:t>
      </w:r>
      <w:r w:rsidR="00883BC7" w:rsidRPr="0099605E">
        <w:t>Zakona o parničnom postupku (</w:t>
      </w:r>
      <w:r w:rsidR="00BA275F" w:rsidRPr="0099605E">
        <w:t xml:space="preserve">dalje: ZPP, objavljen u </w:t>
      </w:r>
      <w:r w:rsidR="00883BC7" w:rsidRPr="0099605E">
        <w:t>NN 53/91, 91/92, 112/99, 88/01, 117/03, 88/05, 2/07-Odluka USRH, 84/08, 96/08, 123/08</w:t>
      </w:r>
      <w:r w:rsidR="00BA275F" w:rsidRPr="0099605E">
        <w:t>, 57/11, 148/11, 25/13</w:t>
      </w:r>
      <w:r w:rsidR="00A437AE" w:rsidRPr="0099605E">
        <w:t>, 89/14</w:t>
      </w:r>
      <w:r w:rsidR="00883BC7" w:rsidRPr="0099605E">
        <w:t>)</w:t>
      </w:r>
      <w:r w:rsidRPr="0099605E">
        <w:t xml:space="preserve">  i </w:t>
      </w:r>
      <w:r w:rsidRPr="0099605E">
        <w:lastRenderedPageBreak/>
        <w:t xml:space="preserve">čl.347. ZPP-a u svezi sa člankom </w:t>
      </w:r>
      <w:r w:rsidR="005E2EF9" w:rsidRPr="0099605E">
        <w:t>10</w:t>
      </w:r>
      <w:r w:rsidRPr="0099605E">
        <w:t xml:space="preserve">. </w:t>
      </w:r>
      <w:r w:rsidR="00883BC7" w:rsidRPr="0099605E">
        <w:t xml:space="preserve"> </w:t>
      </w:r>
      <w:r w:rsidR="00BA275F" w:rsidRPr="0099605E">
        <w:t xml:space="preserve">Stečajnog zakona </w:t>
      </w:r>
      <w:r w:rsidR="00BA275F" w:rsidRPr="0099605E">
        <w:rPr>
          <w:bCs/>
        </w:rPr>
        <w:t xml:space="preserve">(dalje: SZ, objavljen u NN </w:t>
      </w:r>
      <w:r w:rsidR="005E2EF9" w:rsidRPr="0099605E">
        <w:rPr>
          <w:bCs/>
        </w:rPr>
        <w:t>71/15</w:t>
      </w:r>
      <w:r w:rsidR="00BA275F" w:rsidRPr="0099605E">
        <w:rPr>
          <w:bCs/>
        </w:rPr>
        <w:t>)</w:t>
      </w:r>
      <w:r w:rsidRPr="0099605E">
        <w:t xml:space="preserve">, valjalo donijeti ovo rješenje.  </w:t>
      </w:r>
    </w:p>
    <w:p w:rsidRDefault="00826C96" w:rsidP="0099605E" w:rsidR="00826C96" w:rsidRPr="0099605E">
      <w:pPr>
        <w:pStyle w:val="Default"/>
        <w:jc w:val="both"/>
      </w:pPr>
    </w:p>
    <w:p w:rsidRDefault="00DA5409" w:rsidP="00DA5409" w:rsidR="00DA5409">
      <w:pPr>
        <w:jc w:val="center"/>
        <w:rPr>
          <w:rFonts w:hAnsi="Times New Roman" w:ascii="Times New Roman"/>
          <w:b w:val="false"/>
        </w:rPr>
      </w:pPr>
      <w:r w:rsidRPr="0099605E">
        <w:rPr>
          <w:rFonts w:hAnsi="Times New Roman" w:ascii="Times New Roman"/>
          <w:b w:val="false"/>
        </w:rPr>
        <w:t xml:space="preserve">U Rijeci </w:t>
      </w:r>
      <w:r w:rsidR="0099605E" w:rsidRPr="0099605E">
        <w:rPr>
          <w:rFonts w:hAnsi="Times New Roman" w:ascii="Times New Roman"/>
          <w:b w:val="false"/>
        </w:rPr>
        <w:t>15. siječnja 2019</w:t>
      </w:r>
      <w:r w:rsidRPr="0099605E">
        <w:rPr>
          <w:rFonts w:hAnsi="Times New Roman" w:ascii="Times New Roman"/>
          <w:b w:val="false"/>
        </w:rPr>
        <w:t>.</w:t>
      </w:r>
      <w:r w:rsidR="00CF6B54" w:rsidRPr="0099605E">
        <w:rPr>
          <w:rFonts w:hAnsi="Times New Roman" w:ascii="Times New Roman"/>
          <w:b w:val="false"/>
        </w:rPr>
        <w:t xml:space="preserve"> </w:t>
      </w:r>
    </w:p>
    <w:p w:rsidRDefault="00826C96" w:rsidP="00DA5409" w:rsidR="00826C96" w:rsidRPr="0099605E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99605E">
      <w:pPr>
        <w:jc w:val="center"/>
        <w:rPr>
          <w:rFonts w:hAnsi="Times New Roman" w:ascii="Times New Roman"/>
          <w:b w:val="false"/>
        </w:rPr>
      </w:pPr>
      <w:r w:rsidRPr="0099605E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99605E">
      <w:pPr>
        <w:jc w:val="both"/>
        <w:rPr>
          <w:rFonts w:hAnsi="Times New Roman" w:ascii="Times New Roman"/>
          <w:b w:val="false"/>
        </w:rPr>
      </w:pPr>
      <w:r w:rsidRPr="0099605E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99605E">
        <w:rPr>
          <w:rFonts w:hAnsi="Times New Roman" w:ascii="Times New Roman"/>
          <w:b w:val="false"/>
        </w:rPr>
        <w:t xml:space="preserve">       </w:t>
      </w:r>
      <w:r w:rsidRPr="0099605E">
        <w:rPr>
          <w:rFonts w:hAnsi="Times New Roman" w:ascii="Times New Roman"/>
          <w:b w:val="false"/>
        </w:rPr>
        <w:t xml:space="preserve">    Vera Jelenović</w:t>
      </w:r>
    </w:p>
    <w:p w:rsidRDefault="00826C96" w:rsidP="00DA5409" w:rsidR="00826C96">
      <w:pPr>
        <w:jc w:val="both"/>
        <w:rPr>
          <w:rFonts w:hAnsi="Times New Roman" w:ascii="Times New Roman"/>
          <w:b w:val="false"/>
        </w:rPr>
      </w:pPr>
    </w:p>
    <w:p w:rsidRDefault="00826C96" w:rsidP="00DA5409" w:rsidR="00826C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99605E">
      <w:pPr>
        <w:jc w:val="both"/>
        <w:rPr>
          <w:rFonts w:hAnsi="Times New Roman" w:ascii="Times New Roman"/>
          <w:b w:val="false"/>
        </w:rPr>
      </w:pPr>
      <w:r w:rsidRPr="0099605E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99605E">
      <w:pPr>
        <w:jc w:val="both"/>
        <w:rPr>
          <w:rFonts w:hAnsi="Times New Roman" w:ascii="Times New Roman"/>
          <w:b w:val="false"/>
        </w:rPr>
      </w:pPr>
      <w:r w:rsidRPr="0099605E">
        <w:rPr>
          <w:rFonts w:hAnsi="Times New Roman" w:ascii="Times New Roman"/>
          <w:b w:val="false"/>
        </w:rPr>
        <w:tab/>
        <w:t xml:space="preserve">Protiv ovog rješenja nezadovoljna stranka može podnijeti žalbu u roku od 8 dana od dana primitka istog. </w:t>
      </w:r>
      <w:r w:rsidR="004C1F9B" w:rsidRPr="0099605E">
        <w:rPr>
          <w:rFonts w:hAnsi="Times New Roman" w:ascii="Times New Roman"/>
          <w:b w:val="false"/>
        </w:rPr>
        <w:t xml:space="preserve">Dostava se smatra obavljenom istekom osmoga dana od dana objave pismena na mrežnoj stranici e-Oglasna ploča sudova. </w:t>
      </w:r>
      <w:r w:rsidRPr="0099605E">
        <w:rPr>
          <w:rFonts w:hAnsi="Times New Roman" w:ascii="Times New Roman"/>
          <w:b w:val="false"/>
        </w:rPr>
        <w:t>Žalba se podnosi putem ovog suda u tri istovjetna primjerka, a o žalbi odlučuje Visoki trgovački sud Republike Hrvatske u Zagrebu.</w:t>
      </w:r>
    </w:p>
    <w:sectPr w:rsidR="00DA5409" w:rsidRPr="0099605E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39DC" w:rsidR="00DE39DC">
      <w:r>
        <w:separator/>
      </w:r>
    </w:p>
  </w:endnote>
  <w:endnote w:id="0" w:type="continuationSeparator">
    <w:p w:rsidRDefault="00DE39DC" w:rsidR="00DE39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67C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39DC" w:rsidR="00DE39DC">
      <w:r>
        <w:separator/>
      </w:r>
    </w:p>
  </w:footnote>
  <w:footnote w:id="0" w:type="continuationSeparator">
    <w:p w:rsidRDefault="00DE39DC" w:rsidR="00DE39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6C96" w:rsidP="00F51546" w:rsidR="00BA275F" w:rsidRPr="00BA275F">
    <w:pPr>
      <w:jc w:val="both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 xml:space="preserve">         </w:t>
    </w:r>
    <w:r w:rsidR="00BA275F" w:rsidRPr="00BA275F">
      <w:rPr>
        <w:rFonts w:hAnsi="Times New Roman" w:ascii="Times New Roman"/>
        <w:b w:val="false"/>
      </w:rPr>
      <w:t xml:space="preserve">                                                                                           Posl.br. 14 St-</w:t>
    </w:r>
    <w:r w:rsidR="008A1C19">
      <w:rPr>
        <w:rFonts w:hAnsi="Times New Roman" w:ascii="Times New Roman"/>
        <w:b w:val="false"/>
      </w:rPr>
      <w:t>489</w:t>
    </w:r>
    <w:r w:rsidR="00F51546">
      <w:rPr>
        <w:rFonts w:hAnsi="Times New Roman" w:ascii="Times New Roman"/>
        <w:b w:val="false"/>
      </w:rPr>
      <w:t>/2018</w:t>
    </w:r>
    <w:r>
      <w:rPr>
        <w:rFonts w:hAnsi="Times New Roman" w:ascii="Times New Roman"/>
        <w:b w:val="false"/>
      </w:rPr>
      <w:t>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120ECA"/>
    <w:rsid w:val="001534EB"/>
    <w:rsid w:val="0038054A"/>
    <w:rsid w:val="003B45A4"/>
    <w:rsid w:val="004567C2"/>
    <w:rsid w:val="00492890"/>
    <w:rsid w:val="004C1F9B"/>
    <w:rsid w:val="00542935"/>
    <w:rsid w:val="005A18B4"/>
    <w:rsid w:val="005E2EF9"/>
    <w:rsid w:val="005E5FE3"/>
    <w:rsid w:val="00606084"/>
    <w:rsid w:val="0068225B"/>
    <w:rsid w:val="00696EDF"/>
    <w:rsid w:val="00736B17"/>
    <w:rsid w:val="007C4435"/>
    <w:rsid w:val="007E5A69"/>
    <w:rsid w:val="00826C96"/>
    <w:rsid w:val="0088261C"/>
    <w:rsid w:val="00883BC7"/>
    <w:rsid w:val="008A1C19"/>
    <w:rsid w:val="0091600D"/>
    <w:rsid w:val="0099605E"/>
    <w:rsid w:val="009D7637"/>
    <w:rsid w:val="00A437AE"/>
    <w:rsid w:val="00B24788"/>
    <w:rsid w:val="00B446F7"/>
    <w:rsid w:val="00BA275F"/>
    <w:rsid w:val="00C06B8F"/>
    <w:rsid w:val="00C326EE"/>
    <w:rsid w:val="00CC14A6"/>
    <w:rsid w:val="00CF6B54"/>
    <w:rsid w:val="00D033FD"/>
    <w:rsid w:val="00D36B12"/>
    <w:rsid w:val="00DA4287"/>
    <w:rsid w:val="00DA5409"/>
    <w:rsid w:val="00DE39DC"/>
    <w:rsid w:val="00E43BB3"/>
    <w:rsid w:val="00EE3DC1"/>
    <w:rsid w:val="00F51546"/>
    <w:rsid w:val="00F74D93"/>
    <w:rsid w:val="00F92216"/>
    <w:rsid w:val="00FA3097"/>
    <w:rsid w:val="00FC2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customStyle="true" w:styleId="Default" w:type="paragraph">
    <w:name w:val="Default"/>
    <w:rsid w:val="0099605E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567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67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67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67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67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customStyle="1" w:styleId="Default" w:type="paragraph">
    <w:name w:val="Default"/>
    <w:rsid w:val="0099605E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567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67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67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67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67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841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2018.</izvorni_sadrzaj>
    <derivirana_varijabla naziv="DomainObject.Predmet.DatumOsnivanja_1">28.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siječnja 2019.</izvorni_sadrzaj>
    <derivirana_varijabla naziv="DomainObject.Predmet.DatumRjesavanja_1">15.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St-489/2018</izvorni_sadrzaj>
    <derivirana_varijabla naziv="DomainObject.Predmet.OznakaBroj_1">St-489/2018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BIRG j.d.o.o.</izvorni_sadrzaj>
    <derivirana_varijabla naziv="DomainObject.Predmet.ProtustrankaFormated_1">  BIRG j.d.o.o.</derivirana_varijabla>
  </DomainObject.Predmet.ProtustrankaFormated>
  <DomainObject.Predmet.ProtustrankaFormatedOIB>
    <izvorni_sadrzaj>  BIRG j.d.o.o., OIB 96351762064</izvorni_sadrzaj>
    <derivirana_varijabla naziv="DomainObject.Predmet.ProtustrankaFormatedOIB_1">  BIRG j.d.o.o., OIB 96351762064</derivirana_varijabla>
  </DomainObject.Predmet.ProtustrankaFormatedOIB>
  <DomainObject.Predmet.ProtustrankaFormatedWithAdress>
    <izvorni_sadrzaj> BIRG j.d.o.o., Zalesina 13a, 51300 Delnice</izvorni_sadrzaj>
    <derivirana_varijabla naziv="DomainObject.Predmet.ProtustrankaFormatedWithAdress_1"> BIRG j.d.o.o., Zalesina 13a, 51300 Delnice</derivirana_varijabla>
  </DomainObject.Predmet.ProtustrankaFormatedWithAdress>
  <DomainObject.Predmet.ProtustrankaFormatedWithAdressOIB>
    <izvorni_sadrzaj> BIRG j.d.o.o., OIB 96351762064, Zalesina 13a, 51300 Delnice</izvorni_sadrzaj>
    <derivirana_varijabla naziv="DomainObject.Predmet.ProtustrankaFormatedWithAdressOIB_1"> BIRG j.d.o.o., OIB 96351762064, Zalesina 13a, 51300 Delnice</derivirana_varijabla>
  </DomainObject.Predmet.ProtustrankaFormatedWithAdressOIB>
  <DomainObject.Predmet.ProtustrankaWithAdress>
    <izvorni_sadrzaj>BIRG j.d.o.o. Zalesina 13a, 51300 Delnice</izvorni_sadrzaj>
    <derivirana_varijabla naziv="DomainObject.Predmet.ProtustrankaWithAdress_1">BIRG j.d.o.o. Zalesina 13a, 51300 Delnice</derivirana_varijabla>
  </DomainObject.Predmet.ProtustrankaWithAdress>
  <DomainObject.Predmet.ProtustrankaWithAdressOIB>
    <izvorni_sadrzaj>BIRG j.d.o.o., OIB 96351762064, Zalesina 13a, 51300 Delnice</izvorni_sadrzaj>
    <derivirana_varijabla naziv="DomainObject.Predmet.ProtustrankaWithAdressOIB_1">BIRG j.d.o.o., OIB 96351762064, Zalesina 13a, 51300 Delnice</derivirana_varijabla>
  </DomainObject.Predmet.ProtustrankaWithAdressOIB>
  <DomainObject.Predmet.ProtustrankaNazivFormated>
    <izvorni_sadrzaj>BIRG j.d.o.o.</izvorni_sadrzaj>
    <derivirana_varijabla naziv="DomainObject.Predmet.ProtustrankaNazivFormated_1">BIRG j.d.o.o.</derivirana_varijabla>
  </DomainObject.Predmet.ProtustrankaNazivFormated>
  <DomainObject.Predmet.ProtustrankaNazivFormatedOIB>
    <izvorni_sadrzaj>BIRG j.d.o.o., OIB 96351762064</izvorni_sadrzaj>
    <derivirana_varijabla naziv="DomainObject.Predmet.ProtustrankaNazivFormatedOIB_1">BIRG j.d.o.o., OIB 96351762064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BIRG j.d.o.o.</item>
    </izvorni_sadrzaj>
    <derivirana_varijabla naziv="DomainObject.Predmet.ProtuStrankaListFormated_1">
      <item>BIRG j.d.o.o.</item>
    </derivirana_varijabla>
  </DomainObject.Predmet.ProtuStrankaListFormated>
  <DomainObject.Predmet.ProtuStrankaListFormatedOIB>
    <izvorni_sadrzaj>
      <item>BIRG j.d.o.o., OIB 96351762064</item>
    </izvorni_sadrzaj>
    <derivirana_varijabla naziv="DomainObject.Predmet.ProtuStrankaListFormatedOIB_1">
      <item>BIRG j.d.o.o., OIB 96351762064</item>
    </derivirana_varijabla>
  </DomainObject.Predmet.ProtuStrankaListFormatedOIB>
  <DomainObject.Predmet.ProtuStrankaListFormatedWithAdress>
    <izvorni_sadrzaj>
      <item>BIRG j.d.o.o., Zalesina 13a, 51300 Delnice</item>
    </izvorni_sadrzaj>
    <derivirana_varijabla naziv="DomainObject.Predmet.ProtuStrankaListFormatedWithAdress_1">
      <item>BIRG j.d.o.o., Zalesina 13a, 51300 Delnice</item>
    </derivirana_varijabla>
  </DomainObject.Predmet.ProtuStrankaListFormatedWithAdress>
  <DomainObject.Predmet.ProtuStrankaListFormatedWithAdressOIB>
    <izvorni_sadrzaj>
      <item>BIRG j.d.o.o., OIB 96351762064, Zalesina 13a, 51300 Delnice</item>
    </izvorni_sadrzaj>
    <derivirana_varijabla naziv="DomainObject.Predmet.ProtuStrankaListFormatedWithAdressOIB_1">
      <item>BIRG j.d.o.o., OIB 96351762064, Zalesina 13a, 51300 Delnice</item>
    </derivirana_varijabla>
  </DomainObject.Predmet.ProtuStrankaListFormatedWithAdressOIB>
  <DomainObject.Predmet.ProtuStrankaListNazivFormated>
    <izvorni_sadrzaj>
      <item>BIRG j.d.o.o.</item>
    </izvorni_sadrzaj>
    <derivirana_varijabla naziv="DomainObject.Predmet.ProtuStrankaListNazivFormated_1">
      <item>BIRG j.d.o.o.</item>
    </derivirana_varijabla>
  </DomainObject.Predmet.ProtuStrankaListNazivFormated>
  <DomainObject.Predmet.ProtuStrankaListNazivFormatedOIB>
    <izvorni_sadrzaj>
      <item>BIRG j.d.o.o., OIB 96351762064</item>
    </izvorni_sadrzaj>
    <derivirana_varijabla naziv="DomainObject.Predmet.ProtuStrankaListNazivFormatedOIB_1">
      <item>BIRG j.d.o.o., OIB 96351762064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BIRG j.d.o.o.</izvorni_sadrzaj>
    <derivirana_varijabla naziv="DomainObject.Predmet.ProtustrankaIDrugi_1">BIRG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BIRG j.d.o.o., OIB 96351762064, Zalesina 13a, 51300 Delnice</izvorni_sadrzaj>
    <derivirana_varijabla naziv="DomainObject.Predmet.ProtustrankaIDrugiAdressOIB_1">BIRG j.d.o.o., OIB 96351762064, Zalesina 13a,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siječnja 2019.</izvorni_sadrzaj>
    <derivirana_varijabla naziv="DomainObject.Predmet.OdlukaRjesenje.DatumDonosenjaOdluke_1">15.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St-489/2018-15</izvorni_sadrzaj>
    <derivirana_varijabla naziv="DomainObject.Predmet.OdlukaRjesenje.Oznaka_1">St-489/2018-15</derivirana_varijabla>
  </DomainObject.Predmet.OdlukaRjesenje.Oznaka>
  <DomainObject.Predmet.SudioniciListNaziv>
    <izvorni_sadrzaj>
      <item>FINA Rijeka</item>
      <item>BIRG j.d.o.o.</item>
    </izvorni_sadrzaj>
    <derivirana_varijabla naziv="DomainObject.Predmet.SudioniciListNaziv_1">
      <item>FINA Rijeka</item>
      <item>BIRG j.d.o.o.</item>
    </derivirana_varijabla>
  </DomainObject.Predmet.SudioniciListNaziv>
  <DomainObject.Predmet.SudioniciListAdressOIB>
    <izvorni_sadrzaj>
      <item>FINA Rijeka, OIB 85821130368, Frana Kurelca 8,51000 Rijeka</item>
      <item>BIRG j.d.o.o., OIB 96351762064, Zalesina 13a,51300 Delnice</item>
    </izvorni_sadrzaj>
    <derivirana_varijabla naziv="DomainObject.Predmet.SudioniciListAdressOIB_1">
      <item>FINA Rijeka, OIB 85821130368, Frana Kurelca 8,51000 Rijeka</item>
      <item>BIRG j.d.o.o., OIB 96351762064, Zalesina 13a,51300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96351762064</item>
    </izvorni_sadrzaj>
    <derivirana_varijabla naziv="DomainObject.Predmet.SudioniciListNazivOIB_1">
      <item>, OIB 85821130368</item>
      <item>, OIB 96351762064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2018.</izvorni_sadrzaj>
    <derivirana_varijabla naziv="DomainObject.Predmet.DatumZadnjeOdrzaneSudskeRadnje_1">21. studenog 2018.</derivirana_varijabla>
  </DomainObject.Predmet.DatumZadnjeOdrzaneSudskeRadnje>
  <DomainObject.PredzadnjaOdlukaIzPredmeta.DatumDonosenjaOdluke>
    <izvorni_sadrzaj>15. siječnja 2019.</izvorni_sadrzaj>
    <derivirana_varijabla naziv="DomainObject.PredzadnjaOdlukaIzPredmeta.DatumDonosenjaOdluke_1">15. siječnja 2019.</derivirana_varijabla>
  </DomainObject.PredzadnjaOdlukaIzPredmeta.DatumDonosenjaOdluke>
  <DomainObject.PredzadnjaOdlukaIzPredmeta.Oznaka>
    <izvorni_sadrzaj>St-489/2018-15</izvorni_sadrzaj>
    <derivirana_varijabla naziv="DomainObject.PredzadnjaOdlukaIzPredmeta.Oznaka_1">St-489/2018-15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435</properties:Words>
  <properties:Characters>2257</properties:Characters>
  <properties:Lines>58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</vt:lpstr>
    </vt:vector>
  </properties:TitlesOfParts>
  <properties:LinksUpToDate>false</properties:LinksUpToDate>
  <properties:CharactersWithSpaces>2882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2019-01-15T09:43:00Z</dcterms:created>
  <dc:creator>vjelenovic</dc:creator>
  <cp:lastModifiedBy>Danijela Fumić</cp:lastModifiedBy>
  <cp:lastPrinted>2019-01-15T09:43:00Z</cp:lastPrinted>
  <dcterms:modified xmlns:xsi="http://www.w3.org/2001/XMLSchema-instance" xsi:type="dcterms:W3CDTF">2019-01-15T09:45:00Z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ispravak rješenja (489 18 ispravak2.docx)</vt:lpwstr>
  </prop:property>
  <prop:property name="CC_coloring" pid="5" fmtid="{D5CDD505-2E9C-101B-9397-08002B2CF9AE}">
    <vt:bool>false</vt:bool>
  </prop:property>
</prop:Properties>
</file>