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182" w14:paraId="cd0d18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D13960">
        <w:t>508/17-3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AE50E3">
        <w:t xml:space="preserve"> </w:t>
      </w:r>
      <w:r w:rsidR="00D13960">
        <w:t>BANANA TEAM j.d.o.o., Varaždin, Trg Ivana Perkovca 23/1, OIB: 26439845034</w:t>
      </w:r>
      <w:r w:rsidR="00665A9B">
        <w:t xml:space="preserve">, </w:t>
      </w:r>
      <w:r w:rsidR="00637444">
        <w:t xml:space="preserve">dana </w:t>
      </w:r>
      <w:r w:rsidR="00AE50E3">
        <w:t>13. listopada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13960">
        <w:t xml:space="preserve"> BANANA TEAM j.d.o.o., Varaždin, Trg Ivana Perkovca 23/1, OIB: 26439845034</w:t>
      </w:r>
      <w:r w:rsidR="00740000">
        <w:t xml:space="preserve">, </w:t>
      </w:r>
      <w:r w:rsidR="00CB6C18">
        <w:t xml:space="preserve">iznosi </w:t>
      </w:r>
      <w:r w:rsidR="00D13960">
        <w:t>8.491,90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D13960">
        <w:t xml:space="preserve"> Ana Govedić, Varaždin, Kolodvorska 1, OIB: 70681557251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E41D01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AE50E3">
        <w:t>13. listopada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</w:t>
      </w:r>
      <w:r w:rsidR="009A737F">
        <w:t>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BA7" w:rsidR="00BD1BA7">
      <w:r>
        <w:separator/>
      </w:r>
    </w:p>
  </w:endnote>
  <w:endnote w:id="0" w:type="continuationSeparator">
    <w:p w:rsidRDefault="00BD1BA7" w:rsidR="00BD1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BA7" w:rsidR="00BD1BA7">
      <w:r>
        <w:separator/>
      </w:r>
    </w:p>
  </w:footnote>
  <w:footnote w:id="0" w:type="continuationSeparator">
    <w:p w:rsidRDefault="00BD1BA7" w:rsidR="00BD1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737F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1BA7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1D01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BANANA TEAM jednostavno društvo s ograničenom odgovornošću za ugostiteljstvo zastupanog po punomoćniku Ana Govedić</izvorni_sadrzaj>
    <derivirana_varijabla naziv="DomainObject.Predmet.ProtustrankaFormated_1">  BANANA TEAM jednostavno društvo s ograničenom odgovornošću za ugostiteljstvo zastupanog po punomoćniku Ana Govedić</derivirana_varijabla>
  </DomainObject.Predmet.ProtustrankaFormated>
  <DomainObject.Predmet.ProtustrankaFormatedOIB>
    <izvorni_sadrzaj>  BANANA TEAM jednostavno društvo s ograničenom odgovornošću za ugostiteljstvo, OIB 26439845034 zastupanog po punomoćniku Ana Govedić</izvorni_sadrzaj>
    <derivirana_varijabla naziv="DomainObject.Predmet.ProtustrankaFormatedOIB_1">  BANANA TEAM jednostavno društvo s ograničenom odgovornošću za ugostiteljstvo, OIB 26439845034 zastupanog po punomoćniku Ana Govedić</derivirana_varijabla>
  </DomainObject.Predmet.ProtustrankaFormatedOIB>
  <DomainObject.Predmet.ProtustrankaFormatedWithAdress>
    <izvorni_sadrzaj> BANANA TEAM jednostavno društvo s ograničenom odgovornošću za ugostiteljstvo, Trg Ivana Perkovca 231, 42000 Varaždin zastupanog po punomoćniku Ana Govedić</izvorni_sadrzaj>
    <derivirana_varijabla naziv="DomainObject.Predmet.ProtustrankaFormatedWithAdress_1"> BANANA TEAM jednostavno društvo s ograničenom odgovornošću za ugostiteljstvo, Trg Ivana Perkovca 231, 42000 Varaždin zastupanog po punomoćniku Ana Govedić</derivirana_varijabla>
  </DomainObject.Predmet.ProtustrankaFormatedWithAdress>
  <DomainObject.Predmet.ProtustrankaFormatedWithAdressOIB>
    <izvorni_sadrzaj> BANANA TEAM jednostavno društvo s ograničenom odgovornošću za ugostiteljstvo, OIB 26439845034, Trg Ivana Perkovca 231, 42000 Varaždin zastupanog po punomoćniku Ana Govedić</izvorni_sadrzaj>
    <derivirana_varijabla naziv="DomainObject.Predmet.ProtustrankaFormatedWithAdressOIB_1"> BANANA TEAM jednostavno društvo s ograničenom odgovornošću za ugostiteljstvo, OIB 26439845034, Trg Ivana Perkovca 231, 42000 Varaždin zastupanog po punomoćniku Ana Govedić</derivirana_varijabla>
  </DomainObject.Predmet.ProtustrankaFormatedWithAdressOIB>
  <DomainObject.Predmet.ProtustrankaWithAdress>
    <izvorni_sadrzaj>BANANA TEAM jednostavno društvo s ograničenom odgovornošću za ugostiteljstvo Trg Ivana Perkovca 231, 42000 Varaždin</izvorni_sadrzaj>
    <derivirana_varijabla naziv="DomainObject.Predmet.ProtustrankaWithAdress_1">BANANA TEAM jednostavno društvo s ograničenom odgovornošću za ugostiteljstvo Trg Ivana Perkovca 231, 42000 Varaždin</derivirana_varijabla>
  </DomainObject.Predmet.ProtustrankaWithAdress>
  <DomainObject.Predmet.ProtustrankaWithAdressOIB>
    <izvorni_sadrzaj>BANANA TEAM jednostavno društvo s ograničenom odgovornošću za ugostiteljstvo, OIB 26439845034, Trg Ivana Perkovca 231, 42000 Varaždin</izvorni_sadrzaj>
    <derivirana_varijabla naziv="DomainObject.Predmet.ProtustrankaWithAdressOIB_1">BANANA TEAM jednostavno društvo s ograničenom odgovornošću za ugostiteljstvo, OIB 26439845034, Trg Ivana Perkovca 231, 42000 Varaždin</derivirana_varijabla>
  </DomainObject.Predmet.ProtustrankaWithAdressOIB>
  <DomainObject.Predmet.ProtustrankaNazivFormated>
    <izvorni_sadrzaj>BANANA TEAM jednostavno društvo s ograničenom odgovornošću za ugostiteljstvo</izvorni_sadrzaj>
    <derivirana_varijabla naziv="DomainObject.Predmet.ProtustrankaNazivFormated_1">BANANA TEAM jednostavno društvo s ograničenom odgovornošću za ugostiteljstvo</derivirana_varijabla>
  </DomainObject.Predmet.ProtustrankaNazivFormated>
  <DomainObject.Predmet.ProtustrankaNazivFormatedOIB>
    <izvorni_sadrzaj>BANANA TEAM jednostavno društvo s ograničenom odgovornošću za ugostiteljstvo, OIB 26439845034</izvorni_sadrzaj>
    <derivirana_varijabla naziv="DomainObject.Predmet.ProtustrankaNazivFormatedOIB_1">BANANA TEAM jednostavno društvo s ograničenom odgovornošću za ugostiteljstvo, OIB 26439845034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8491.90</izvorni_sadrzaj>
    <derivirana_varijabla naziv="DomainObject.Predmet.TrenutnaVrijednost_1">8491.90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BANANA TEAM jednostavno društvo s ograničenom odgovornošću za ugostiteljstvo zastupanog po punomoćniku Ana Govedić</item>
    </izvorni_sadrzaj>
    <derivirana_varijabla naziv="DomainObject.Predmet.ProtuStrankaListFormated_1">
      <item>BANANA TEAM jednostavno društvo s ograničenom odgovornošću za ugostiteljstvo zastupanog po punomoćniku Ana Govedić</item>
    </derivirana_varijabla>
  </DomainObject.Predmet.ProtuStrankaListFormated>
  <DomainObject.Predmet.ProtuStrankaListFormatedOIB>
    <izvorni_sadrzaj>
      <item>BANANA TEAM jednostavno društvo s ograničenom odgovornošću za ugostiteljstvo, OIB 26439845034 zastupanog po punomoćniku Ana Govedić</item>
    </izvorni_sadrzaj>
    <derivirana_varijabla naziv="DomainObject.Predmet.ProtuStrankaListFormatedOIB_1">
      <item>BANANA TEAM jednostavno društvo s ograničenom odgovornošću za ugostiteljstvo, OIB 26439845034 zastupanog po punomoćniku Ana Govedić</item>
    </derivirana_varijabla>
  </DomainObject.Predmet.ProtuStrankaListFormatedOIB>
  <DomainObject.Predmet.ProtuStrankaListFormatedWithAdress>
    <izvorni_sadrzaj>
      <item>BANANA TEAM jednostavno društvo s ograničenom odgovornošću za ugostiteljstvo, Trg Ivana Perkovca 231, 42000 Varaždin zastupanog po punomoćniku Ana Govedić</item>
    </izvorni_sadrzaj>
    <derivirana_varijabla naziv="DomainObject.Predmet.ProtuStrankaListFormatedWithAdress_1">
      <item>BANANA TEAM jednostavno društvo s ograničenom odgovornošću za ugostiteljstvo, Trg Ivana Perkovca 231, 42000 Varaždin zastupanog po punomoćniku Ana Govedić</item>
    </derivirana_varijabla>
  </DomainObject.Predmet.ProtuStrankaListFormatedWithAdress>
  <DomainObject.Predmet.ProtuStrankaListFormatedWithAdressOIB>
    <izvorni_sadrzaj>
      <item>BANANA TEAM jednostavno društvo s ograničenom odgovornošću za ugostiteljstvo, OIB 26439845034, Trg Ivana Perkovca 231, 42000 Varaždin zastupanog po punomoćniku Ana Govedić</item>
    </izvorni_sadrzaj>
    <derivirana_varijabla naziv="DomainObject.Predmet.ProtuStrankaListFormatedWithAdressOIB_1">
      <item>BANANA TEAM jednostavno društvo s ograničenom odgovornošću za ugostiteljstvo, OIB 26439845034, Trg Ivana Perkovca 231, 42000 Varaždin zastupanog po punomoćniku Ana Govedić</item>
    </derivirana_varijabla>
  </DomainObject.Predmet.ProtuStrankaListFormatedWithAdressOIB>
  <DomainObject.Predmet.ProtuStrankaListNazivFormated>
    <izvorni_sadrzaj>
      <item>BANANA TEAM jednostavno društvo s ograničenom odgovornošću za ugostiteljstvo</item>
    </izvorni_sadrzaj>
    <derivirana_varijabla naziv="DomainObject.Predmet.ProtuStrankaListNazivFormated_1">
      <item>BANANA TEAM jednostavno društvo s ograničenom odgovornošću za ugostiteljstvo</item>
    </derivirana_varijabla>
  </DomainObject.Predmet.ProtuStrankaListNazivFormated>
  <DomainObject.Predmet.ProtuStrankaListNazivFormatedOIB>
    <izvorni_sadrzaj>
      <item>BANANA TEAM jednostavno društvo s ograničenom odgovornošću za ugostiteljstvo, OIB 26439845034</item>
    </izvorni_sadrzaj>
    <derivirana_varijabla naziv="DomainObject.Predmet.ProtuStrankaListNazivFormatedOIB_1">
      <item>BANANA TEAM jednostavno društvo s ograničenom odgovornošću za ugostiteljstvo, OIB 26439845034</item>
    </derivirana_varijabla>
  </DomainObject.Predmet.ProtuStrankaListNazivFormatedOIB>
  <DomainObject.Predmet.OstaliListFormated>
    <izvorni_sadrzaj>
      <item>Sudski registar</item>
      <item>Ana Govedić punomoćnik sudionika u postupku BANANA TEAM jednostavno društvo s ograničenom odgovornošću za ugostiteljstvo</item>
    </izvorni_sadrzaj>
    <derivirana_varijabla naziv="DomainObject.Predmet.OstaliListFormated_1">
      <item>Sudski registar</item>
      <item>Ana Govedić punomoćnik sudionika u postupku BANANA TEAM jednostavno društvo s ograničenom odgovornošću za ugostiteljstvo</item>
    </derivirana_varijabla>
  </DomainObject.Predmet.OstaliListFormated>
  <DomainObject.Predmet.OstaliListFormatedOIB>
    <izvorni_sadrzaj>
      <item>Sudski registar</item>
      <item>Ana Govedić, OIB 70681557251 punomoćnik sudionika u postupku BANANA TEAM jednostavno društvo s ograničenom odgovornošću za ugostiteljstvo</item>
    </izvorni_sadrzaj>
    <derivirana_varijabla naziv="DomainObject.Predmet.OstaliListFormatedOIB_1">
      <item>Sudski registar</item>
      <item>Ana Govedić, OIB 70681557251 punomoćnik sudionika u postupku BANANA TEAM jednostavno društvo s ograničenom odgovornošću za ugostiteljstvo</item>
    </derivirana_varijabla>
  </DomainObject.Predmet.OstaliListFormatedOIB>
  <DomainObject.Predmet.OstaliListFormatedWithAdress>
    <izvorni_sadrzaj>
      <item>Sudski registar</item>
      <item>Ana Govedić, Kolodvorska 1, 42000 Varaždin punomoćnik sudionika u postupku BANANA TEAM jednostavno društvo s ograničenom odgovornošću za ugostiteljstvo</item>
    </izvorni_sadrzaj>
    <derivirana_varijabla naziv="DomainObject.Predmet.OstaliListFormatedWithAdress_1">
      <item>Sudski registar</item>
      <item>Ana Govedić, Kolodvorska 1, 42000 Varaždin punomoćnik sudionika u postupku BANANA TEAM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Ana Govedić, OIB 70681557251, Kolodvorska 1, 42000 Varaždin punomoćnik sudionika u postupku BANANA TEAM jednostavno društvo s ograničenom odgovornošću za ugostiteljstvo</item>
    </izvorni_sadrzaj>
    <derivirana_varijabla naziv="DomainObject.Predmet.OstaliListFormatedWithAdressOIB_1">
      <item>Sudski registar</item>
      <item>Ana Govedić, OIB 70681557251, Kolodvorska 1, 42000 Varaždin punomoćnik sudionika u postupku BANANA TEAM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Ana Govedić</item>
    </izvorni_sadrzaj>
    <derivirana_varijabla naziv="DomainObject.Predmet.OstaliListNazivFormated_1">
      <item>Sudski registar</item>
      <item>Ana Govedić</item>
    </derivirana_varijabla>
  </DomainObject.Predmet.OstaliListNazivFormated>
  <DomainObject.Predmet.OstaliListNazivFormatedOIB>
    <izvorni_sadrzaj>
      <item>Sudski registar</item>
      <item>Ana Govedić, OIB 70681557251</item>
    </izvorni_sadrzaj>
    <derivirana_varijabla naziv="DomainObject.Predmet.OstaliListNazivFormatedOIB_1">
      <item>Sudski registar</item>
      <item>Ana Govedić, OIB 70681557251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BANANA TEAM jednostavno društvo s ograničenom odgovornošću za ugostiteljstvo</izvorni_sadrzaj>
    <derivirana_varijabla naziv="DomainObject.Predmet.ProtustrankaIDrugi_1">BANANA TEAM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BANANA TEAM jednostavno društvo s ograničenom odgovornošću za ugostiteljstvo, OIB 26439845034, Trg Ivana Perkovca 231, 42000 Varaždin</izvorni_sadrzaj>
    <derivirana_varijabla naziv="DomainObject.Predmet.ProtustrankaIDrugiAdressOIB_1">BANANA TEAM jednostavno društvo s ograničenom odgovornošću za ugostiteljstvo, OIB 26439845034, Trg Ivana Perkovca 231,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BANANA TEAM jednostavno društvo s ograničenom odgovornošću za ugostiteljstvo</item>
      <item>Sudski registar</item>
      <item>Ana Govedić</item>
    </izvorni_sadrzaj>
    <derivirana_varijabla naziv="DomainObject.Predmet.SudioniciListNaziv_1">
      <item>Financijska agencija</item>
      <item>BANANA TEAM jednostavno društvo s ograničenom odgovornošću za ugostiteljstvo</item>
      <item>Sudski registar</item>
      <item>Ana Govedić</item>
    </derivirana_varijabla>
  </DomainObject.Predmet.SudioniciListNaziv>
  <DomainObject.Predmet.SudioniciListAdressOIB>
    <izvorni_sadrzaj>
      <item>Financijska agencija, OIB 85821130368, Ulica grada Vukovara 70,10000 Zagreb</item>
      <item>BANANA TEAM jednostavno društvo s ograničenom odgovornošću za ugostiteljstvo, OIB 26439845034, Trg Ivana Perkovca 231,42000 Varaždin</item>
      <item>Sudski registar</item>
      <item>Ana Govedić, OIB 70681557251, Kolodvorska 1,42000 Varaždin</item>
    </izvorni_sadrzaj>
    <derivirana_varijabla naziv="DomainObject.Predmet.SudioniciListAdressOIB_1">
      <item>Financijska agencija, OIB 85821130368, Ulica grada Vukovara 70,10000 Zagreb</item>
      <item>BANANA TEAM jednostavno društvo s ograničenom odgovornošću za ugostiteljstvo, OIB 26439845034, Trg Ivana Perkovca 231,42000 Varaždin</item>
      <item>Sudski registar</item>
      <item>Ana Govedić, OIB 70681557251, Kolodvorska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26439845034</item>
      <item>, OIB null</item>
      <item>, OIB 70681557251</item>
    </izvorni_sadrzaj>
    <derivirana_varijabla naziv="DomainObject.Predmet.SudioniciListNazivOIB_1">
      <item>, OIB 85821130368</item>
      <item>, OIB 26439845034</item>
      <item>, OIB null</item>
      <item>, OIB 70681557251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C02BB-B37B-4E09-881A-AEA86C15E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1863</properties:Characters>
  <properties:Lines>48</properties:Lines>
  <properties:Paragraphs>14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2017-10-12T13:18:00Z</cp:lastPrinted>
  <dcterms:modified xmlns:xsi="http://www.w3.org/2001/XMLSchema-instance" xsi:type="dcterms:W3CDTF">2017-10-13T06:18:00Z</dcterms:modified>
  <cp:revision>120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