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dfff" w14:paraId="55bdfff" w:rsidRDefault="00466E17" w:rsidR="00466E17">
      <w:pPr>
        <w15:collapsed w:val="false"/>
      </w:pPr>
      <w:bookmarkStart w:name="_GoBack" w:id="0"/>
      <w:bookmarkEnd w:id="0"/>
      <w:r>
        <w:t xml:space="preserve">  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466E17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466E17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466E17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9D51C5" w:rsidR="00596E2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0C5441" w:rsidP="00306891" w:rsidR="000C5441">
      <w:pPr>
        <w:ind w:firstLine="708"/>
        <w:jc w:val="both"/>
        <w:rPr>
          <w:sz w:val="24"/>
          <w:szCs w:val="24"/>
        </w:rPr>
      </w:pPr>
      <w:r w:rsidRPr="00C47573">
        <w:rPr>
          <w:sz w:val="24"/>
          <w:szCs w:val="24"/>
        </w:rPr>
        <w:t xml:space="preserve">Trgovački sud u Zagrebu, po sucu Nikoli Ribarić, u predstečajnom postupku u povodu prijedloga dužnika BIO PHARM VET d.o.o., Zagreb (Grad Zagreb), Medvedgradska 1/c, OIB: 59417050556, dana </w:t>
      </w:r>
      <w:r w:rsidR="007640C1">
        <w:rPr>
          <w:sz w:val="24"/>
          <w:szCs w:val="24"/>
        </w:rPr>
        <w:t>2</w:t>
      </w:r>
      <w:r w:rsidRPr="00C47573">
        <w:rPr>
          <w:sz w:val="24"/>
          <w:szCs w:val="24"/>
        </w:rPr>
        <w:t>.</w:t>
      </w:r>
      <w:r w:rsidR="007640C1">
        <w:rPr>
          <w:sz w:val="24"/>
          <w:szCs w:val="24"/>
        </w:rPr>
        <w:t xml:space="preserve"> travnja 2019</w:t>
      </w:r>
      <w:r w:rsidRPr="00C47573">
        <w:rPr>
          <w:sz w:val="24"/>
          <w:szCs w:val="24"/>
        </w:rPr>
        <w:t>.</w:t>
      </w:r>
    </w:p>
    <w:p w:rsidRDefault="00D4245F" w:rsidP="00D4245F" w:rsidR="00D4245F">
      <w:pPr>
        <w:jc w:val="both"/>
        <w:rPr>
          <w:sz w:val="24"/>
          <w:szCs w:val="24"/>
        </w:rPr>
      </w:pPr>
    </w:p>
    <w:p w:rsidRDefault="00A32672" w:rsidP="00D4245F" w:rsidR="00A32672" w:rsidRPr="008775FF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>z a k lj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7640C1" w:rsidP="007640C1" w:rsidR="00DF6FFC">
      <w:pPr>
        <w:jc w:val="both"/>
        <w:rPr>
          <w:sz w:val="24"/>
          <w:szCs w:val="24"/>
        </w:rPr>
      </w:pPr>
      <w:r w:rsidRPr="007640C1">
        <w:rPr>
          <w:sz w:val="24"/>
          <w:szCs w:val="24"/>
        </w:rPr>
        <w:t xml:space="preserve">Pozivaju se vjerovnici, dužnik i povjerenik pristupiti na ročište radi ispitivanja tražbina dana </w:t>
      </w:r>
    </w:p>
    <w:p w:rsidRDefault="007640C1" w:rsidP="00DF6FFC" w:rsidR="00DF6FFC">
      <w:pPr>
        <w:ind w:firstLine="708" w:left="1416"/>
        <w:jc w:val="both"/>
        <w:rPr>
          <w:sz w:val="24"/>
          <w:szCs w:val="24"/>
        </w:rPr>
      </w:pPr>
      <w:r w:rsidRPr="00306891">
        <w:rPr>
          <w:b/>
          <w:sz w:val="24"/>
          <w:szCs w:val="24"/>
        </w:rPr>
        <w:t xml:space="preserve">16. </w:t>
      </w:r>
      <w:r w:rsidR="00D7382A" w:rsidRPr="00306891">
        <w:rPr>
          <w:b/>
          <w:sz w:val="24"/>
          <w:szCs w:val="24"/>
        </w:rPr>
        <w:t>travnja</w:t>
      </w:r>
      <w:r w:rsidRPr="00306891">
        <w:rPr>
          <w:b/>
          <w:sz w:val="24"/>
          <w:szCs w:val="24"/>
        </w:rPr>
        <w:t xml:space="preserve"> 2019. godine u 10,00 sati</w:t>
      </w:r>
      <w:r w:rsidRPr="007640C1">
        <w:rPr>
          <w:sz w:val="24"/>
          <w:szCs w:val="24"/>
        </w:rPr>
        <w:t xml:space="preserve">, </w:t>
      </w:r>
    </w:p>
    <w:p w:rsidRDefault="00DF6FFC" w:rsidP="00DF6FFC" w:rsidR="00DF6FFC">
      <w:pPr>
        <w:jc w:val="both"/>
        <w:rPr>
          <w:sz w:val="24"/>
          <w:szCs w:val="24"/>
        </w:rPr>
      </w:pPr>
    </w:p>
    <w:p w:rsidRDefault="007640C1" w:rsidP="00DF6FFC" w:rsidR="007640C1">
      <w:pPr>
        <w:jc w:val="both"/>
        <w:rPr>
          <w:sz w:val="24"/>
          <w:szCs w:val="24"/>
        </w:rPr>
      </w:pPr>
      <w:r w:rsidRPr="007640C1">
        <w:rPr>
          <w:sz w:val="24"/>
          <w:szCs w:val="24"/>
        </w:rPr>
        <w:t>u prostorijama Trgovačkog suda u Zagrebu, Zagreb, Petrinjska 8</w:t>
      </w:r>
      <w:r>
        <w:rPr>
          <w:sz w:val="24"/>
          <w:szCs w:val="24"/>
        </w:rPr>
        <w:t>, soba 96, II kat ulične zgrade</w:t>
      </w:r>
      <w:r w:rsidR="009D51C5">
        <w:rPr>
          <w:sz w:val="24"/>
          <w:szCs w:val="24"/>
        </w:rPr>
        <w:t>.</w:t>
      </w:r>
    </w:p>
    <w:p w:rsidRDefault="00A32672" w:rsidP="00DF6FFC" w:rsidR="00A32672">
      <w:pPr>
        <w:jc w:val="both"/>
        <w:rPr>
          <w:sz w:val="24"/>
          <w:szCs w:val="24"/>
        </w:rPr>
      </w:pPr>
    </w:p>
    <w:p w:rsidRDefault="009D51C5" w:rsidP="007640C1" w:rsidR="009D51C5">
      <w:pPr>
        <w:jc w:val="both"/>
        <w:rPr>
          <w:sz w:val="24"/>
          <w:szCs w:val="24"/>
        </w:rPr>
      </w:pPr>
    </w:p>
    <w:p w:rsidRDefault="00BB5488" w:rsidP="007640C1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7640C1" w:rsidP="007640C1" w:rsidR="007640C1">
      <w:pPr>
        <w:ind w:firstLine="708"/>
        <w:jc w:val="both"/>
        <w:rPr>
          <w:sz w:val="24"/>
          <w:szCs w:val="24"/>
        </w:rPr>
      </w:pPr>
    </w:p>
    <w:p w:rsidRDefault="0075651D" w:rsidP="009D51C5" w:rsidR="007640C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Visokog trgovačkog suda Republike Hrvatske poslovnog broja </w:t>
      </w:r>
      <w:r w:rsidRPr="0075651D">
        <w:rPr>
          <w:sz w:val="24"/>
          <w:szCs w:val="24"/>
        </w:rPr>
        <w:t>43 Pž-860/2019-3</w:t>
      </w:r>
      <w:r>
        <w:rPr>
          <w:sz w:val="24"/>
          <w:szCs w:val="24"/>
        </w:rPr>
        <w:t xml:space="preserve"> od </w:t>
      </w:r>
      <w:r w:rsidR="00C91005" w:rsidRPr="00C91005">
        <w:rPr>
          <w:sz w:val="24"/>
          <w:szCs w:val="24"/>
        </w:rPr>
        <w:t>12. veljače 2019.</w:t>
      </w:r>
      <w:r w:rsidR="00C91005">
        <w:rPr>
          <w:sz w:val="24"/>
          <w:szCs w:val="24"/>
        </w:rPr>
        <w:t xml:space="preserve"> ukinuto je:</w:t>
      </w:r>
    </w:p>
    <w:p w:rsidRDefault="009D51C5" w:rsidP="009D51C5" w:rsidR="009D51C5">
      <w:pPr>
        <w:ind w:firstLine="708"/>
        <w:jc w:val="both"/>
        <w:rPr>
          <w:sz w:val="24"/>
          <w:szCs w:val="24"/>
        </w:rPr>
      </w:pPr>
    </w:p>
    <w:p w:rsidRDefault="00C91005" w:rsidP="00C91005" w:rsidR="00C91005" w:rsidRPr="00C91005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91005">
        <w:t xml:space="preserve"> </w:t>
      </w:r>
      <w:r w:rsidRPr="00C91005">
        <w:rPr>
          <w:sz w:val="24"/>
          <w:szCs w:val="24"/>
        </w:rPr>
        <w:t xml:space="preserve">rješenje Trgovačkog suda u Zagrebu poslovni broj St-2068/2018-20 od 18. siječnja 2019. i predmet </w:t>
      </w:r>
      <w:r>
        <w:rPr>
          <w:sz w:val="24"/>
          <w:szCs w:val="24"/>
        </w:rPr>
        <w:t xml:space="preserve">je vraćen </w:t>
      </w:r>
      <w:r w:rsidRPr="00C91005">
        <w:rPr>
          <w:sz w:val="24"/>
          <w:szCs w:val="24"/>
        </w:rPr>
        <w:t>na ponovan postupak prvostupanjskom sudu</w:t>
      </w:r>
    </w:p>
    <w:p w:rsidRDefault="00C91005" w:rsidP="00C91005" w:rsidR="00C91005" w:rsidRPr="00C91005">
      <w:pPr>
        <w:jc w:val="both"/>
        <w:rPr>
          <w:sz w:val="24"/>
          <w:szCs w:val="24"/>
        </w:rPr>
      </w:pPr>
    </w:p>
    <w:p w:rsidRDefault="00C91005" w:rsidP="00C91005" w:rsidR="00C91005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91005">
        <w:rPr>
          <w:sz w:val="24"/>
          <w:szCs w:val="24"/>
        </w:rPr>
        <w:t xml:space="preserve"> rješenje Trgovačkog suda u Zagrebu poslovni broj St-2068/2018-25 od 22. siječnja 2019.</w:t>
      </w:r>
    </w:p>
    <w:p w:rsidRDefault="00C91005" w:rsidP="0075651D" w:rsidR="00C91005">
      <w:pPr>
        <w:jc w:val="both"/>
        <w:rPr>
          <w:sz w:val="24"/>
          <w:szCs w:val="24"/>
        </w:rPr>
      </w:pPr>
    </w:p>
    <w:p w:rsidRDefault="00C91005" w:rsidP="009D51C5" w:rsidR="00C910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Rješenju Visokog trgovačkog suda Republike Hrvatske poslovnog broja </w:t>
      </w:r>
      <w:r w:rsidRPr="0075651D">
        <w:rPr>
          <w:sz w:val="24"/>
          <w:szCs w:val="24"/>
        </w:rPr>
        <w:t>43 Pž-860/2019-3</w:t>
      </w:r>
      <w:r>
        <w:rPr>
          <w:sz w:val="24"/>
          <w:szCs w:val="24"/>
        </w:rPr>
        <w:t xml:space="preserve"> od </w:t>
      </w:r>
      <w:r w:rsidRPr="00C91005">
        <w:rPr>
          <w:sz w:val="24"/>
          <w:szCs w:val="24"/>
        </w:rPr>
        <w:t>12. veljače 2019.</w:t>
      </w:r>
      <w:r>
        <w:rPr>
          <w:sz w:val="24"/>
          <w:szCs w:val="24"/>
        </w:rPr>
        <w:t xml:space="preserve"> dana je uputa prvostupanjskom sudu da</w:t>
      </w:r>
      <w:r w:rsidR="00EA09DA">
        <w:rPr>
          <w:sz w:val="24"/>
          <w:szCs w:val="24"/>
        </w:rPr>
        <w:t xml:space="preserve"> u nastavku </w:t>
      </w:r>
      <w:r w:rsidRPr="00C91005">
        <w:rPr>
          <w:sz w:val="24"/>
          <w:szCs w:val="24"/>
        </w:rPr>
        <w:t xml:space="preserve">postupka </w:t>
      </w:r>
      <w:r w:rsidR="00EA09DA">
        <w:rPr>
          <w:sz w:val="24"/>
          <w:szCs w:val="24"/>
        </w:rPr>
        <w:t>prvostupanjski sud održi</w:t>
      </w:r>
      <w:r w:rsidRPr="00C91005">
        <w:rPr>
          <w:sz w:val="24"/>
          <w:szCs w:val="24"/>
        </w:rPr>
        <w:t xml:space="preserve"> novo ispitno ročište na kojem će ispitati i </w:t>
      </w:r>
      <w:r w:rsidR="00EA09DA">
        <w:rPr>
          <w:sz w:val="24"/>
          <w:szCs w:val="24"/>
        </w:rPr>
        <w:t xml:space="preserve">potraživanje </w:t>
      </w:r>
      <w:r w:rsidR="00EA09DA" w:rsidRPr="00EA09DA">
        <w:rPr>
          <w:sz w:val="24"/>
          <w:szCs w:val="24"/>
        </w:rPr>
        <w:t>vjerovnika NATURA CONSULTING d.o.o. iz Punta, Kralja Zvonimira 140, OIB 86235912895</w:t>
      </w:r>
      <w:r w:rsidR="00224CF3">
        <w:rPr>
          <w:sz w:val="24"/>
          <w:szCs w:val="24"/>
        </w:rPr>
        <w:t>.</w:t>
      </w:r>
    </w:p>
    <w:p w:rsidRDefault="00C91005" w:rsidP="00C91005" w:rsidR="00C91005">
      <w:pPr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 xml:space="preserve">prijed </w:t>
      </w:r>
      <w:r w:rsidR="00224CF3">
        <w:rPr>
          <w:sz w:val="24"/>
          <w:szCs w:val="24"/>
        </w:rPr>
        <w:t xml:space="preserve">zakazano je </w:t>
      </w:r>
      <w:r w:rsidR="00224CF3" w:rsidRPr="007640C1">
        <w:rPr>
          <w:sz w:val="24"/>
          <w:szCs w:val="24"/>
        </w:rPr>
        <w:t>ročište radi ispitivanja tražbina</w:t>
      </w:r>
      <w:r w:rsidR="00224CF3">
        <w:rPr>
          <w:sz w:val="24"/>
          <w:szCs w:val="24"/>
        </w:rPr>
        <w:t xml:space="preserve"> u ovosudnom predstečajnom postupku.</w:t>
      </w:r>
      <w:r w:rsidR="00F14D98">
        <w:rPr>
          <w:sz w:val="24"/>
          <w:szCs w:val="24"/>
        </w:rPr>
        <w:t xml:space="preserve"> </w:t>
      </w:r>
    </w:p>
    <w:p w:rsidRDefault="001B5DC0" w:rsidP="00F951BA" w:rsidR="001B5DC0">
      <w:pPr>
        <w:ind w:firstLine="708"/>
        <w:jc w:val="both"/>
        <w:rPr>
          <w:b/>
          <w:sz w:val="24"/>
          <w:szCs w:val="24"/>
        </w:rPr>
      </w:pPr>
    </w:p>
    <w:p w:rsidRDefault="00F80EE4" w:rsidP="001E4FBD" w:rsidR="00A70C69" w:rsidRPr="001E4FB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224CF3">
        <w:rPr>
          <w:sz w:val="24"/>
          <w:szCs w:val="24"/>
        </w:rPr>
        <w:t xml:space="preserve"> 2. travnja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224CF3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</w:p>
    <w:p w:rsidRDefault="000A6185" w:rsidP="009D51C5" w:rsidR="000A618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6185" w:rsidP="009D51C5" w:rsidR="000A6185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4245F" w:rsidP="00E51D7F" w:rsidR="00D4245F">
      <w:pPr>
        <w:ind w:firstLine="3" w:left="5661"/>
        <w:jc w:val="right"/>
        <w:rPr>
          <w:sz w:val="24"/>
          <w:szCs w:val="24"/>
        </w:rPr>
      </w:pPr>
    </w:p>
    <w:p w:rsidRDefault="001E4FBD" w:rsidP="00CF56FE" w:rsidR="001E4FBD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1E4FBD" w:rsidR="001E4FBD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A32672" w:rsidP="001E4FBD" w:rsidR="00A32672">
      <w:pPr>
        <w:jc w:val="both"/>
        <w:rPr>
          <w:sz w:val="24"/>
          <w:szCs w:val="24"/>
        </w:rPr>
      </w:pPr>
    </w:p>
    <w:p w:rsidRDefault="00EF574D" w:rsidP="00EF574D" w:rsidR="00EF574D">
      <w:pPr>
        <w:pStyle w:val="Odlomakpopisa"/>
        <w:ind w:left="4260"/>
        <w:rPr>
          <w:sz w:val="24"/>
          <w:szCs w:val="24"/>
        </w:rPr>
      </w:pPr>
    </w:p>
    <w:p w:rsidRDefault="00EF574D" w:rsidP="00EF574D" w:rsidR="001B5DC0">
      <w:pPr>
        <w:pStyle w:val="Odlomakpopisa"/>
        <w:ind w:left="4260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EF574D" w:rsidP="00EF574D" w:rsidR="00EF574D" w:rsidRPr="001E4FBD">
      <w:pPr>
        <w:pStyle w:val="Odlomakpopisa"/>
        <w:ind w:firstLine="696" w:left="4968"/>
        <w:rPr>
          <w:sz w:val="24"/>
          <w:szCs w:val="24"/>
        </w:rPr>
      </w:pPr>
      <w:r>
        <w:rPr>
          <w:sz w:val="24"/>
          <w:szCs w:val="24"/>
        </w:rPr>
        <w:t xml:space="preserve">  Maja Hajtek</w:t>
      </w:r>
    </w:p>
    <w:sectPr w:rsidSect="009D51C5" w:rsidR="00EF574D" w:rsidRPr="001E4FBD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851" w:right="1826" w:top="96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C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306891" w:rsidR="00306891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306891">
      <w:rPr>
        <w:sz w:val="24"/>
        <w:szCs w:val="24"/>
      </w:rPr>
      <w:t xml:space="preserve">72. </w:t>
    </w:r>
    <w:r w:rsidR="00306891" w:rsidRPr="00010102">
      <w:rPr>
        <w:sz w:val="24"/>
        <w:szCs w:val="24"/>
      </w:rPr>
      <w:t>St</w:t>
    </w:r>
    <w:r w:rsidR="00306891">
      <w:rPr>
        <w:sz w:val="24"/>
        <w:szCs w:val="24"/>
      </w:rPr>
      <w:t>-2068/2018-36</w:t>
    </w:r>
  </w:p>
  <w:p w:rsidRDefault="00E449EE" w:rsidP="00D4245F" w:rsidR="00E449EE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891" w:rsidP="00306891" w:rsidR="00306891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>
      <w:rPr>
        <w:sz w:val="24"/>
        <w:szCs w:val="24"/>
      </w:rPr>
      <w:t>-2068/2018-36</w:t>
    </w:r>
  </w:p>
  <w:p w:rsidRDefault="00306891" w:rsidR="003068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57345FE"/>
    <w:multiLevelType w:val="hybridMultilevel"/>
    <w:tmpl w:val="E440F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5441"/>
    <w:rsid w:val="000C67E2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4FBD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4CF3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891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6E17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3CAE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0718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51D"/>
    <w:rsid w:val="00756A16"/>
    <w:rsid w:val="0076081A"/>
    <w:rsid w:val="007640C1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56E1E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1C5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672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67D33"/>
    <w:rsid w:val="00A70C69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1005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6164"/>
    <w:rsid w:val="00D07398"/>
    <w:rsid w:val="00D145DD"/>
    <w:rsid w:val="00D15F12"/>
    <w:rsid w:val="00D16D07"/>
    <w:rsid w:val="00D16DD8"/>
    <w:rsid w:val="00D17166"/>
    <w:rsid w:val="00D23F1F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382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474E"/>
    <w:rsid w:val="00DA4C6C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DF6FFC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56FA"/>
    <w:rsid w:val="00EA09D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574D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068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068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- ispitivanje tražbina</izvorni_sadrzaj>
    <derivirana_varijabla naziv="DomainObject.Primjedba_1">Ročište - ispitivanje tražbina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 u ref.-žalba od 04.02.2019.</izvorni_sadrzaj>
    <derivirana_varijabla naziv="DomainObject.Predmet.Opis_1">Pom. omot  u ref.-žalba od 04.02.2019.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PHARM VET trgovina i usluge u veterini d.o.o.</izvorni_sadrzaj>
    <derivirana_varijabla naziv="DomainObject.Predmet.ProtustrankaFormated_1">  BIO PHARM VET trgovina i usluge u veterini d.o.o.</derivirana_varijabla>
  </DomainObject.Predmet.ProtustrankaFormated>
  <DomainObject.Predmet.ProtustrankaFormatedOIB>
    <izvorni_sadrzaj>  BIO PHARM VET trgovina i usluge u veterini d.o.o., OIB 59417050556</izvorni_sadrzaj>
    <derivirana_varijabla naziv="DomainObject.Predmet.ProtustrankaFormatedOIB_1">  BIO PHARM VET trgovina i usluge u veterini d.o.o., OIB 59417050556</derivirana_varijabla>
  </DomainObject.Predmet.ProtustrankaFormatedOIB>
  <DomainObject.Predmet.ProtustrankaFormatedWithAdress>
    <izvorni_sadrzaj> BIO PHARM VET trgovina i usluge u veterini d.o.o., Medvedgradska 1/c, 10000 Zagreb</izvorni_sadrzaj>
    <derivirana_varijabla naziv="DomainObject.Predmet.ProtustrankaFormatedWithAdress_1"> BIO PHARM VET trgovina i usluge u veterini d.o.o., Medvedgradska 1/c, 10000 Zagreb</derivirana_varijabla>
  </DomainObject.Predmet.ProtustrankaFormatedWithAdress>
  <DomainObject.Predmet.ProtustrankaFormatedWithAdressOIB>
    <izvorni_sadrzaj> BIO PHARM VET trgovina i usluge u veterini d.o.o., OIB 59417050556, Medvedgradska 1/c, 10000 Zagreb</izvorni_sadrzaj>
    <derivirana_varijabla naziv="DomainObject.Predmet.ProtustrankaFormatedWithAdressOIB_1"> BIO PHARM VET trgovina i usluge u veterini d.o.o., OIB 59417050556, Medvedgradska 1/c, 10000 Zagreb</derivirana_varijabla>
  </DomainObject.Predmet.ProtustrankaFormatedWithAdressOIB>
  <DomainObject.Predmet.ProtustrankaWithAdress>
    <izvorni_sadrzaj>BIO PHARM VET trgovina i usluge u veterini d.o.o. Medvedgradska 1/c, 10000 Zagreb</izvorni_sadrzaj>
    <derivirana_varijabla naziv="DomainObject.Predmet.ProtustrankaWithAdress_1">BIO PHARM VET trgovina i usluge u veterini d.o.o. Medvedgradska 1/c, 10000 Zagreb</derivirana_varijabla>
  </DomainObject.Predmet.ProtustrankaWithAdress>
  <DomainObject.Predmet.ProtustrankaWithAdressOIB>
    <izvorni_sadrzaj>BIO PHARM VET trgovina i usluge u veterini d.o.o., OIB 59417050556, Medvedgradska 1/c, 10000 Zagreb</izvorni_sadrzaj>
    <derivirana_varijabla naziv="DomainObject.Predmet.ProtustrankaWithAdressOIB_1">BIO PHARM VET trgovina i usluge u veterini d.o.o., OIB 59417050556, Medvedgradska 1/c, 10000 Zagreb</derivirana_varijabla>
  </DomainObject.Predmet.ProtustrankaWithAdressOIB>
  <DomainObject.Predmet.ProtustrankaNazivFormated>
    <izvorni_sadrzaj>BIO PHARM VET trgovina i usluge u veterini d.o.o.</izvorni_sadrzaj>
    <derivirana_varijabla naziv="DomainObject.Predmet.ProtustrankaNazivFormated_1">BIO PHARM VET trgovina i usluge u veterini d.o.o.</derivirana_varijabla>
  </DomainObject.Predmet.ProtustrankaNazivFormated>
  <DomainObject.Predmet.ProtustrankaNazivFormatedOIB>
    <izvorni_sadrzaj>BIO PHARM VET trgovina i usluge u veterini d.o.o., OIB 59417050556</izvorni_sadrzaj>
    <derivirana_varijabla naziv="DomainObject.Predmet.ProtustrankaNazivFormatedOIB_1">BIO PHARM VET trgovina i usluge u veterini d.o.o., OIB 59417050556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PHARM VET trgovina i usluge u veterini d.o.o.; Mladen Orešić</izvorni_sadrzaj>
    <derivirana_varijabla naziv="DomainObject.Predmet.StrankaFormated_1">  BIO PHARM VET trgovina i usluge u veterini d.o.o.; Mladen Orešić</derivirana_varijabla>
  </DomainObject.Predmet.StrankaFormated>
  <DomainObject.Predmet.StrankaFormatedOIB>
    <izvorni_sadrzaj>  BIO PHARM VET trgovina i usluge u veterini d.o.o., OIB 59417050556; Mladen Orešić, OIB 04207747994</izvorni_sadrzaj>
    <derivirana_varijabla naziv="DomainObject.Predmet.StrankaFormatedOIB_1">  BIO PHARM VET trgovina i usluge u veterini d.o.o., OIB 59417050556; Mladen Orešić, OIB 04207747994</derivirana_varijabla>
  </DomainObject.Predmet.StrankaFormatedOIB>
  <DomainObject.Predmet.StrankaFormatedWithAdress>
    <izvorni_sadrzaj> BIO PHARM VET trgovina i usluge u veterini d.o.o., Medvedgradska 1/c, 10000 Zagreb; Mladen Orešić, Medvedgradska Ulica 1 C, 10000 Zagreb</izvorni_sadrzaj>
    <derivirana_varijabla naziv="DomainObject.Predmet.StrankaFormatedWithAdress_1"> BIO PHARM VET trgovina i usluge u veterini d.o.o., Medvedgradska 1/c, 10000 Zagreb; Mladen Orešić, Medvedgradska Ulica 1 C, 10000 Zagreb</derivirana_varijabla>
  </DomainObject.Predmet.StrankaFormatedWithAdress>
  <DomainObject.Predmet.StrankaFormatedWithAdressOIB>
    <izvorni_sadrzaj> BIO PHARM VET trgovina i usluge u veterini d.o.o., OIB 59417050556, Medvedgradska 1/c, 10000 Zagreb; Mladen Orešić, OIB 04207747994, Medvedgradska Ulica 1 C, 10000 Zagreb</izvorni_sadrzaj>
    <derivirana_varijabla naziv="DomainObject.Predmet.StrankaFormatedWithAdressOIB_1"> BIO PHARM VET trgovina i usluge u veterini d.o.o., OIB 59417050556, Medvedgradska 1/c, 10000 Zagreb; Mladen Orešić, OIB 04207747994, Medvedgradska Ulica 1 C, 10000 Zagreb</derivirana_varijabla>
  </DomainObject.Predmet.StrankaFormatedWithAdressOIB>
  <DomainObject.Predmet.StrankaWithAdress>
    <izvorni_sadrzaj>BIO PHARM VET trgovina i usluge u veterini d.o.o. Medvedgradska 1/c,10000 Zagreb,Mladen Orešić Medvedgradska Ulica 1 C,10000 Zagreb</izvorni_sadrzaj>
    <derivirana_varijabla naziv="DomainObject.Predmet.StrankaWithAdress_1">BIO PHARM VET trgovina i usluge u veterini d.o.o. Medvedgradska 1/c,10000 Zagreb,Mladen Orešić Medvedgradska Ulica 1 C,10000 Zagreb</derivirana_varijabla>
  </DomainObject.Predmet.StrankaWithAdress>
  <DomainObject.Predmet.StrankaWithAdressOIB>
    <izvorni_sadrzaj>BIO PHARM VET trgovina i usluge u veterini d.o.o., OIB 59417050556, Medvedgradska 1/c,10000 Zagreb,Mladen Orešić, OIB 04207747994, Medvedgradska Ulica 1 C,10000 Zagreb</izvorni_sadrzaj>
    <derivirana_varijabla naziv="DomainObject.Predmet.StrankaWithAdressOIB_1">BIO PHARM VET trgovina i usluge u veterini d.o.o., OIB 59417050556, Medvedgradska 1/c,10000 Zagreb,Mladen Orešić, OIB 04207747994, Medvedgradska Ulica 1 C,10000 Zagreb</derivirana_varijabla>
  </DomainObject.Predmet.StrankaWithAdressOIB>
  <DomainObject.Predmet.StrankaNazivFormated>
    <izvorni_sadrzaj>BIO PHARM VET trgovina i usluge u veterini d.o.o.,Mladen Orešić</izvorni_sadrzaj>
    <derivirana_varijabla naziv="DomainObject.Predmet.StrankaNazivFormated_1">BIO PHARM VET trgovina i usluge u veterini d.o.o.,Mladen Orešić</derivirana_varijabla>
  </DomainObject.Predmet.StrankaNazivFormated>
  <DomainObject.Predmet.StrankaNazivFormatedOIB>
    <izvorni_sadrzaj>BIO PHARM VET trgovina i usluge u veterini d.o.o., OIB 59417050556,Mladen Orešić, OIB 04207747994</izvorni_sadrzaj>
    <derivirana_varijabla naziv="DomainObject.Predmet.StrankaNazivFormatedOIB_1">BIO PHARM VET trgovina i usluge u veterini d.o.o., OIB 59417050556,Mladen Orešić, OIB 04207747994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BIO PHARM VET trgovina i usluge u veterini d.o.o.</item>
      <item>Mladen Orešić</item>
    </izvorni_sadrzaj>
    <derivirana_varijabla naziv="DomainObject.Predmet.StrankaListFormated_1">
      <item>BIO PHARM VET trgovina i usluge u veterini d.o.o.</item>
      <item>Mladen Orešić</item>
    </derivirana_varijabla>
  </DomainObject.Predmet.StrankaListFormated>
  <DomainObject.Predmet.StrankaListFormatedOIB>
    <izvorni_sadrzaj>
      <item>BIO PHARM VET trgovina i usluge u veterini d.o.o., OIB 59417050556</item>
      <item>Mladen Orešić, OIB 04207747994</item>
    </izvorni_sadrzaj>
    <derivirana_varijabla naziv="DomainObject.Predmet.StrankaListFormatedOIB_1">
      <item>BIO PHARM VET trgovina i usluge u veterini d.o.o., OIB 59417050556</item>
      <item>Mladen Orešić, OIB 04207747994</item>
    </derivirana_varijabla>
  </DomainObject.Predmet.StrankaListFormatedOIB>
  <DomainObject.Predmet.StrankaListFormatedWithAdress>
    <izvorni_sadrzaj>
      <item>BIO PHARM VET trgovina i usluge u veterini d.o.o., Medvedgradska 1/c, 10000 Zagreb</item>
      <item>Mladen Orešić, Medvedgradska Ulica 1 C, 10000 Zagreb</item>
    </izvorni_sadrzaj>
    <derivirana_varijabla naziv="DomainObject.Predmet.StrankaListFormatedWithAdress_1">
      <item>BIO PHARM VET trgovina i usluge u veterini d.o.o., Medvedgradska 1/c, 10000 Zagreb</item>
      <item>Mladen Orešić, Medvedgradska Ulica 1 C, 10000 Zagreb</item>
    </derivirana_varijabla>
  </DomainObject.Predmet.StrankaListFormatedWithAdress>
  <DomainObject.Predmet.StrankaListFormatedWithAdressOIB>
    <izvorni_sadrzaj>
      <item>BIO PHARM VET trgovina i usluge u veterini d.o.o., OIB 59417050556, Medvedgradska 1/c, 10000 Zagreb</item>
      <item>Mladen Orešić, OIB 04207747994, Medvedgradska Ulica 1 C, 10000 Zagreb</item>
    </izvorni_sadrzaj>
    <derivirana_varijabla naziv="DomainObject.Predmet.StrankaListFormatedWithAdressOIB_1">
      <item>BIO PHARM VET trgovina i usluge u veterini d.o.o., OIB 59417050556, Medvedgradska 1/c, 10000 Zagreb</item>
      <item>Mladen Orešić, OIB 04207747994, Medvedgradska Ulica 1 C, 10000 Zagreb</item>
    </derivirana_varijabla>
  </DomainObject.Predmet.StrankaListFormatedWithAdressOIB>
  <DomainObject.Predmet.StrankaListNazivFormated>
    <izvorni_sadrzaj>
      <item>BIO PHARM VET trgovina i usluge u veterini d.o.o.</item>
      <item>Mladen Orešić</item>
    </izvorni_sadrzaj>
    <derivirana_varijabla naziv="DomainObject.Predmet.StrankaListNazivFormated_1">
      <item>BIO PHARM VET trgovina i usluge u veterini d.o.o.</item>
      <item>Mladen Orešić</item>
    </derivirana_varijabla>
  </DomainObject.Predmet.StrankaListNazivFormated>
  <DomainObject.Predmet.StrankaListNazivFormatedOIB>
    <izvorni_sadrzaj>
      <item>BIO PHARM VET trgovina i usluge u veterini d.o.o., OIB 59417050556</item>
      <item>Mladen Orešić, OIB 04207747994</item>
    </izvorni_sadrzaj>
    <derivirana_varijabla naziv="DomainObject.Predmet.StrankaListNazivFormatedOIB_1">
      <item>BIO PHARM VET trgovina i usluge u veterini d.o.o., OIB 59417050556</item>
      <item>Mladen Orešić, OIB 04207747994</item>
    </derivirana_varijabla>
  </DomainObject.Predmet.StrankaListNazivFormatedOIB>
  <DomainObject.Predmet.ProtuStrankaListFormated>
    <izvorni_sadrzaj>
      <item>BIO PHARM VET trgovina i usluge u veterini d.o.o.</item>
    </izvorni_sadrzaj>
    <derivirana_varijabla naziv="DomainObject.Predmet.ProtuStrankaListFormated_1">
      <item>BIO PHARM VET trgovina i usluge u veterini d.o.o.</item>
    </derivirana_varijabla>
  </DomainObject.Predmet.ProtuStrankaListFormated>
  <DomainObject.Predmet.ProtuStrankaListFormatedOIB>
    <izvorni_sadrzaj>
      <item>BIO PHARM VET trgovina i usluge u veterini d.o.o., OIB 59417050556</item>
    </izvorni_sadrzaj>
    <derivirana_varijabla naziv="DomainObject.Predmet.ProtuStrankaListFormatedOIB_1">
      <item>BIO PHARM VET trgovina i usluge u veterini d.o.o., OIB 59417050556</item>
    </derivirana_varijabla>
  </DomainObject.Predmet.ProtuStrankaListFormatedOIB>
  <DomainObject.Predmet.ProtuStrankaListFormatedWithAdress>
    <izvorni_sadrzaj>
      <item>BIO PHARM VET trgovina i usluge u veterini d.o.o., Medvedgradska 1/c, 10000 Zagreb</item>
    </izvorni_sadrzaj>
    <derivirana_varijabla naziv="DomainObject.Predmet.ProtuStrankaListFormatedWithAdress_1">
      <item>BIO PHARM VET trgovina i usluge u veterini d.o.o., Medvedgradska 1/c, 10000 Zagreb</item>
    </derivirana_varijabla>
  </DomainObject.Predmet.ProtuStrankaListFormatedWithAdress>
  <DomainObject.Predmet.ProtuStrankaListFormatedWithAdressOIB>
    <izvorni_sadrzaj>
      <item>BIO PHARM VET trgovina i usluge u veterini d.o.o., OIB 59417050556, Medvedgradska 1/c, 10000 Zagreb</item>
    </izvorni_sadrzaj>
    <derivirana_varijabla naziv="DomainObject.Predmet.ProtuStrankaListFormatedWithAdressOIB_1">
      <item>BIO PHARM VET trgovina i usluge u veterini d.o.o., OIB 59417050556, Medvedgradska 1/c, 10000 Zagreb</item>
    </derivirana_varijabla>
  </DomainObject.Predmet.ProtuStrankaListFormatedWithAdressOIB>
  <DomainObject.Predmet.ProtuStrankaListNazivFormated>
    <izvorni_sadrzaj>
      <item>BIO PHARM VET trgovina i usluge u veterini d.o.o.</item>
    </izvorni_sadrzaj>
    <derivirana_varijabla naziv="DomainObject.Predmet.ProtuStrankaListNazivFormated_1">
      <item>BIO PHARM VET trgovina i usluge u veterini d.o.o.</item>
    </derivirana_varijabla>
  </DomainObject.Predmet.ProtuStrankaListNazivFormated>
  <DomainObject.Predmet.ProtuStrankaListNazivFormatedOIB>
    <izvorni_sadrzaj>
      <item>BIO PHARM VET trgovina i usluge u veterini d.o.o., OIB 59417050556</item>
    </izvorni_sadrzaj>
    <derivirana_varijabla naziv="DomainObject.Predmet.ProtuStrankaListNazivFormatedOIB_1">
      <item>BIO PHARM VET trgovina i usluge u veterini d.o.o., OIB 59417050556</item>
    </derivirana_varijabla>
  </DomainObject.Predmet.ProtuStrankaListNazivFormatedOIB>
  <DomainObject.Predmet.OstaliList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Formated>
  <DomainObject.Predmet.OstaliList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FormatedOIB>
  <DomainObject.Predmet.OstaliListFormatedWithAdress>
    <izvorni_sadrzaj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izvorni_sadrzaj>
    <derivirana_varijabla naziv="DomainObject.Predmet.OstaliListFormatedWithAdress_1"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izvorni_sadrzaj>
    <derivirana_varijabla naziv="DomainObject.Predmet.OstaliListFormatedWithAdressOIB_1"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derivirana_varijabla>
  </DomainObject.Predmet.OstaliListFormatedWithAdressOIB>
  <DomainObject.Predmet.OstaliListNaziv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Naziv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NazivFormated>
  <DomainObject.Predmet.OstaliListNaziv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Naziv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PHARM VET trgovina i usluge u veterini d.o.o. i dr.</izvorni_sadrzaj>
    <derivirana_varijabla naziv="DomainObject.Predmet.StrankaIDrugi_1">BIO PHARM VET trgovina i usluge u veterini d.o.o. i dr.</derivirana_varijabla>
  </DomainObject.Predmet.StrankaIDrugi>
  <DomainObject.Predmet.ProtustrankaIDrugi>
    <izvorni_sadrzaj>BIO PHARM VET trgovina i usluge u veterini d.o.o.</izvorni_sadrzaj>
    <derivirana_varijabla naziv="DomainObject.Predmet.ProtustrankaIDrugi_1">BIO PHARM VET trgovina i usluge u veterini d.o.o.</derivirana_varijabla>
  </DomainObject.Predmet.ProtustrankaIDrugi>
  <DomainObject.Predmet.StrankaIDrugiAdressOIB>
    <izvorni_sadrzaj>BIO PHARM VET trgovina i usluge u veterini d.o.o., OIB 59417050556, Medvedgradska 1/c, 10000 Zagreb i dr.</izvorni_sadrzaj>
    <derivirana_varijabla naziv="DomainObject.Predmet.StrankaIDrugiAdressOIB_1">BIO PHARM VET trgovina i usluge u veterini d.o.o., OIB 59417050556, Medvedgradska 1/c, 10000 Zagreb i dr.</derivirana_varijabla>
  </DomainObject.Predmet.StrankaIDrugiAdressOIB>
  <DomainObject.Predmet.ProtustrankaIDrugiAdressOIB>
    <izvorni_sadrzaj>BIO PHARM VET trgovina i usluge u veterini d.o.o., OIB 59417050556, Medvedgradska 1/c, 10000 Zagreb</izvorni_sadrzaj>
    <derivirana_varijabla naziv="DomainObject.Predmet.ProtustrankaIDrugiAdressOIB_1">BIO PHARM VET trgovina i usluge u veterini d.o.o., OIB 59417050556, Medvedgradska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izvorni_sadrzaj>
    <derivirana_varijabla naziv="DomainObject.Predmet.SudioniciListNaziv_1"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derivirana_varijabla>
  </DomainObject.Predmet.SudioniciListNaziv>
  <DomainObject.Predmet.SudioniciListAdressOIB>
    <izvorni_sadrzaj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izvorni_sadrzaj>
    <derivirana_varijabla naziv="DomainObject.Predmet.SudioniciListAdressOIB_1"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izvorni_sadrzaj>
    <derivirana_varijabla naziv="DomainObject.Predmet.SudioniciListNazivOIB_1"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892B1-D2A8-40B3-8AD7-6EE4E91D2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1327</properties:Characters>
  <properties:Lines>55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2019-04-02T12:25:00Z</dcterms:created>
  <dc:creator>Korisnik</dc:creator>
  <cp:lastModifiedBy>Maja Hajtek</cp:lastModifiedBy>
  <cp:lastPrinted>2019-04-02T13:02:00Z</cp:lastPrinted>
  <dcterms:modified xmlns:xsi="http://www.w3.org/2001/XMLSchema-instance" xsi:type="dcterms:W3CDTF">2019-04-02T13:02:00Z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ročište radi ispitivanja tražbina BIO PHARM VET 2.4.2019..docx)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