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4c66" w14:paraId="7b44c66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C94C62">
        <w:rPr>
          <w:b/>
        </w:rPr>
        <w:t>267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0F7601" w:rsidRPr="000F7601">
        <w:t xml:space="preserve"> MIRODIJE d.o.o. za ugostiteljstvo</w:t>
      </w:r>
      <w:r w:rsidR="000F7601">
        <w:t xml:space="preserve">, Put Blata 104, Kaštel Stari, OIB: </w:t>
      </w:r>
      <w:r w:rsidR="000F7601" w:rsidRPr="000F7601">
        <w:t xml:space="preserve"> 09286211835 </w:t>
      </w:r>
      <w:r w:rsidR="000F7601">
        <w:t>, d</w:t>
      </w:r>
      <w:r w:rsidR="00F867CE" w:rsidRPr="00F061F2">
        <w:t xml:space="preserve">ana </w:t>
      </w:r>
      <w:r w:rsidR="000F7601">
        <w:t>15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0F7601">
        <w:t>dužnikom</w:t>
      </w:r>
      <w:r w:rsidR="0019781D" w:rsidRPr="000F7601">
        <w:t xml:space="preserve"> </w:t>
      </w:r>
      <w:r w:rsidR="000F7601" w:rsidRPr="000F7601">
        <w:t xml:space="preserve"> dužnikom  MIRODIJE d.o.o. za ugostiteljstvo, Put Blata 104, Kaštel Stari, OIB:  09286211835</w:t>
      </w:r>
      <w:r w:rsidR="000F7601">
        <w:t>,</w:t>
      </w:r>
      <w:r w:rsidR="00C10F70" w:rsidRPr="000F7601">
        <w:t xml:space="preserve"> </w:t>
      </w:r>
      <w:r w:rsidR="000F7601">
        <w:t>15</w:t>
      </w:r>
      <w:r w:rsidR="0019781D">
        <w:t xml:space="preserve">.siječnja 2019. </w:t>
      </w:r>
      <w:r w:rsidR="000F7601">
        <w:t>g u 09,00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0F7601" w:rsidRPr="000F7601">
        <w:t>MIRODIJE d.o.o. za ugostiteljstvo, Put Blata 104, Kaštel Stari, OIB:  09286211835</w:t>
      </w:r>
      <w:r w:rsidR="000F7601">
        <w:t>,</w:t>
      </w:r>
      <w:r w:rsidR="0019781D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94C62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1654E9">
        <w:t>3</w:t>
      </w:r>
      <w:r w:rsidR="00C94C62">
        <w:t>29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94C62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C94C62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0F7601">
        <w:rPr>
          <w:b/>
        </w:rPr>
        <w:t>15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B82A46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D5F" w:rsidP="00824DEA" w:rsidR="006F7D5F">
      <w:r>
        <w:separator/>
      </w:r>
    </w:p>
  </w:endnote>
  <w:endnote w:id="0" w:type="continuationSeparator">
    <w:p w:rsidRDefault="006F7D5F" w:rsidP="00824DEA" w:rsidR="006F7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D5F" w:rsidP="00824DEA" w:rsidR="006F7D5F">
      <w:r>
        <w:separator/>
      </w:r>
    </w:p>
  </w:footnote>
  <w:footnote w:id="0" w:type="continuationSeparator">
    <w:p w:rsidRDefault="006F7D5F" w:rsidP="00824DEA" w:rsidR="006F7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62F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94C62">
          <w:t>267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7601"/>
    <w:rsid w:val="00125718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C062F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7838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C08E6"/>
    <w:rsid w:val="006F4794"/>
    <w:rsid w:val="006F7D5F"/>
    <w:rsid w:val="00714900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82A46"/>
    <w:rsid w:val="00BA1E10"/>
    <w:rsid w:val="00C10F70"/>
    <w:rsid w:val="00C255CF"/>
    <w:rsid w:val="00C27444"/>
    <w:rsid w:val="00C94C62"/>
    <w:rsid w:val="00CD4EB0"/>
    <w:rsid w:val="00D01D5F"/>
    <w:rsid w:val="00D11AD0"/>
    <w:rsid w:val="00D3246E"/>
    <w:rsid w:val="00D331D9"/>
    <w:rsid w:val="00D33A03"/>
    <w:rsid w:val="00D613DD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  <w:rsid w:val="00FC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St-267/2019</izvorni_sadrzaj>
    <derivirana_varijabla naziv="DomainObject.Predmet.OznakaBroj_1">St-267/2019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MIRODIJE d.o.o. za ugostiteljstvo</izvorni_sadrzaj>
    <derivirana_varijabla naziv="DomainObject.Predmet.ProtustrankaFormated_1">  MIRODIJE d.o.o. za ugostiteljstvo</derivirana_varijabla>
  </DomainObject.Predmet.ProtustrankaFormated>
  <DomainObject.Predmet.ProtustrankaFormatedOIB>
    <izvorni_sadrzaj>  MIRODIJE d.o.o. za ugostiteljstvo, OIB 09286211835</izvorni_sadrzaj>
    <derivirana_varijabla naziv="DomainObject.Predmet.ProtustrankaFormatedOIB_1">  MIRODIJE d.o.o. za ugostiteljstvo, OIB 09286211835</derivirana_varijabla>
  </DomainObject.Predmet.ProtustrankaFormatedOIB>
  <DomainObject.Predmet.ProtustrankaFormatedWithAdress>
    <izvorni_sadrzaj> MIRODIJE d.o.o. za ugostiteljstvo, Put Blata 104, 21217 Kaštel Stari</izvorni_sadrzaj>
    <derivirana_varijabla naziv="DomainObject.Predmet.ProtustrankaFormatedWithAdress_1"> MIRODIJE d.o.o. za ugostiteljstvo, Put Blata 104, 21217 Kaštel Stari</derivirana_varijabla>
  </DomainObject.Predmet.ProtustrankaFormatedWithAdress>
  <DomainObject.Predmet.ProtustrankaFormatedWithAdressOIB>
    <izvorni_sadrzaj> MIRODIJE d.o.o. za ugostiteljstvo, OIB 09286211835, Put Blata 104, 21217 Kaštel Stari</izvorni_sadrzaj>
    <derivirana_varijabla naziv="DomainObject.Predmet.ProtustrankaFormatedWithAdressOIB_1"> MIRODIJE d.o.o. za ugostiteljstvo, OIB 09286211835, Put Blata 104, 21217 Kaštel Stari</derivirana_varijabla>
  </DomainObject.Predmet.ProtustrankaFormatedWithAdressOIB>
  <DomainObject.Predmet.ProtustrankaWithAdress>
    <izvorni_sadrzaj>MIRODIJE d.o.o. za ugostiteljstvo Put Blata 104, 21217 Kaštel Stari</izvorni_sadrzaj>
    <derivirana_varijabla naziv="DomainObject.Predmet.ProtustrankaWithAdress_1">MIRODIJE d.o.o. za ugostiteljstvo Put Blata 104, 21217 Kaštel Stari</derivirana_varijabla>
  </DomainObject.Predmet.ProtustrankaWithAdress>
  <DomainObject.Predmet.ProtustrankaWithAdressOIB>
    <izvorni_sadrzaj>MIRODIJE d.o.o. za ugostiteljstvo, OIB 09286211835, Put Blata 104, 21217 Kaštel Stari</izvorni_sadrzaj>
    <derivirana_varijabla naziv="DomainObject.Predmet.ProtustrankaWithAdressOIB_1">MIRODIJE d.o.o. za ugostiteljstvo, OIB 09286211835, Put Blata 104, 21217 Kaštel Stari</derivirana_varijabla>
  </DomainObject.Predmet.ProtustrankaWithAdressOIB>
  <DomainObject.Predmet.ProtustrankaNazivFormated>
    <izvorni_sadrzaj>MIRODIJE d.o.o. za ugostiteljstvo</izvorni_sadrzaj>
    <derivirana_varijabla naziv="DomainObject.Predmet.ProtustrankaNazivFormated_1">MIRODIJE d.o.o. za ugostiteljstvo</derivirana_varijabla>
  </DomainObject.Predmet.ProtustrankaNazivFormated>
  <DomainObject.Predmet.ProtustrankaNazivFormatedOIB>
    <izvorni_sadrzaj>MIRODIJE d.o.o. za ugostiteljstvo, OIB 09286211835</izvorni_sadrzaj>
    <derivirana_varijabla naziv="DomainObject.Predmet.ProtustrankaNazivFormatedOIB_1">MIRODIJE d.o.o. za ugostiteljstvo, OIB 09286211835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26674.77</izvorni_sadrzaj>
    <derivirana_varijabla naziv="DomainObject.Predmet.TrenutnaVrijednost_1">26674.77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MIRODIJE d.o.o. za ugostiteljstvo</item>
    </izvorni_sadrzaj>
    <derivirana_varijabla naziv="DomainObject.Predmet.ProtuStrankaListFormated_1">
      <item>MIRODIJE d.o.o. za ugostiteljstvo</item>
    </derivirana_varijabla>
  </DomainObject.Predmet.ProtuStrankaListFormated>
  <DomainObject.Predmet.ProtuStrankaListFormatedOIB>
    <izvorni_sadrzaj>
      <item>MIRODIJE d.o.o. za ugostiteljstvo, OIB 09286211835</item>
    </izvorni_sadrzaj>
    <derivirana_varijabla naziv="DomainObject.Predmet.ProtuStrankaListFormatedOIB_1">
      <item>MIRODIJE d.o.o. za ugostiteljstvo, OIB 09286211835</item>
    </derivirana_varijabla>
  </DomainObject.Predmet.ProtuStrankaListFormatedOIB>
  <DomainObject.Predmet.ProtuStrankaListFormatedWithAdress>
    <izvorni_sadrzaj>
      <item>MIRODIJE d.o.o. za ugostiteljstvo, Put Blata 104, 21217 Kaštel Stari</item>
    </izvorni_sadrzaj>
    <derivirana_varijabla naziv="DomainObject.Predmet.ProtuStrankaListFormatedWithAdress_1">
      <item>MIRODIJE d.o.o. za ugostiteljstvo, Put Blata 104, 21217 Kaštel Stari</item>
    </derivirana_varijabla>
  </DomainObject.Predmet.ProtuStrankaListFormatedWithAdress>
  <DomainObject.Predmet.ProtuStrankaListFormatedWithAdressOIB>
    <izvorni_sadrzaj>
      <item>MIRODIJE d.o.o. za ugostiteljstvo, OIB 09286211835, Put Blata 104, 21217 Kaštel Stari</item>
    </izvorni_sadrzaj>
    <derivirana_varijabla naziv="DomainObject.Predmet.ProtuStrankaListFormatedWithAdressOIB_1">
      <item>MIRODIJE d.o.o. za ugostiteljstvo, OIB 09286211835, Put Blata 104, 21217 Kaštel Stari</item>
    </derivirana_varijabla>
  </DomainObject.Predmet.ProtuStrankaListFormatedWithAdressOIB>
  <DomainObject.Predmet.ProtuStrankaListNazivFormated>
    <izvorni_sadrzaj>
      <item>MIRODIJE d.o.o. za ugostiteljstvo</item>
    </izvorni_sadrzaj>
    <derivirana_varijabla naziv="DomainObject.Predmet.ProtuStrankaListNazivFormated_1">
      <item>MIRODIJE d.o.o. za ugostiteljstvo</item>
    </derivirana_varijabla>
  </DomainObject.Predmet.ProtuStrankaListNazivFormated>
  <DomainObject.Predmet.ProtuStrankaListNazivFormatedOIB>
    <izvorni_sadrzaj>
      <item>MIRODIJE d.o.o. za ugostiteljstvo, OIB 09286211835</item>
    </izvorni_sadrzaj>
    <derivirana_varijabla naziv="DomainObject.Predmet.ProtuStrankaListNazivFormatedOIB_1">
      <item>MIRODIJE d.o.o. za ugostiteljstvo, OIB 09286211835</item>
    </derivirana_varijabla>
  </DomainObject.Predmet.ProtuStrankaListNazivFormatedOIB>
  <DomainObject.Predmet.OstaliListFormated>
    <izvorni_sadrzaj>
      <item>Krešo Svalina</item>
    </izvorni_sadrzaj>
    <derivirana_varijabla naziv="DomainObject.Predmet.OstaliListFormated_1">
      <item>Krešo Svalina</item>
    </derivirana_varijabla>
  </DomainObject.Predmet.OstaliListFormated>
  <DomainObject.Predmet.OstaliListFormatedOIB>
    <izvorni_sadrzaj>
      <item>Krešo Svalina, OIB 54656838757</item>
    </izvorni_sadrzaj>
    <derivirana_varijabla naziv="DomainObject.Predmet.OstaliListFormatedOIB_1">
      <item>Krešo Svalina, OIB 54656838757</item>
    </derivirana_varijabla>
  </DomainObject.Predmet.OstaliListFormatedOIB>
  <DomainObject.Predmet.OstaliListFormatedWithAdress>
    <izvorni_sadrzaj>
      <item>Krešo Svalina, Put Blata 104, 21217 Kaštel Stari</item>
    </izvorni_sadrzaj>
    <derivirana_varijabla naziv="DomainObject.Predmet.OstaliListFormatedWithAdress_1">
      <item>Krešo Svalina, Put Blata 104, 21217 Kaštel Stari</item>
    </derivirana_varijabla>
  </DomainObject.Predmet.OstaliListFormatedWithAdress>
  <DomainObject.Predmet.OstaliListFormatedWithAdressOIB>
    <izvorni_sadrzaj>
      <item>Krešo Svalina, OIB 54656838757, Put Blata 104, 21217 Kaštel Stari</item>
    </izvorni_sadrzaj>
    <derivirana_varijabla naziv="DomainObject.Predmet.OstaliListFormatedWithAdressOIB_1">
      <item>Krešo Svalina, OIB 54656838757, Put Blata 104, 21217 Kaštel Stari</item>
    </derivirana_varijabla>
  </DomainObject.Predmet.OstaliListFormatedWithAdressOIB>
  <DomainObject.Predmet.OstaliListNazivFormated>
    <izvorni_sadrzaj>
      <item>Krešo Svalina</item>
    </izvorni_sadrzaj>
    <derivirana_varijabla naziv="DomainObject.Predmet.OstaliListNazivFormated_1">
      <item>Krešo Svalina</item>
    </derivirana_varijabla>
  </DomainObject.Predmet.OstaliListNazivFormated>
  <DomainObject.Predmet.OstaliListNazivFormatedOIB>
    <izvorni_sadrzaj>
      <item>Krešo Svalina, OIB 54656838757</item>
    </izvorni_sadrzaj>
    <derivirana_varijabla naziv="DomainObject.Predmet.OstaliListNazivFormatedOIB_1">
      <item>Krešo Svalina, OIB 54656838757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MIRODIJE d.o.o. za ugostiteljstvo</izvorni_sadrzaj>
    <derivirana_varijabla naziv="DomainObject.Predmet.ProtustrankaIDrugi_1">MIRODIJE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MIRODIJE d.o.o. za ugostiteljstvo, OIB 09286211835, Put Blata 104, 21217 Kaštel Stari</izvorni_sadrzaj>
    <derivirana_varijabla naziv="DomainObject.Predmet.ProtustrankaIDrugiAdressOIB_1">MIRODIJE d.o.o. za ugostiteljstvo, OIB 09286211835, Put Blata 104,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MIRODIJE d.o.o. za ugostiteljstvo</item>
      <item>FINANCIJSKA AGENCIJA, RC SPLIT</item>
      <item>Krešo Svalina</item>
    </izvorni_sadrzaj>
    <derivirana_varijabla naziv="DomainObject.Predmet.SudioniciListNaziv_1">
      <item>MIRODIJE d.o.o. za ugostiteljstvo</item>
      <item>FINANCIJSKA AGENCIJA, RC SPLIT</item>
      <item>Krešo Svalina</item>
    </derivirana_varijabla>
  </DomainObject.Predmet.SudioniciListNaziv>
  <DomainObject.Predmet.SudioniciListAdressOIB>
    <izvorni_sadrzaj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izvorni_sadrzaj>
    <derivirana_varijabla naziv="DomainObject.Predmet.SudioniciListAdressOIB_1"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09286211835</item>
      <item>, OIB 85821130368</item>
      <item>, OIB 54656838757</item>
    </izvorni_sadrzaj>
    <derivirana_varijabla naziv="DomainObject.Predmet.SudioniciListNazivOIB_1">
      <item>, OIB 09286211835</item>
      <item>, OIB 85821130368</item>
      <item>, OIB 54656838757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3423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2019-01-15T07:44:00Z</dcterms:created>
  <dc:creator>stanka grcic</dc:creator>
  <cp:lastModifiedBy>Sanja Vuković</cp:lastModifiedBy>
  <cp:lastPrinted>2019-01-15T07:45:00Z</cp:lastPrinted>
  <dcterms:modified xmlns:xsi="http://www.w3.org/2001/XMLSchema-instance" xsi:type="dcterms:W3CDTF">2019-01-15T07:48:00Z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(St-267-19 - čl.132.SZ-otvaranje i zaključenje mirodije.docx)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