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64625" w14:paraId="1c64625" w:rsidRDefault="00350B1E" w:rsidP="009475C3" w:rsidR="00350B1E">
      <w:pPr>
        <w15:collapsed w:val="false"/>
      </w:pPr>
      <w:bookmarkStart w:name="_GoBack" w:id="0"/>
      <w:bookmarkEnd w:id="0"/>
    </w:p>
    <w:p w:rsidRDefault="00350B1E" w:rsidP="009475C3" w:rsidR="00350B1E"/>
    <w:p w:rsidRDefault="00350B1E" w:rsidP="009475C3" w:rsidR="00350B1E"/>
    <w:p w:rsidRDefault="00D46DE5" w:rsidP="009475C3" w:rsidR="003F15CE">
      <w:r>
        <w:rPr>
          <w:noProof/>
        </w:rPr>
        <w:drawing>
          <wp:inline distR="0" distL="0" distB="0" distT="0">
            <wp:extent cy="716915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0B1E" w:rsidP="009475C3" w:rsidR="00350B1E"/>
    <w:p w:rsidRDefault="001F69A3" w:rsidP="001F69A3" w:rsidR="001F69A3">
      <w:pPr>
        <w:jc w:val="both"/>
      </w:pPr>
      <w:r>
        <w:t>REPUBLIKA HRVATSKA</w:t>
      </w:r>
    </w:p>
    <w:p w:rsidRDefault="001F69A3" w:rsidP="001F69A3" w:rsidR="001F69A3">
      <w:pPr>
        <w:jc w:val="both"/>
      </w:pPr>
      <w:r>
        <w:t>TRGOVAČKI SUD U OSIJEKU</w:t>
      </w:r>
    </w:p>
    <w:p w:rsidRDefault="001F69A3" w:rsidP="001F69A3" w:rsidR="001F69A3">
      <w:pPr>
        <w:jc w:val="both"/>
      </w:pPr>
      <w:r>
        <w:t xml:space="preserve">STALNA SLUŽBA </w:t>
      </w:r>
      <w:r w:rsidR="003F15CE">
        <w:t>U SLAVONS</w:t>
      </w:r>
      <w:r w:rsidR="005E511D">
        <w:t xml:space="preserve">KOM BRODU       </w:t>
      </w:r>
      <w:r w:rsidR="001A5CCA">
        <w:t xml:space="preserve">         </w:t>
      </w:r>
      <w:r>
        <w:t xml:space="preserve">     </w:t>
      </w:r>
    </w:p>
    <w:p w:rsidRDefault="001F69A3" w:rsidP="001F69A3" w:rsidR="001F69A3">
      <w:pPr>
        <w:jc w:val="both"/>
      </w:pPr>
      <w:r>
        <w:t>Trg pobjede 13</w:t>
      </w:r>
    </w:p>
    <w:p w:rsidRDefault="001F69A3" w:rsidP="001F69A3" w:rsidR="001F69A3">
      <w:pPr>
        <w:jc w:val="both"/>
      </w:pPr>
      <w:r>
        <w:t>35 000 Slavonski Brod</w:t>
      </w:r>
    </w:p>
    <w:p w:rsidRDefault="009E10D7" w:rsidP="008077F2" w:rsidR="0098587E">
      <w:pPr>
        <w:ind w:firstLine="708" w:left="4248"/>
        <w:jc w:val="center"/>
      </w:pPr>
      <w:r>
        <w:t xml:space="preserve">   </w:t>
      </w:r>
    </w:p>
    <w:p w:rsidRDefault="009E10D7" w:rsidP="008077F2" w:rsidR="008077F2" w:rsidRPr="00AE4E95">
      <w:pPr>
        <w:ind w:firstLine="708" w:left="4248"/>
        <w:jc w:val="center"/>
        <w:rPr>
          <w:b/>
        </w:rPr>
      </w:pPr>
      <w:r>
        <w:t xml:space="preserve">    </w:t>
      </w:r>
      <w:r w:rsidR="006E3BC0">
        <w:t xml:space="preserve">       </w:t>
      </w:r>
      <w:r>
        <w:t xml:space="preserve"> </w:t>
      </w:r>
      <w:r w:rsidR="008077F2" w:rsidRPr="00AE4E95">
        <w:rPr>
          <w:b/>
        </w:rPr>
        <w:t>Broj:  1/St-</w:t>
      </w:r>
      <w:r w:rsidR="00A56296">
        <w:rPr>
          <w:b/>
        </w:rPr>
        <w:t>353/2017-31</w:t>
      </w:r>
    </w:p>
    <w:p w:rsidRDefault="001F69A3" w:rsidP="001A5CCA" w:rsidR="001F69A3">
      <w:pPr>
        <w:jc w:val="center"/>
      </w:pPr>
      <w:r>
        <w:t>Z A K L J U Č A K</w:t>
      </w:r>
    </w:p>
    <w:p w:rsidRDefault="001F69A3" w:rsidP="001F69A3" w:rsidR="001F69A3">
      <w:pPr>
        <w:jc w:val="both"/>
      </w:pPr>
    </w:p>
    <w:p w:rsidRDefault="006E3BC0" w:rsidP="001F69A3" w:rsidR="006E3BC0">
      <w:pPr>
        <w:jc w:val="both"/>
      </w:pPr>
    </w:p>
    <w:p w:rsidRDefault="00B741D4" w:rsidP="001F69A3" w:rsidR="001F69A3">
      <w:pPr>
        <w:jc w:val="both"/>
      </w:pPr>
      <w:r>
        <w:tab/>
      </w:r>
      <w:r w:rsidR="001F69A3">
        <w:t xml:space="preserve">TRGOVAČKI SUD U OSIJEKU STALNA SLUŽBA </w:t>
      </w:r>
      <w:r w:rsidR="005E511D">
        <w:t>U SLAVONSKOM BRODU</w:t>
      </w:r>
      <w:r w:rsidR="001F69A3">
        <w:t xml:space="preserve">, po stečajnoj sutkinji </w:t>
      </w:r>
      <w:r w:rsidR="00705176">
        <w:t>Vesni Vukelić</w:t>
      </w:r>
      <w:r w:rsidR="001F69A3">
        <w:t xml:space="preserve">, </w:t>
      </w:r>
      <w:r w:rsidR="002D350A">
        <w:t xml:space="preserve">u postupku stečaja nad dužnikom AUTOPRIJEVOZ ČONDRIĆ j.d.o.o. za prijevoz i usluge, u stečaju Slavonski Brod, </w:t>
      </w:r>
      <w:proofErr w:type="spellStart"/>
      <w:r w:rsidR="002D350A">
        <w:t>Trešnjica</w:t>
      </w:r>
      <w:proofErr w:type="spellEnd"/>
      <w:r w:rsidR="002D350A">
        <w:t xml:space="preserve"> 1, OIB 69308571613</w:t>
      </w:r>
      <w:r w:rsidR="002335AC">
        <w:t xml:space="preserve"> </w:t>
      </w:r>
      <w:r w:rsidR="001F69A3">
        <w:t xml:space="preserve">dana </w:t>
      </w:r>
      <w:r w:rsidR="002D350A">
        <w:t>22</w:t>
      </w:r>
      <w:r w:rsidR="00AE4E95">
        <w:t>.veljače 2018</w:t>
      </w:r>
      <w:r w:rsidR="00C9691A">
        <w:t>.g.</w:t>
      </w:r>
      <w:r w:rsidR="001F69A3">
        <w:t xml:space="preserve"> </w:t>
      </w:r>
    </w:p>
    <w:p w:rsidRDefault="001F69A3" w:rsidP="001F69A3" w:rsidR="001F69A3">
      <w:pPr>
        <w:jc w:val="both"/>
      </w:pPr>
    </w:p>
    <w:p w:rsidRDefault="001F69A3" w:rsidP="001A5CCA" w:rsidR="001F69A3">
      <w:pPr>
        <w:jc w:val="center"/>
      </w:pPr>
      <w:r>
        <w:t>z a k l j u č i o   j e</w:t>
      </w:r>
    </w:p>
    <w:p w:rsidRDefault="006E3BC0" w:rsidP="001A5CCA" w:rsidR="006E3BC0">
      <w:pPr>
        <w:jc w:val="center"/>
      </w:pPr>
    </w:p>
    <w:p w:rsidRDefault="001F69A3" w:rsidP="001F69A3" w:rsidR="001F69A3">
      <w:pPr>
        <w:jc w:val="both"/>
      </w:pPr>
    </w:p>
    <w:p w:rsidRDefault="004D2983" w:rsidP="00113DD4" w:rsidR="00AE4E95">
      <w:pPr>
        <w:tabs>
          <w:tab w:pos="720" w:val="left"/>
        </w:tabs>
        <w:jc w:val="both"/>
      </w:pPr>
      <w:r>
        <w:tab/>
      </w:r>
      <w:r w:rsidR="00C637D1" w:rsidRPr="00AE4823">
        <w:rPr>
          <w:b/>
        </w:rPr>
        <w:t>I –</w:t>
      </w:r>
      <w:r w:rsidR="00C9691A">
        <w:rPr>
          <w:b/>
        </w:rPr>
        <w:t xml:space="preserve"> </w:t>
      </w:r>
      <w:r w:rsidR="000C278D" w:rsidRPr="000C278D">
        <w:t>Određuje se r</w:t>
      </w:r>
      <w:r w:rsidR="00AE4E95" w:rsidRPr="000C278D">
        <w:t>očište</w:t>
      </w:r>
      <w:r w:rsidR="00AE4E95" w:rsidRPr="00AE4E95">
        <w:t xml:space="preserve"> radi</w:t>
      </w:r>
      <w:r w:rsidR="00AE4E95">
        <w:t xml:space="preserve"> </w:t>
      </w:r>
      <w:r w:rsidR="002D350A">
        <w:t xml:space="preserve">saslušanja </w:t>
      </w:r>
      <w:r w:rsidR="001964A6">
        <w:t xml:space="preserve">ranije </w:t>
      </w:r>
      <w:r w:rsidR="002D350A">
        <w:t>zastupnice</w:t>
      </w:r>
      <w:r w:rsidR="000C278D">
        <w:t xml:space="preserve"> po zakonu </w:t>
      </w:r>
      <w:r w:rsidR="002D350A" w:rsidRPr="00B1570D">
        <w:rPr>
          <w:b/>
        </w:rPr>
        <w:t>RUŽICE ČONDRIĆ</w:t>
      </w:r>
      <w:r w:rsidR="000C278D">
        <w:t xml:space="preserve">, radi pribavljanja odgovarajućih obavijesti </w:t>
      </w:r>
      <w:r w:rsidR="00AE4E95">
        <w:t xml:space="preserve">na dan </w:t>
      </w:r>
      <w:r w:rsidR="005A4614">
        <w:rPr>
          <w:b/>
        </w:rPr>
        <w:t>09</w:t>
      </w:r>
      <w:r w:rsidR="00AE4E95" w:rsidRPr="00AE4E95">
        <w:rPr>
          <w:b/>
        </w:rPr>
        <w:t xml:space="preserve">.ožujka 2018.g. u </w:t>
      </w:r>
      <w:r w:rsidR="005A4614">
        <w:rPr>
          <w:b/>
        </w:rPr>
        <w:t>11,00</w:t>
      </w:r>
      <w:r w:rsidR="00AE4E95" w:rsidRPr="00AE4E95">
        <w:rPr>
          <w:b/>
        </w:rPr>
        <w:t xml:space="preserve"> sati</w:t>
      </w:r>
      <w:r w:rsidR="00AE4E95">
        <w:t>.</w:t>
      </w:r>
    </w:p>
    <w:p w:rsidRDefault="00AE4E95" w:rsidP="00113DD4" w:rsidR="00AE4E95">
      <w:pPr>
        <w:tabs>
          <w:tab w:pos="720" w:val="left"/>
        </w:tabs>
        <w:jc w:val="both"/>
      </w:pPr>
    </w:p>
    <w:p w:rsidRDefault="00AE4E95" w:rsidP="00113DD4" w:rsidR="00AE4E95">
      <w:pPr>
        <w:tabs>
          <w:tab w:pos="720" w:val="left"/>
        </w:tabs>
        <w:jc w:val="both"/>
      </w:pPr>
      <w:r>
        <w:tab/>
        <w:t xml:space="preserve">Na </w:t>
      </w:r>
      <w:r w:rsidR="00AA197D">
        <w:t>ročište se pozivaju:</w:t>
      </w:r>
    </w:p>
    <w:p w:rsidRDefault="00AA197D" w:rsidP="00626BE0" w:rsidR="00AE4E95">
      <w:pPr>
        <w:pStyle w:val="Odlomakpopisa"/>
        <w:numPr>
          <w:ilvl w:val="0"/>
          <w:numId w:val="4"/>
        </w:numPr>
        <w:tabs>
          <w:tab w:pos="720" w:val="left"/>
        </w:tabs>
        <w:jc w:val="both"/>
      </w:pPr>
      <w:r>
        <w:t>ranija zastupnica</w:t>
      </w:r>
      <w:r w:rsidR="00AE4E95">
        <w:t xml:space="preserve"> po zakonu </w:t>
      </w:r>
      <w:r>
        <w:t xml:space="preserve">Ružica </w:t>
      </w:r>
      <w:proofErr w:type="spellStart"/>
      <w:r>
        <w:t>Čondrić</w:t>
      </w:r>
      <w:proofErr w:type="spellEnd"/>
    </w:p>
    <w:p w:rsidRDefault="00AA197D" w:rsidP="00626BE0" w:rsidR="00AA197D">
      <w:pPr>
        <w:pStyle w:val="Odlomakpopisa"/>
        <w:numPr>
          <w:ilvl w:val="0"/>
          <w:numId w:val="4"/>
        </w:numPr>
        <w:tabs>
          <w:tab w:pos="720" w:val="left"/>
        </w:tabs>
        <w:jc w:val="both"/>
      </w:pPr>
      <w:r>
        <w:t>stečajni upravitelj Ivo Mijoč</w:t>
      </w:r>
    </w:p>
    <w:p w:rsidRDefault="00AE4E95" w:rsidP="00113DD4" w:rsidR="00AE4E95">
      <w:pPr>
        <w:tabs>
          <w:tab w:pos="720" w:val="left"/>
        </w:tabs>
        <w:jc w:val="both"/>
        <w:rPr>
          <w:b/>
        </w:rPr>
      </w:pPr>
    </w:p>
    <w:p w:rsidRDefault="00AE4E95" w:rsidP="00113DD4" w:rsidR="00FF6B39">
      <w:pPr>
        <w:tabs>
          <w:tab w:pos="720" w:val="left"/>
        </w:tabs>
        <w:jc w:val="both"/>
      </w:pPr>
      <w:r>
        <w:tab/>
      </w:r>
      <w:r w:rsidRPr="00AE4E95">
        <w:rPr>
          <w:b/>
        </w:rPr>
        <w:t>II</w:t>
      </w:r>
      <w:r>
        <w:t xml:space="preserve">- </w:t>
      </w:r>
      <w:r w:rsidR="003F15CE" w:rsidRPr="003F15CE">
        <w:t>Nala</w:t>
      </w:r>
      <w:r w:rsidR="00AA197D">
        <w:t xml:space="preserve">že se </w:t>
      </w:r>
      <w:r w:rsidR="007B44E3">
        <w:t xml:space="preserve">ranijoj zastupnici po zakonu </w:t>
      </w:r>
      <w:r w:rsidR="00AA197D" w:rsidRPr="00AA197D">
        <w:rPr>
          <w:b/>
        </w:rPr>
        <w:t>RUŽICI ČONDRIĆ iz Zadra, Put kotlara 3</w:t>
      </w:r>
      <w:r w:rsidR="003C52DA" w:rsidRPr="00AA197D">
        <w:rPr>
          <w:b/>
        </w:rPr>
        <w:t>,</w:t>
      </w:r>
      <w:r w:rsidR="003F15CE">
        <w:t xml:space="preserve"> </w:t>
      </w:r>
      <w:r w:rsidR="00AA197D">
        <w:t xml:space="preserve">najkasnije do ročišta </w:t>
      </w:r>
      <w:r w:rsidR="003F15CE">
        <w:t xml:space="preserve">predati sudu </w:t>
      </w:r>
      <w:r w:rsidR="00AA197D">
        <w:t>cjelokupnu poslovnu dokumentaciju dužnika, a posebice bruto bilancu za 2016.g. te sve analiti</w:t>
      </w:r>
      <w:r w:rsidR="00C91A1D">
        <w:t>čke kartice kupaca i dobavljača te stečajnom upravitelju pomagati pri ispunjavanju njegovih zadataka</w:t>
      </w:r>
      <w:r w:rsidR="0082052A">
        <w:t xml:space="preserve"> i pružiti sve obavijesti o imovini koja ulazi u stečajnu masu dužnika</w:t>
      </w:r>
      <w:r w:rsidR="00C91A1D">
        <w:t>.</w:t>
      </w:r>
    </w:p>
    <w:p w:rsidRDefault="003F15CE" w:rsidP="00113DD4" w:rsidR="003F15CE">
      <w:pPr>
        <w:tabs>
          <w:tab w:pos="720" w:val="left"/>
        </w:tabs>
        <w:jc w:val="both"/>
      </w:pPr>
    </w:p>
    <w:p w:rsidRDefault="003F15CE" w:rsidP="00A5375B" w:rsidR="001F48E4">
      <w:pPr>
        <w:tabs>
          <w:tab w:pos="720" w:val="left"/>
        </w:tabs>
        <w:jc w:val="both"/>
      </w:pPr>
      <w:r>
        <w:tab/>
      </w:r>
      <w:r w:rsidRPr="003F15CE">
        <w:rPr>
          <w:b/>
        </w:rPr>
        <w:t>II</w:t>
      </w:r>
      <w:r w:rsidR="004A6AF6">
        <w:rPr>
          <w:b/>
        </w:rPr>
        <w:t>I</w:t>
      </w:r>
      <w:r w:rsidR="008077F2">
        <w:t xml:space="preserve">- </w:t>
      </w:r>
      <w:r w:rsidR="00626BE0">
        <w:t xml:space="preserve">Ukoliko </w:t>
      </w:r>
      <w:r w:rsidR="007B44E3">
        <w:t xml:space="preserve">ranija zakonska zastupnica Ružica </w:t>
      </w:r>
      <w:proofErr w:type="spellStart"/>
      <w:r w:rsidR="007B44E3">
        <w:t>Čondrić</w:t>
      </w:r>
      <w:proofErr w:type="spellEnd"/>
      <w:r w:rsidR="007A368E">
        <w:t xml:space="preserve"> </w:t>
      </w:r>
      <w:r w:rsidR="00127DEC">
        <w:t>ne ispuni dužnosti</w:t>
      </w:r>
      <w:r w:rsidR="002879D4">
        <w:t xml:space="preserve"> navedene u točki</w:t>
      </w:r>
      <w:r w:rsidR="00A779FE">
        <w:t xml:space="preserve"> II</w:t>
      </w:r>
      <w:r w:rsidR="009608A4">
        <w:t xml:space="preserve">, </w:t>
      </w:r>
      <w:proofErr w:type="spellStart"/>
      <w:r w:rsidR="009608A4">
        <w:t>zapr</w:t>
      </w:r>
      <w:r w:rsidR="004649D2">
        <w:t>i</w:t>
      </w:r>
      <w:r w:rsidR="00127DEC">
        <w:t>jećuje</w:t>
      </w:r>
      <w:proofErr w:type="spellEnd"/>
      <w:r w:rsidR="00127DEC">
        <w:t xml:space="preserve"> </w:t>
      </w:r>
      <w:r w:rsidR="00626BE0">
        <w:t>joj</w:t>
      </w:r>
      <w:r w:rsidR="00127DEC">
        <w:t xml:space="preserve"> se novčanom kaznom do 10.000,00 kn</w:t>
      </w:r>
      <w:r w:rsidR="0043246E">
        <w:t>, a u slučaju neodazivanja na ročište, odredit</w:t>
      </w:r>
      <w:r w:rsidR="004649D2">
        <w:t xml:space="preserve"> će se</w:t>
      </w:r>
      <w:r w:rsidR="00626BE0">
        <w:t xml:space="preserve"> njezi</w:t>
      </w:r>
      <w:r w:rsidR="007B44E3">
        <w:t>n</w:t>
      </w:r>
      <w:r w:rsidR="0043246E">
        <w:t>o prinudno dovođenje</w:t>
      </w:r>
      <w:r w:rsidR="00127DEC">
        <w:t>.</w:t>
      </w:r>
    </w:p>
    <w:p w:rsidRDefault="00C637D1" w:rsidP="005B5114" w:rsidR="00C637D1">
      <w:pPr>
        <w:tabs>
          <w:tab w:pos="720" w:val="left"/>
        </w:tabs>
        <w:jc w:val="both"/>
      </w:pPr>
      <w:r>
        <w:tab/>
      </w:r>
      <w:r>
        <w:tab/>
      </w:r>
    </w:p>
    <w:p w:rsidRDefault="00350B1E" w:rsidP="005B5114" w:rsidR="00350B1E">
      <w:pPr>
        <w:tabs>
          <w:tab w:pos="720" w:val="left"/>
        </w:tabs>
        <w:jc w:val="both"/>
      </w:pPr>
    </w:p>
    <w:p w:rsidRDefault="00C637D1" w:rsidP="00C637D1" w:rsidR="00C637D1">
      <w:pPr>
        <w:jc w:val="center"/>
      </w:pPr>
      <w:r w:rsidRPr="005A0E71">
        <w:t>Obrazloženje</w:t>
      </w:r>
    </w:p>
    <w:p w:rsidRDefault="006E3BC0" w:rsidP="00C637D1" w:rsidR="006E3BC0">
      <w:pPr>
        <w:jc w:val="center"/>
      </w:pPr>
    </w:p>
    <w:p w:rsidRDefault="005A5C3B" w:rsidP="00C637D1" w:rsidR="005A5C3B">
      <w:pPr>
        <w:jc w:val="center"/>
      </w:pPr>
    </w:p>
    <w:p w:rsidRDefault="005A5C3B" w:rsidP="005A5C3B" w:rsidR="005A5C3B">
      <w:pPr>
        <w:jc w:val="both"/>
      </w:pPr>
      <w:r>
        <w:tab/>
        <w:t xml:space="preserve">Rješenjem ovog suda br. St-353/2017-19 od 24.studenog 2017.g. otvoren je stečajni postupak nad dužnikom AUTOPRIJEVOZ ČONDRIĆ j.d.o.o. za prijevoz i usluge, u stečaju Slavonski Brod, </w:t>
      </w:r>
      <w:proofErr w:type="spellStart"/>
      <w:r>
        <w:t>Trešnjica</w:t>
      </w:r>
      <w:proofErr w:type="spellEnd"/>
      <w:r>
        <w:t xml:space="preserve"> 1, OIB 69308571613.</w:t>
      </w:r>
    </w:p>
    <w:p w:rsidRDefault="00350B1E" w:rsidP="008077F2" w:rsidR="00350B1E">
      <w:pPr>
        <w:ind w:firstLine="708"/>
      </w:pPr>
    </w:p>
    <w:p w:rsidRDefault="006E3BC0" w:rsidP="008077F2" w:rsidR="006E3BC0">
      <w:pPr>
        <w:ind w:firstLine="708"/>
      </w:pPr>
    </w:p>
    <w:p w:rsidRDefault="006E3BC0" w:rsidP="008077F2" w:rsidR="006E3BC0">
      <w:pPr>
        <w:ind w:firstLine="708"/>
      </w:pPr>
    </w:p>
    <w:p w:rsidRDefault="006E3BC0" w:rsidP="008077F2" w:rsidR="006E3BC0">
      <w:pPr>
        <w:ind w:firstLine="708"/>
      </w:pPr>
    </w:p>
    <w:p w:rsidRDefault="006E3BC0" w:rsidP="008077F2" w:rsidR="006E3BC0">
      <w:pPr>
        <w:ind w:firstLine="708"/>
      </w:pPr>
    </w:p>
    <w:p w:rsidRDefault="006E3BC0" w:rsidP="006E3BC0" w:rsidR="006E3BC0">
      <w:pPr>
        <w:ind w:firstLine="708"/>
        <w:jc w:val="right"/>
        <w:rPr>
          <w:b/>
        </w:rPr>
      </w:pPr>
    </w:p>
    <w:p w:rsidRDefault="006E3BC0" w:rsidP="006E3BC0" w:rsidR="006E3BC0">
      <w:pPr>
        <w:ind w:firstLine="708"/>
        <w:jc w:val="right"/>
        <w:rPr>
          <w:b/>
        </w:rPr>
      </w:pPr>
    </w:p>
    <w:p w:rsidRDefault="006E3BC0" w:rsidP="006E3BC0" w:rsidR="006E3BC0">
      <w:pPr>
        <w:ind w:firstLine="708"/>
        <w:jc w:val="right"/>
        <w:rPr>
          <w:b/>
        </w:rPr>
      </w:pPr>
      <w:r w:rsidRPr="00AE4E95">
        <w:rPr>
          <w:b/>
        </w:rPr>
        <w:t>Broj:  1/St-</w:t>
      </w:r>
      <w:r w:rsidR="00A56296">
        <w:rPr>
          <w:b/>
        </w:rPr>
        <w:t>353/2017-31</w:t>
      </w:r>
    </w:p>
    <w:p w:rsidRDefault="006E3BC0" w:rsidP="006E3BC0" w:rsidR="006E3BC0">
      <w:pPr>
        <w:ind w:firstLine="708"/>
        <w:jc w:val="right"/>
        <w:rPr>
          <w:b/>
        </w:rPr>
      </w:pPr>
    </w:p>
    <w:p w:rsidRDefault="006E3BC0" w:rsidP="006E3BC0" w:rsidR="006E3BC0">
      <w:pPr>
        <w:ind w:firstLine="708"/>
        <w:jc w:val="right"/>
      </w:pPr>
    </w:p>
    <w:p w:rsidRDefault="005A5C3B" w:rsidP="008077F2" w:rsidR="00350B1E">
      <w:pPr>
        <w:ind w:firstLine="708"/>
      </w:pPr>
      <w:r>
        <w:t xml:space="preserve">Na izvještajnom ročištu održanom 22.veljače 2018.g. stečajni upravitelj izvijestio </w:t>
      </w:r>
      <w:r w:rsidR="001361C4">
        <w:t xml:space="preserve">je </w:t>
      </w:r>
      <w:r>
        <w:t xml:space="preserve">sud i vjerovnike da nije bio u mogućnosti doći u posjed cjelokupne poslovne dokumentacije stečajnog dužnika niti imovine koja se sastoji od ukupno </w:t>
      </w:r>
      <w:r w:rsidR="001361C4">
        <w:t xml:space="preserve">7 motornih i priključnih vozila jer je ranija zastupnica po zakonu Ružica </w:t>
      </w:r>
      <w:proofErr w:type="spellStart"/>
      <w:r w:rsidR="001361C4">
        <w:t>Čondrić</w:t>
      </w:r>
      <w:proofErr w:type="spellEnd"/>
      <w:r w:rsidR="001361C4">
        <w:t xml:space="preserve"> </w:t>
      </w:r>
      <w:r w:rsidR="00A25DFE">
        <w:t xml:space="preserve">odbila suradnju </w:t>
      </w:r>
      <w:r w:rsidR="001361C4">
        <w:t>te nije primala pismena na prijavljenu adresu prebivališta, niti mu je dostavila zatraženu dokumentaciju koja je bila nužna za podnošenje</w:t>
      </w:r>
      <w:r w:rsidR="000908AD">
        <w:t xml:space="preserve"> cjelovitog</w:t>
      </w:r>
      <w:r w:rsidR="001361C4">
        <w:t xml:space="preserve"> izvješća o gospodarskom položaju dužnika, zbog čega vjerovnici na ročištu nisu mogli donositi odluke o unovčenju imovine i naplati potraživanja koje dužnik evidentira u bilanci za 2016.g.</w:t>
      </w:r>
    </w:p>
    <w:p w:rsidRDefault="000908AD" w:rsidP="008077F2" w:rsidR="000908AD">
      <w:pPr>
        <w:ind w:firstLine="708"/>
      </w:pPr>
    </w:p>
    <w:p w:rsidRDefault="000558C6" w:rsidP="00A779FE" w:rsidR="005B5114">
      <w:pPr>
        <w:ind w:firstLine="708"/>
      </w:pPr>
      <w:r>
        <w:t>Kako je zakonska zastupnica odbila suradnju te nije dostavila</w:t>
      </w:r>
      <w:r w:rsidR="00B81FA2">
        <w:t xml:space="preserve"> traženu dokumentaciju nužnu za utvrđivanje činjenica odlučnih z</w:t>
      </w:r>
      <w:r w:rsidR="00A47AA4">
        <w:t xml:space="preserve">a </w:t>
      </w:r>
      <w:r>
        <w:t>provođenje stečajnoga postupka, to je istu</w:t>
      </w:r>
      <w:r w:rsidR="00B81FA2">
        <w:t xml:space="preserve"> valjalo pozvati na suradnji i zaprijetiti novčanom kaznom</w:t>
      </w:r>
      <w:r w:rsidR="00902F12">
        <w:t xml:space="preserve"> u slučaju </w:t>
      </w:r>
      <w:proofErr w:type="spellStart"/>
      <w:r w:rsidR="00902F12">
        <w:t>nepostupanja</w:t>
      </w:r>
      <w:proofErr w:type="spellEnd"/>
      <w:r w:rsidR="00902F12">
        <w:t xml:space="preserve"> po nalogu suda</w:t>
      </w:r>
      <w:r>
        <w:t>,</w:t>
      </w:r>
      <w:r w:rsidR="00902F12">
        <w:t xml:space="preserve"> uz primjenu odredbe </w:t>
      </w:r>
      <w:r w:rsidR="00AE4AA4">
        <w:t xml:space="preserve">čl.177, </w:t>
      </w:r>
      <w:r w:rsidR="00902F12">
        <w:t xml:space="preserve">čl.178 </w:t>
      </w:r>
      <w:r w:rsidR="00AE4AA4">
        <w:t xml:space="preserve">i čl. 180 </w:t>
      </w:r>
      <w:r w:rsidR="00902F12">
        <w:t>Stečajnog zakona (NN br.</w:t>
      </w:r>
      <w:r>
        <w:t xml:space="preserve"> 71/15,</w:t>
      </w:r>
      <w:r w:rsidR="006D61F9">
        <w:t xml:space="preserve"> </w:t>
      </w:r>
      <w:r w:rsidR="00902F12">
        <w:t>10</w:t>
      </w:r>
      <w:r w:rsidR="00A779FE">
        <w:t>4</w:t>
      </w:r>
      <w:r w:rsidR="00902F12">
        <w:t>/17).</w:t>
      </w:r>
      <w:r w:rsidR="00C637D1">
        <w:tab/>
      </w:r>
    </w:p>
    <w:p w:rsidRDefault="00350B1E" w:rsidP="00A779FE" w:rsidR="00350B1E">
      <w:pPr>
        <w:ind w:firstLine="708"/>
      </w:pPr>
    </w:p>
    <w:p w:rsidRDefault="00C637D1" w:rsidP="00C637D1" w:rsidR="00C637D1">
      <w:pPr>
        <w:jc w:val="both"/>
      </w:pPr>
      <w:r>
        <w:tab/>
      </w:r>
      <w:r>
        <w:tab/>
      </w:r>
      <w:r>
        <w:tab/>
        <w:t xml:space="preserve">                  U Slav. Brodu, </w:t>
      </w:r>
      <w:r w:rsidR="000558C6">
        <w:t>22</w:t>
      </w:r>
      <w:r w:rsidR="009608A4">
        <w:t>.veljače 2018</w:t>
      </w:r>
      <w:r>
        <w:t>.</w:t>
      </w:r>
      <w:r w:rsidR="003F15CE">
        <w:t>g.</w:t>
      </w:r>
    </w:p>
    <w:p w:rsidRDefault="003F15CE" w:rsidP="00C637D1" w:rsidR="003F15CE">
      <w:pPr>
        <w:jc w:val="both"/>
      </w:pPr>
    </w:p>
    <w:p w:rsidRDefault="00350B1E" w:rsidP="00C637D1" w:rsidR="00350B1E">
      <w:pPr>
        <w:jc w:val="both"/>
      </w:pP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</w:t>
      </w:r>
      <w:r w:rsidR="0049278C">
        <w:t xml:space="preserve">              </w:t>
      </w:r>
      <w:r>
        <w:t xml:space="preserve">  </w:t>
      </w:r>
      <w:r w:rsidR="0049278C">
        <w:t>STEČAJNA</w:t>
      </w:r>
      <w:r>
        <w:t xml:space="preserve"> SU</w:t>
      </w:r>
      <w:r w:rsidR="0049278C">
        <w:t>TKINJA</w:t>
      </w:r>
      <w:r>
        <w:t>:</w:t>
      </w:r>
    </w:p>
    <w:p w:rsidRDefault="00C637D1" w:rsidP="00C637D1" w:rsidR="00C637D1">
      <w:pPr>
        <w:jc w:val="both"/>
      </w:pPr>
      <w:r>
        <w:t xml:space="preserve">                                                                                                                      </w:t>
      </w:r>
      <w:smartTag w:element="PersonName" w:uri="urn:schemas-microsoft-com:office:smarttags">
        <w:r>
          <w:t>Vesna Vukelić</w:t>
        </w:r>
      </w:smartTag>
      <w:r>
        <w:t xml:space="preserve"> </w:t>
      </w:r>
    </w:p>
    <w:p w:rsidRDefault="00C637D1" w:rsidP="00C637D1" w:rsidR="00C637D1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LIJEKU:</w:t>
      </w:r>
    </w:p>
    <w:p w:rsidRDefault="00C637D1" w:rsidP="00C637D1" w:rsidR="00C637D1">
      <w:pPr>
        <w:rPr>
          <w:sz w:val="20"/>
          <w:szCs w:val="20"/>
        </w:rPr>
      </w:pPr>
      <w:r>
        <w:rPr>
          <w:sz w:val="20"/>
          <w:szCs w:val="20"/>
        </w:rPr>
        <w:t>Prot</w:t>
      </w:r>
      <w:r w:rsidR="00354E14">
        <w:rPr>
          <w:sz w:val="20"/>
          <w:szCs w:val="20"/>
        </w:rPr>
        <w:t>iv ovog zaključka nije dopušten</w:t>
      </w:r>
      <w:r>
        <w:rPr>
          <w:sz w:val="20"/>
          <w:szCs w:val="20"/>
        </w:rPr>
        <w:t xml:space="preserve"> </w:t>
      </w:r>
      <w:r w:rsidR="00354E14">
        <w:rPr>
          <w:sz w:val="20"/>
          <w:szCs w:val="20"/>
        </w:rPr>
        <w:t>pravni lijek</w:t>
      </w:r>
      <w:r w:rsidR="00742672">
        <w:rPr>
          <w:sz w:val="20"/>
          <w:szCs w:val="20"/>
        </w:rPr>
        <w:t>.</w:t>
      </w:r>
    </w:p>
    <w:p w:rsidRDefault="009E10D7" w:rsidP="00C637D1" w:rsidR="009E10D7"/>
    <w:p w:rsidRDefault="009608A4" w:rsidP="00C637D1" w:rsidR="009608A4"/>
    <w:p w:rsidRDefault="009608A4" w:rsidP="00C637D1" w:rsidR="009608A4">
      <w:r>
        <w:t>Dostaviti putem mrežne stranice e-Oglasna ploča suda:</w:t>
      </w:r>
    </w:p>
    <w:p w:rsidRDefault="009608A4" w:rsidP="00C637D1" w:rsidR="009608A4">
      <w:r>
        <w:t>- predlagatelju</w:t>
      </w:r>
    </w:p>
    <w:p w:rsidRDefault="009608A4" w:rsidP="00C637D1" w:rsidR="009608A4">
      <w:r>
        <w:t xml:space="preserve">- </w:t>
      </w:r>
      <w:r w:rsidR="006D61F9">
        <w:t>stečajnom upravitelju</w:t>
      </w:r>
    </w:p>
    <w:p w:rsidRDefault="006D61F9" w:rsidP="00C637D1" w:rsidR="006D61F9">
      <w:r>
        <w:t>- ranijoj zakonskoj zastupnici</w:t>
      </w:r>
    </w:p>
    <w:sectPr w:rsidSect="009E10D7" w:rsidR="006D61F9">
      <w:pgSz w:h="16838" w:w="11906"/>
      <w:pgMar w:gutter="0" w:footer="708" w:header="708" w:left="1417" w:bottom="1417" w:right="1417" w:top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B50BC"/>
    <w:multiLevelType w:val="hybridMultilevel"/>
    <w:tmpl w:val="FCA2952E"/>
    <w:lvl w:tplc="B3DEE9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52C9313C"/>
    <w:multiLevelType w:val="hybridMultilevel"/>
    <w:tmpl w:val="2C645CC8"/>
    <w:lvl w:tplc="E554562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AA33AE7"/>
    <w:multiLevelType w:val="hybridMultilevel"/>
    <w:tmpl w:val="0E5A0C86"/>
    <w:lvl w:tplc="A1C8E258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0C6539"/>
    <w:multiLevelType w:val="hybridMultilevel"/>
    <w:tmpl w:val="2F7C1D8E"/>
    <w:lvl w:tplc="BD4EE52A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69A3"/>
    <w:rsid w:val="000206DC"/>
    <w:rsid w:val="000558C6"/>
    <w:rsid w:val="00060D1B"/>
    <w:rsid w:val="00065448"/>
    <w:rsid w:val="00084191"/>
    <w:rsid w:val="000908AD"/>
    <w:rsid w:val="000C278D"/>
    <w:rsid w:val="00107C05"/>
    <w:rsid w:val="00113DD4"/>
    <w:rsid w:val="00127DEC"/>
    <w:rsid w:val="00131713"/>
    <w:rsid w:val="001361C4"/>
    <w:rsid w:val="00165DBA"/>
    <w:rsid w:val="001964A6"/>
    <w:rsid w:val="001A5CCA"/>
    <w:rsid w:val="001B0E03"/>
    <w:rsid w:val="001C2BE1"/>
    <w:rsid w:val="001D45D3"/>
    <w:rsid w:val="001F1EB3"/>
    <w:rsid w:val="001F48E4"/>
    <w:rsid w:val="001F69A3"/>
    <w:rsid w:val="00204BC4"/>
    <w:rsid w:val="002335AC"/>
    <w:rsid w:val="00260EAC"/>
    <w:rsid w:val="002879D4"/>
    <w:rsid w:val="00293E7E"/>
    <w:rsid w:val="002A1E41"/>
    <w:rsid w:val="002D174A"/>
    <w:rsid w:val="002D350A"/>
    <w:rsid w:val="002E292F"/>
    <w:rsid w:val="00350B1E"/>
    <w:rsid w:val="00354E14"/>
    <w:rsid w:val="0037103A"/>
    <w:rsid w:val="003C41E5"/>
    <w:rsid w:val="003C52DA"/>
    <w:rsid w:val="003D7D66"/>
    <w:rsid w:val="003E4D51"/>
    <w:rsid w:val="003F15CE"/>
    <w:rsid w:val="00413859"/>
    <w:rsid w:val="0041419E"/>
    <w:rsid w:val="0043246E"/>
    <w:rsid w:val="00436D41"/>
    <w:rsid w:val="004649D2"/>
    <w:rsid w:val="00492218"/>
    <w:rsid w:val="0049278C"/>
    <w:rsid w:val="004A6AF6"/>
    <w:rsid w:val="004B005F"/>
    <w:rsid w:val="004C26A4"/>
    <w:rsid w:val="004D2983"/>
    <w:rsid w:val="00547287"/>
    <w:rsid w:val="0055265E"/>
    <w:rsid w:val="00590EC7"/>
    <w:rsid w:val="005A4614"/>
    <w:rsid w:val="005A5C3B"/>
    <w:rsid w:val="005B5114"/>
    <w:rsid w:val="005B77E1"/>
    <w:rsid w:val="005C72BC"/>
    <w:rsid w:val="005C752E"/>
    <w:rsid w:val="005E511D"/>
    <w:rsid w:val="005F7345"/>
    <w:rsid w:val="006021F6"/>
    <w:rsid w:val="006211B2"/>
    <w:rsid w:val="00626BE0"/>
    <w:rsid w:val="00627579"/>
    <w:rsid w:val="00630950"/>
    <w:rsid w:val="006A1695"/>
    <w:rsid w:val="006D61F9"/>
    <w:rsid w:val="006E3BC0"/>
    <w:rsid w:val="00705176"/>
    <w:rsid w:val="007373D5"/>
    <w:rsid w:val="007405EF"/>
    <w:rsid w:val="00742672"/>
    <w:rsid w:val="007528B3"/>
    <w:rsid w:val="0078726A"/>
    <w:rsid w:val="00796E07"/>
    <w:rsid w:val="007A368E"/>
    <w:rsid w:val="007A5190"/>
    <w:rsid w:val="007B44E3"/>
    <w:rsid w:val="007C073F"/>
    <w:rsid w:val="007E2BEE"/>
    <w:rsid w:val="008077F2"/>
    <w:rsid w:val="0082052A"/>
    <w:rsid w:val="008614F9"/>
    <w:rsid w:val="008E5F6E"/>
    <w:rsid w:val="00902F12"/>
    <w:rsid w:val="00940E27"/>
    <w:rsid w:val="009475C3"/>
    <w:rsid w:val="00956A3A"/>
    <w:rsid w:val="009608A4"/>
    <w:rsid w:val="009608DB"/>
    <w:rsid w:val="0098587E"/>
    <w:rsid w:val="009A10DE"/>
    <w:rsid w:val="009B5A90"/>
    <w:rsid w:val="009E10D7"/>
    <w:rsid w:val="009F683E"/>
    <w:rsid w:val="00A056ED"/>
    <w:rsid w:val="00A05C75"/>
    <w:rsid w:val="00A152F2"/>
    <w:rsid w:val="00A25DFE"/>
    <w:rsid w:val="00A27FD2"/>
    <w:rsid w:val="00A31486"/>
    <w:rsid w:val="00A47AA4"/>
    <w:rsid w:val="00A52BE4"/>
    <w:rsid w:val="00A5375B"/>
    <w:rsid w:val="00A5396B"/>
    <w:rsid w:val="00A56296"/>
    <w:rsid w:val="00A65335"/>
    <w:rsid w:val="00A73B31"/>
    <w:rsid w:val="00A7622D"/>
    <w:rsid w:val="00A779FE"/>
    <w:rsid w:val="00AA197D"/>
    <w:rsid w:val="00AA456F"/>
    <w:rsid w:val="00AB0294"/>
    <w:rsid w:val="00AD32BE"/>
    <w:rsid w:val="00AE4AA4"/>
    <w:rsid w:val="00AE4E95"/>
    <w:rsid w:val="00AF6909"/>
    <w:rsid w:val="00B01357"/>
    <w:rsid w:val="00B1570D"/>
    <w:rsid w:val="00B741D4"/>
    <w:rsid w:val="00B75EB4"/>
    <w:rsid w:val="00B81FA2"/>
    <w:rsid w:val="00C637D1"/>
    <w:rsid w:val="00C74176"/>
    <w:rsid w:val="00C91A1D"/>
    <w:rsid w:val="00C9691A"/>
    <w:rsid w:val="00CA4EA7"/>
    <w:rsid w:val="00CA4EEC"/>
    <w:rsid w:val="00CB4704"/>
    <w:rsid w:val="00CB7B07"/>
    <w:rsid w:val="00D36D01"/>
    <w:rsid w:val="00D44392"/>
    <w:rsid w:val="00D46DE5"/>
    <w:rsid w:val="00DD3EBE"/>
    <w:rsid w:val="00E057DB"/>
    <w:rsid w:val="00F150C2"/>
    <w:rsid w:val="00F3246C"/>
    <w:rsid w:val="00F5641F"/>
    <w:rsid w:val="00FC5C84"/>
    <w:rsid w:val="00FE5492"/>
    <w:rsid w:val="00FF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4EA7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6B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2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2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2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2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2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CA4EA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4EA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26BE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2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2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2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2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2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2018.</izvorni_sadrzaj>
    <derivirana_varijabla naziv="DomainObject.DatumDonosenjaOdluke_1">22.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33199.04</izvorni_sadrzaj>
    <derivirana_varijabla naziv="DomainObject.Predmet.InicijalnaVrijednost_1">33199.04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St-353/2017</izvorni_sadrzaj>
    <derivirana_varijabla naziv="DomainObject.Predmet.OznakaBroj_1">St-353/2017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AUTOPRIJEVOZ ČONDRIĆ j.d.o.o. za prijevoz i usluge</izvorni_sadrzaj>
    <derivirana_varijabla naziv="DomainObject.Predmet.ProtustrankaFormated_1">  AUTOPRIJEVOZ ČONDRIĆ j.d.o.o. za prijevoz i usluge</derivirana_varijabla>
  </DomainObject.Predmet.ProtustrankaFormated>
  <DomainObject.Predmet.ProtustrankaFormatedOIB>
    <izvorni_sadrzaj>  AUTOPRIJEVOZ ČONDRIĆ j.d.o.o. za prijevoz i usluge, OIB 69308571613</izvorni_sadrzaj>
    <derivirana_varijabla naziv="DomainObject.Predmet.ProtustrankaFormatedOIB_1">  AUTOPRIJEVOZ ČONDRIĆ j.d.o.o. za prijevoz i usluge, OIB 69308571613</derivirana_varijabla>
  </DomainObject.Predmet.ProtustrankaFormatedOIB>
  <DomainObject.Predmet.ProtustrankaFormatedWithAdress>
    <izvorni_sadrzaj> AUTOPRIJEVOZ ČONDRIĆ j.d.o.o. za prijevoz i usluge, Trešnjica 1, 35000 Slavonski Brod</izvorni_sadrzaj>
    <derivirana_varijabla naziv="DomainObject.Predmet.ProtustrankaFormatedWithAdress_1"> AUTOPRIJEVOZ ČONDRIĆ j.d.o.o. za prijevoz i usluge, Trešnjica 1, 35000 Slavonski Brod</derivirana_varijabla>
  </DomainObject.Predmet.ProtustrankaFormatedWithAdress>
  <DomainObject.Predmet.ProtustrankaFormatedWithAdressOIB>
    <izvorni_sadrzaj> AUTOPRIJEVOZ ČONDRIĆ j.d.o.o. za prijevoz i usluge, OIB 69308571613, Trešnjica 1, 35000 Slavonski Brod</izvorni_sadrzaj>
    <derivirana_varijabla naziv="DomainObject.Predmet.ProtustrankaFormatedWithAdressOIB_1"> AUTOPRIJEVOZ ČONDRIĆ j.d.o.o. za prijevoz i usluge, OIB 69308571613, Trešnjica 1, 35000 Slavonski Brod</derivirana_varijabla>
  </DomainObject.Predmet.ProtustrankaFormatedWithAdressOIB>
  <DomainObject.Predmet.ProtustrankaWithAdress>
    <izvorni_sadrzaj>AUTOPRIJEVOZ ČONDRIĆ j.d.o.o. za prijevoz i usluge Trešnjica 1, 35000 Slavonski Brod</izvorni_sadrzaj>
    <derivirana_varijabla naziv="DomainObject.Predmet.ProtustrankaWithAdress_1">AUTOPRIJEVOZ ČONDRIĆ j.d.o.o. za prijevoz i usluge Trešnjica 1, 35000 Slavonski Brod</derivirana_varijabla>
  </DomainObject.Predmet.ProtustrankaWithAdress>
  <DomainObject.Predmet.ProtustrankaWithAdressOIB>
    <izvorni_sadrzaj>AUTOPRIJEVOZ ČONDRIĆ j.d.o.o. za prijevoz i usluge, OIB 69308571613, Trešnjica 1, 35000 Slavonski Brod</izvorni_sadrzaj>
    <derivirana_varijabla naziv="DomainObject.Predmet.ProtustrankaWithAdressOIB_1">AUTOPRIJEVOZ ČONDRIĆ j.d.o.o. za prijevoz i usluge, OIB 69308571613, Trešnjica 1, 35000 Slavonski Brod</derivirana_varijabla>
  </DomainObject.Predmet.ProtustrankaWithAdressOIB>
  <DomainObject.Predmet.ProtustrankaNazivFormated>
    <izvorni_sadrzaj>AUTOPRIJEVOZ ČONDRIĆ j.d.o.o. za prijevoz i usluge</izvorni_sadrzaj>
    <derivirana_varijabla naziv="DomainObject.Predmet.ProtustrankaNazivFormated_1">AUTOPRIJEVOZ ČONDRIĆ j.d.o.o. za prijevoz i usluge</derivirana_varijabla>
  </DomainObject.Predmet.ProtustrankaNazivFormated>
  <DomainObject.Predmet.ProtustrankaNazivFormatedOIB>
    <izvorni_sadrzaj>AUTOPRIJEVOZ ČONDRIĆ j.d.o.o. za prijevoz i usluge, OIB 69308571613</izvorni_sadrzaj>
    <derivirana_varijabla naziv="DomainObject.Predmet.ProtustrankaNazivFormatedOIB_1">AUTOPRIJEVOZ ČONDRIĆ j.d.o.o. za prijevoz i usluge, OIB 69308571613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AUTOPRIJEVOZ ČONDRIĆ j.d.o.o. za prijevoz i usluge</item>
    </izvorni_sadrzaj>
    <derivirana_varijabla naziv="DomainObject.Predmet.ProtuStrankaListFormated_1">
      <item>AUTOPRIJEVOZ ČONDRIĆ j.d.o.o. za prijevoz i usluge</item>
    </derivirana_varijabla>
  </DomainObject.Predmet.ProtuStrankaListFormated>
  <DomainObject.Predmet.ProtuStrankaListFormatedOIB>
    <izvorni_sadrzaj>
      <item>AUTOPRIJEVOZ ČONDRIĆ j.d.o.o. za prijevoz i usluge, OIB 69308571613</item>
    </izvorni_sadrzaj>
    <derivirana_varijabla naziv="DomainObject.Predmet.ProtuStrankaListFormatedOIB_1">
      <item>AUTOPRIJEVOZ ČONDRIĆ j.d.o.o. za prijevoz i usluge, OIB 69308571613</item>
    </derivirana_varijabla>
  </DomainObject.Predmet.ProtuStrankaListFormatedOIB>
  <DomainObject.Predmet.ProtuStrankaListFormatedWithAdress>
    <izvorni_sadrzaj>
      <item>AUTOPRIJEVOZ ČONDRIĆ j.d.o.o. za prijevoz i usluge, Trešnjica 1, 35000 Slavonski Brod</item>
    </izvorni_sadrzaj>
    <derivirana_varijabla naziv="DomainObject.Predmet.ProtuStrankaListFormatedWithAdress_1">
      <item>AUTOPRIJEVOZ ČONDRIĆ j.d.o.o. za prijevoz i usluge, Trešnjica 1, 35000 Slavonski Brod</item>
    </derivirana_varijabla>
  </DomainObject.Predmet.ProtuStrankaListFormatedWithAdress>
  <DomainObject.Predmet.ProtuStrankaListFormatedWithAdressOIB>
    <izvorni_sadrzaj>
      <item>AUTOPRIJEVOZ ČONDRIĆ j.d.o.o. za prijevoz i usluge, OIB 69308571613, Trešnjica 1, 35000 Slavonski Brod</item>
    </izvorni_sadrzaj>
    <derivirana_varijabla naziv="DomainObject.Predmet.ProtuStrankaListFormatedWithAdressOIB_1">
      <item>AUTOPRIJEVOZ ČONDRIĆ j.d.o.o. za prijevoz i usluge, OIB 69308571613, Trešnjica 1, 35000 Slavonski Brod</item>
    </derivirana_varijabla>
  </DomainObject.Predmet.ProtuStrankaListFormatedWithAdressOIB>
  <DomainObject.Predmet.ProtuStrankaListNazivFormated>
    <izvorni_sadrzaj>
      <item>AUTOPRIJEVOZ ČONDRIĆ j.d.o.o. za prijevoz i usluge</item>
    </izvorni_sadrzaj>
    <derivirana_varijabla naziv="DomainObject.Predmet.ProtuStrankaListNazivFormated_1">
      <item>AUTOPRIJEVOZ ČONDRIĆ j.d.o.o. za prijevoz i usluge</item>
    </derivirana_varijabla>
  </DomainObject.Predmet.ProtuStrankaListNazivFormated>
  <DomainObject.Predmet.ProtuStrankaListNazivFormatedOIB>
    <izvorni_sadrzaj>
      <item>AUTOPRIJEVOZ ČONDRIĆ j.d.o.o. za prijevoz i usluge, OIB 69308571613</item>
    </izvorni_sadrzaj>
    <derivirana_varijabla naziv="DomainObject.Predmet.ProtuStrankaListNazivFormatedOIB_1">
      <item>AUTOPRIJEVOZ ČONDRIĆ j.d.o.o. za prijevoz i usluge, OIB 69308571613</item>
    </derivirana_varijabla>
  </DomainObject.Predmet.ProtuStrankaListNazivFormatedOIB>
  <DomainObject.Predmet.OstaliListFormated>
    <izvorni_sadrzaj>
      <item>RUŽICA ČONDRIĆ</item>
      <item>Ivo Mijoč</item>
      <item>Vesna Lazarić</item>
    </izvorni_sadrzaj>
    <derivirana_varijabla naziv="DomainObject.Predmet.OstaliListFormated_1">
      <item>RUŽICA ČONDRIĆ</item>
      <item>Ivo Mijoč</item>
      <item>Vesna Lazarić</item>
    </derivirana_varijabla>
  </DomainObject.Predmet.OstaliListFormated>
  <DomainObject.Predmet.OstaliListFormatedOIB>
    <izvorni_sadrzaj>
      <item>RUŽICA ČONDRIĆ, OIB 65982908966</item>
      <item>Ivo Mijoč, OIB 15425129018</item>
      <item>Vesna Lazarić</item>
    </izvorni_sadrzaj>
    <derivirana_varijabla naziv="DomainObject.Predmet.OstaliListFormatedOIB_1">
      <item>RUŽICA ČONDRIĆ, OIB 65982908966</item>
      <item>Ivo Mijoč, OIB 15425129018</item>
      <item>Vesna Lazarić</item>
    </derivirana_varijabla>
  </DomainObject.Predmet.OstaliListFormatedOIB>
  <DomainObject.Predmet.OstaliListFormatedWithAdress>
    <izvorni_sadrzaj>
      <item>RUŽICA ČONDRIĆ, Trešnjica 1, 35000 Slavonski Brod</item>
      <item>Ivo Mijoč</item>
      <item>Vesna Lazarić</item>
    </izvorni_sadrzaj>
    <derivirana_varijabla naziv="DomainObject.Predmet.OstaliListFormatedWithAdress_1">
      <item>RUŽICA ČONDRIĆ, Trešnjica 1, 35000 Slavonski Brod</item>
      <item>Ivo Mijoč</item>
      <item>Vesna Lazarić</item>
    </derivirana_varijabla>
  </DomainObject.Predmet.OstaliListFormatedWithAdress>
  <DomainObject.Predmet.OstaliListFormatedWithAdressOIB>
    <izvorni_sadrzaj>
      <item>RUŽICA ČONDRIĆ, OIB 65982908966, Trešnjica 1, 35000 Slavonski Brod</item>
      <item>Ivo Mijoč, OIB 15425129018</item>
      <item>Vesna Lazarić</item>
    </izvorni_sadrzaj>
    <derivirana_varijabla naziv="DomainObject.Predmet.OstaliListFormatedWithAdressOIB_1">
      <item>RUŽICA ČONDRIĆ, OIB 65982908966, Trešnjica 1, 35000 Slavonski Brod</item>
      <item>Ivo Mijoč, OIB 15425129018</item>
      <item>Vesna Lazarić</item>
    </derivirana_varijabla>
  </DomainObject.Predmet.OstaliListFormatedWithAdressOIB>
  <DomainObject.Predmet.OstaliListNazivFormated>
    <izvorni_sadrzaj>
      <item>RUŽICA ČONDRIĆ</item>
      <item>Ivo Mijoč</item>
      <item>Vesna Lazarić</item>
    </izvorni_sadrzaj>
    <derivirana_varijabla naziv="DomainObject.Predmet.OstaliListNazivFormated_1">
      <item>RUŽICA ČONDRIĆ</item>
      <item>Ivo Mijoč</item>
      <item>Vesna Lazarić</item>
    </derivirana_varijabla>
  </DomainObject.Predmet.OstaliListNazivFormated>
  <DomainObject.Predmet.OstaliListNazivFormatedOIB>
    <izvorni_sadrzaj>
      <item>RUŽICA ČONDRIĆ, OIB 65982908966</item>
      <item>Ivo Mijoč, OIB 15425129018</item>
      <item>Vesna Lazarić</item>
    </izvorni_sadrzaj>
    <derivirana_varijabla naziv="DomainObject.Predmet.OstaliListNazivFormatedOIB_1">
      <item>RUŽICA ČONDRIĆ, OIB 65982908966</item>
      <item>Ivo Mijoč, OIB 15425129018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AUTOPRIJEVOZ ČONDRIĆ j.d.o.o. za prijevoz i usluge</izvorni_sadrzaj>
    <derivirana_varijabla naziv="DomainObject.Predmet.ProtustrankaIDrugi_1">AUTOPRIJEVOZ ČONDRIĆ j.d.o.o. za prijevoz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AUTOPRIJEVOZ ČONDRIĆ j.d.o.o. za prijevoz i usluge, OIB 69308571613, Trešnjica 1, 35000 Slavonski Brod</izvorni_sadrzaj>
    <derivirana_varijabla naziv="DomainObject.Predmet.ProtustrankaIDrugiAdressOIB_1">AUTOPRIJEVOZ ČONDRIĆ j.d.o.o. za prijevoz i usluge, OIB 69308571613, Trešnjica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AUTOPRIJEVOZ ČONDRIĆ j.d.o.o. za prijevoz i usluge</item>
      <item>RUŽICA ČONDRIĆ</item>
      <item>Ivo Mijoč</item>
      <item>Vesna Lazarić</item>
    </izvorni_sadrzaj>
    <derivirana_varijabla naziv="DomainObject.Predmet.SudioniciListNaziv_1">
      <item>Financijska agencija</item>
      <item>AUTOPRIJEVOZ ČONDRIĆ j.d.o.o. za prijevoz i usluge</item>
      <item>RUŽICA ČONDRIĆ</item>
      <item>Ivo Mijoč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  <item>Ivo Mijoč, OIB 15425129018</item>
      <item>Vesna Lazarić</item>
    </izvorni_sadrzaj>
    <derivirana_varijabla naziv="DomainObject.Predmet.SudioniciListAdressOIB_1">
      <item>Financijska agencija, OIB 85821130368, Ulica grada Vukovara 70,10000 Zagreb</item>
      <item>AUTOPRIJEVOZ ČONDRIĆ j.d.o.o. za prijevoz i usluge, OIB 69308571613, Trešnjica 1,35000 Slavonski Brod</item>
      <item>RUŽICA ČONDRIĆ, OIB 65982908966, Trešnjica 1,35000 Slavonski Brod</item>
      <item>Ivo Mijoč, OIB 15425129018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69308571613</item>
      <item>, OIB 65982908966</item>
      <item>, OIB 15425129018</item>
      <item>, OIB null</item>
    </izvorni_sadrzaj>
    <derivirana_varijabla naziv="DomainObject.Predmet.SudioniciListNazivOIB_1">
      <item>, OIB 85821130368</item>
      <item>, OIB 69308571613</item>
      <item>, OIB 65982908966</item>
      <item>, OIB 15425129018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421</properties:Words>
  <properties:Characters>2425</properties:Characters>
  <properties:Lines>84</properties:Lines>
  <properties:Paragraphs>29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2018-02-22T12:07:00Z</dcterms:created>
  <dc:creator>marija jankovic</dc:creator>
  <cp:lastModifiedBy>wsadmin</cp:lastModifiedBy>
  <cp:lastPrinted>2018-02-22T12:32:00Z</cp:lastPrinted>
  <dcterms:modified xmlns:xsi="http://www.w3.org/2001/XMLSchema-instance" xsi:type="dcterms:W3CDTF">2018-02-22T12:32:00Z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ZAKLJUČAK-upozorenje zak.zast. 353-17.docx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