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9ee8b" w14:paraId="b99ee8b" w:rsidRDefault="00B1096E" w:rsidP="00B1096E" w:rsidR="00B1096E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B1096E" w:rsidP="00B1096E" w:rsidR="00B1096E" w:rsidRPr="00F649FC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  <w:r>
        <w:tab/>
        <w:t xml:space="preserve">       2 St-637</w:t>
      </w:r>
      <w:r w:rsidRPr="00ED7FD5">
        <w:t>/</w:t>
      </w:r>
      <w:r>
        <w:t>20</w:t>
      </w:r>
      <w:r w:rsidRPr="00ED7FD5">
        <w:t>17-3</w:t>
      </w:r>
    </w:p>
    <w:p w:rsidRDefault="00B1096E" w:rsidP="00B1096E" w:rsidR="00B1096E" w:rsidRPr="003B548F">
      <w:r w:rsidRPr="003B548F">
        <w:t xml:space="preserve"> 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B1096E" w:rsidP="00B1096E" w:rsidR="00B1096E" w:rsidRPr="00ED7FD5">
      <w:r w:rsidRPr="003B548F">
        <w:t xml:space="preserve">     52000 PAZIN, </w:t>
      </w:r>
      <w:proofErr w:type="spellStart"/>
      <w:r w:rsidRPr="003B548F">
        <w:t>Dršćevka</w:t>
      </w:r>
      <w:proofErr w:type="spellEnd"/>
      <w:r w:rsidRPr="003B548F">
        <w:t xml:space="preserve"> 1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B1096E" w:rsidP="00B1096E" w:rsidR="00B1096E" w:rsidRPr="00ED7FD5">
      <w:pPr>
        <w:jc w:val="both"/>
      </w:pPr>
      <w:r w:rsidRPr="00ED7FD5">
        <w:tab/>
      </w:r>
    </w:p>
    <w:p w:rsidRDefault="00B1096E" w:rsidP="00B1096E" w:rsidR="00B1096E" w:rsidRPr="00ED7FD5">
      <w:pPr>
        <w:jc w:val="center"/>
      </w:pPr>
      <w:r w:rsidRPr="00ED7FD5">
        <w:t>R E P U B L I K A  H R V A T S K A</w:t>
      </w:r>
    </w:p>
    <w:p w:rsidRDefault="00B1096E" w:rsidP="00B1096E" w:rsidR="00B1096E" w:rsidRPr="00ED7FD5"/>
    <w:p w:rsidRDefault="00B1096E" w:rsidP="00B1096E" w:rsidR="00B1096E" w:rsidRPr="00ED7FD5">
      <w:pPr>
        <w:jc w:val="center"/>
      </w:pPr>
      <w:r w:rsidRPr="00ED7FD5">
        <w:t>R J E Š E NJ E</w:t>
      </w:r>
    </w:p>
    <w:p w:rsidRDefault="00B1096E" w:rsidP="00B1096E" w:rsidR="00B1096E" w:rsidRPr="00ED7FD5"/>
    <w:p w:rsidRDefault="00B1096E" w:rsidP="00B1096E" w:rsidR="00B1096E" w:rsidRPr="00ED7FD5">
      <w:pPr>
        <w:jc w:val="both"/>
      </w:pPr>
      <w:r w:rsidRPr="00ED7FD5">
        <w:tab/>
        <w:t xml:space="preserve">Trgovački sud u Pazinu, po sucu Adrijani Labinjan Skok, po prijedlogu predlagatelja FINE, OIB: 85821130368, RC Rijeka, Podružnica Pula, </w:t>
      </w:r>
      <w:proofErr w:type="spellStart"/>
      <w:r w:rsidRPr="00ED7FD5">
        <w:t>Giardini</w:t>
      </w:r>
      <w:proofErr w:type="spellEnd"/>
      <w:r w:rsidRPr="00ED7FD5">
        <w:t xml:space="preserve"> 5, radi otvaranja stečajnog postupka nad dužnikom </w:t>
      </w:r>
      <w:r>
        <w:t>ADUT ALFA j.d.o.o., Rovinj, Trg na Križu 7, OIB: 16210761910</w:t>
      </w:r>
      <w:r w:rsidRPr="00ED7FD5">
        <w:t xml:space="preserve">, </w:t>
      </w:r>
      <w:r>
        <w:t>12. prosinca</w:t>
      </w:r>
      <w:r w:rsidRPr="00ED7FD5">
        <w:t xml:space="preserve"> 2017. </w:t>
      </w:r>
    </w:p>
    <w:p w:rsidRDefault="00B1096E" w:rsidP="00B1096E" w:rsidR="00B1096E" w:rsidRPr="00ED7FD5">
      <w:pPr>
        <w:jc w:val="both"/>
      </w:pPr>
    </w:p>
    <w:p w:rsidRDefault="00B1096E" w:rsidP="00B1096E" w:rsidR="00B1096E" w:rsidRPr="00ED7FD5">
      <w:pPr>
        <w:ind w:firstLine="708"/>
      </w:pPr>
      <w:r w:rsidRPr="00ED7FD5">
        <w:tab/>
      </w:r>
      <w:r w:rsidRPr="00ED7FD5">
        <w:tab/>
      </w:r>
      <w:r w:rsidRPr="00ED7FD5">
        <w:tab/>
      </w:r>
      <w:r w:rsidRPr="00ED7FD5">
        <w:tab/>
        <w:t xml:space="preserve">     r i j e š i o   j e</w:t>
      </w:r>
    </w:p>
    <w:p w:rsidRDefault="00B1096E" w:rsidP="00B1096E" w:rsidR="00B1096E" w:rsidRPr="003B548F">
      <w:pPr>
        <w:jc w:val="both"/>
      </w:pPr>
    </w:p>
    <w:p w:rsidRDefault="00B1096E" w:rsidP="00B1096E" w:rsidR="00B1096E" w:rsidRPr="00055160">
      <w:pPr>
        <w:jc w:val="both"/>
        <w:rPr>
          <w:lang w:val="pl-PL"/>
        </w:rPr>
      </w:pPr>
      <w:r w:rsidRPr="003B548F">
        <w:rPr>
          <w:lang w:val="pl-PL"/>
        </w:rPr>
        <w:tab/>
        <w:t>I.</w:t>
      </w:r>
      <w:r w:rsidRPr="003B548F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>ADUT ALFA j.d.o.o., Rovinj, Trg na Križu 7, OIB: 16210761910</w:t>
      </w:r>
      <w:r w:rsidRPr="00055160">
        <w:rPr>
          <w:lang w:val="pl-PL"/>
        </w:rPr>
        <w:t xml:space="preserve">, pa se </w:t>
      </w:r>
      <w:r w:rsidRPr="00055160">
        <w:rPr>
          <w:b/>
          <w:lang w:val="pl-PL"/>
        </w:rPr>
        <w:t>ročište zakazuje za</w:t>
      </w:r>
      <w:r w:rsidRPr="004F0EC6">
        <w:rPr>
          <w:b/>
          <w:lang w:val="pl-PL"/>
        </w:rPr>
        <w:t xml:space="preserve"> dan </w:t>
      </w:r>
      <w:r w:rsidR="004F0EC6" w:rsidRPr="004F0EC6">
        <w:rPr>
          <w:b/>
          <w:lang w:val="pl-PL"/>
        </w:rPr>
        <w:t>9</w:t>
      </w:r>
      <w:r w:rsidRPr="004F0EC6">
        <w:rPr>
          <w:b/>
          <w:lang w:val="pl-PL"/>
        </w:rPr>
        <w:t>. siječnja 2018. u 9:00 sati, u</w:t>
      </w:r>
      <w:r w:rsidRPr="004F0EC6">
        <w:rPr>
          <w:b/>
        </w:rPr>
        <w:t xml:space="preserve"> </w:t>
      </w:r>
      <w:r w:rsidRPr="00055160">
        <w:rPr>
          <w:b/>
        </w:rPr>
        <w:t xml:space="preserve">Trgovačkom sudu u Pazinu, </w:t>
      </w:r>
      <w:proofErr w:type="spellStart"/>
      <w:r w:rsidRPr="00055160">
        <w:rPr>
          <w:b/>
        </w:rPr>
        <w:t>Dršćevka</w:t>
      </w:r>
      <w:proofErr w:type="spellEnd"/>
      <w:r w:rsidRPr="00055160">
        <w:rPr>
          <w:b/>
        </w:rPr>
        <w:t xml:space="preserve"> 1, sudnica 5</w:t>
      </w:r>
      <w:r w:rsidRPr="00055160">
        <w:t>,</w:t>
      </w:r>
      <w:r w:rsidRPr="00055160">
        <w:rPr>
          <w:lang w:val="pl-PL"/>
        </w:rPr>
        <w:t xml:space="preserve"> na koje se pozivaju: </w:t>
      </w:r>
    </w:p>
    <w:p w:rsidRDefault="00B1096E" w:rsidP="00B1096E" w:rsidR="00B1096E" w:rsidRPr="00606634">
      <w:pPr>
        <w:jc w:val="both"/>
      </w:pPr>
      <w:r w:rsidRPr="00606634">
        <w:rPr>
          <w:lang w:val="pl-PL"/>
        </w:rPr>
        <w:tab/>
      </w:r>
      <w:r w:rsidRPr="00606634">
        <w:rPr>
          <w:lang w:val="pl-PL"/>
        </w:rPr>
        <w:tab/>
      </w:r>
      <w:r w:rsidRPr="00606634">
        <w:rPr>
          <w:lang w:val="sv-SE"/>
        </w:rPr>
        <w:t>- predlagatelj FINA</w:t>
      </w:r>
      <w:r w:rsidRPr="00606634">
        <w:t>,</w:t>
      </w:r>
    </w:p>
    <w:p w:rsidRDefault="00B1096E" w:rsidP="00B1096E" w:rsidR="00B1096E" w:rsidRPr="003B548F">
      <w:pPr>
        <w:jc w:val="both"/>
      </w:pPr>
      <w:r w:rsidRPr="003B548F">
        <w:tab/>
      </w:r>
      <w:r w:rsidRPr="003B548F">
        <w:tab/>
        <w:t xml:space="preserve">- dužnik </w:t>
      </w:r>
      <w:r>
        <w:t xml:space="preserve">ADUT ALFA j.d.o.o., Rovinj, Trg na Križu 7, </w:t>
      </w:r>
      <w:r w:rsidRPr="003B548F">
        <w:t xml:space="preserve"> </w:t>
      </w:r>
    </w:p>
    <w:p w:rsidRDefault="00B1096E" w:rsidP="00B1096E" w:rsidR="00B1096E" w:rsidRPr="003B548F">
      <w:pPr>
        <w:jc w:val="both"/>
        <w:rPr>
          <w:lang w:val="sv-SE"/>
        </w:rPr>
      </w:pPr>
      <w:r w:rsidRPr="003B548F">
        <w:rPr>
          <w:lang w:val="sv-SE"/>
        </w:rPr>
        <w:tab/>
      </w:r>
      <w:r w:rsidRPr="003B548F">
        <w:rPr>
          <w:lang w:val="sv-SE"/>
        </w:rPr>
        <w:tab/>
        <w:t xml:space="preserve">- zakonski zastupnik dužnika </w:t>
      </w:r>
      <w:r>
        <w:rPr>
          <w:lang w:val="sv-SE"/>
        </w:rPr>
        <w:t>Vladana Butković, Rovinj, Trg na Križu 7</w:t>
      </w:r>
      <w:r w:rsidRPr="003B548F">
        <w:rPr>
          <w:lang w:val="sv-SE"/>
        </w:rPr>
        <w:t>,</w:t>
      </w:r>
    </w:p>
    <w:p w:rsidRDefault="00B1096E" w:rsidP="00B1096E" w:rsidR="00B1096E" w:rsidRPr="003B548F">
      <w:pPr>
        <w:jc w:val="both"/>
        <w:rPr>
          <w:lang w:val="sv-SE"/>
        </w:rPr>
      </w:pPr>
      <w:r w:rsidRPr="003B548F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B1096E" w:rsidP="00B1096E" w:rsidR="00B1096E" w:rsidRPr="003B548F">
      <w:pPr>
        <w:jc w:val="both"/>
        <w:rPr>
          <w:lang w:val="sv-SE"/>
        </w:rPr>
      </w:pPr>
    </w:p>
    <w:p w:rsidRDefault="00B1096E" w:rsidP="00B1096E" w:rsidR="00B1096E" w:rsidRPr="003B548F">
      <w:pPr>
        <w:jc w:val="both"/>
        <w:rPr>
          <w:lang w:val="sv-SE"/>
        </w:rPr>
      </w:pPr>
      <w:r w:rsidRPr="003B548F">
        <w:tab/>
        <w:t>II.</w:t>
      </w:r>
      <w:r w:rsidRPr="003B548F">
        <w:tab/>
        <w:t xml:space="preserve">Naređuje se dužniku </w:t>
      </w:r>
      <w:r>
        <w:t>ADUT ALFA j.d.o.o., Rovinj, Trg na Križu 7, OIB: 16210761910</w:t>
      </w:r>
      <w:r w:rsidRPr="003B548F">
        <w:t xml:space="preserve">, da do zakazanog ročišta </w:t>
      </w:r>
      <w:r w:rsidRPr="003B548F">
        <w:rPr>
          <w:lang w:val="sv-SE"/>
        </w:rPr>
        <w:t>dostavi sudu popis imovine i obveza dužnika sukladno odredbi čl. 16. st. 3. u svezi s čl. 17. SZ-a.</w:t>
      </w:r>
    </w:p>
    <w:p w:rsidRDefault="00B1096E" w:rsidP="00B1096E" w:rsidR="00B1096E" w:rsidRPr="003B548F">
      <w:pPr>
        <w:jc w:val="both"/>
      </w:pPr>
      <w:r w:rsidRPr="003B548F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B1096E" w:rsidP="00B1096E" w:rsidR="00B1096E" w:rsidRPr="003B548F">
      <w:pPr>
        <w:jc w:val="both"/>
      </w:pPr>
    </w:p>
    <w:p w:rsidRDefault="00B1096E" w:rsidP="00B1096E" w:rsidR="00B1096E" w:rsidRPr="003B548F">
      <w:pPr>
        <w:jc w:val="center"/>
      </w:pPr>
      <w:r w:rsidRPr="003B548F">
        <w:t>U Pazin</w:t>
      </w:r>
      <w:r w:rsidRPr="00ED7FD5">
        <w:t xml:space="preserve">u </w:t>
      </w:r>
      <w:r>
        <w:t>12. prosinca</w:t>
      </w:r>
      <w:r w:rsidRPr="00ED7FD5">
        <w:t xml:space="preserve"> 2017.</w:t>
      </w:r>
    </w:p>
    <w:p w:rsidRDefault="00B1096E" w:rsidP="00B1096E" w:rsidR="00B1096E" w:rsidRPr="003B548F">
      <w:pPr>
        <w:jc w:val="center"/>
      </w:pPr>
    </w:p>
    <w:p w:rsidRDefault="00B1096E" w:rsidP="00B1096E" w:rsidR="00B1096E" w:rsidRPr="003B548F">
      <w:pPr>
        <w:jc w:val="center"/>
      </w:pPr>
      <w:r w:rsidRPr="003B548F">
        <w:t xml:space="preserve">                                                </w:t>
      </w:r>
      <w:r>
        <w:t xml:space="preserve">             </w:t>
      </w:r>
      <w:r>
        <w:tab/>
        <w:t xml:space="preserve"> </w:t>
      </w:r>
      <w:r>
        <w:tab/>
      </w:r>
      <w:r>
        <w:tab/>
        <w:t xml:space="preserve">          Sutkinja</w:t>
      </w:r>
    </w:p>
    <w:p w:rsidRDefault="00B1096E" w:rsidP="00B1096E" w:rsidR="00B1096E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Labinjan Skok, v.r.</w:t>
      </w:r>
    </w:p>
    <w:p w:rsidRDefault="00B1096E" w:rsidP="00B1096E" w:rsidR="00B1096E">
      <w:pPr>
        <w:jc w:val="center"/>
      </w:pPr>
    </w:p>
    <w:p w:rsidRDefault="00B1096E" w:rsidP="00B1096E" w:rsidR="00B1096E" w:rsidRPr="003B548F">
      <w:pPr>
        <w:jc w:val="center"/>
      </w:pPr>
    </w:p>
    <w:p w:rsidRDefault="00B1096E" w:rsidP="00B1096E" w:rsidR="00B1096E" w:rsidRPr="003B548F">
      <w:pPr>
        <w:jc w:val="both"/>
      </w:pPr>
      <w:r w:rsidRPr="003B548F">
        <w:t>UPUTA O PRAVNOM LIJEKU:</w:t>
      </w:r>
    </w:p>
    <w:p w:rsidRDefault="00B1096E" w:rsidP="00B1096E" w:rsidR="00B1096E" w:rsidRPr="003B548F">
      <w:pPr>
        <w:jc w:val="both"/>
      </w:pPr>
      <w:r w:rsidRPr="003B548F">
        <w:t>Protiv ovog rješenja nije dopuštena posebna žalba (čl. 115. st. 1. SZ-a).</w:t>
      </w:r>
    </w:p>
    <w:p w:rsidRDefault="00B1096E" w:rsidP="00B1096E" w:rsidR="00B1096E" w:rsidRPr="003B548F">
      <w:pPr>
        <w:jc w:val="both"/>
      </w:pPr>
    </w:p>
    <w:p w:rsidRDefault="00B1096E" w:rsidP="00B1096E" w:rsidR="00B1096E" w:rsidRPr="003B548F">
      <w:pPr>
        <w:jc w:val="both"/>
      </w:pPr>
      <w:r w:rsidRPr="003B548F">
        <w:t>DNA:</w:t>
      </w:r>
    </w:p>
    <w:p w:rsidRDefault="00B1096E" w:rsidP="00B1096E" w:rsidR="00B1096E" w:rsidRPr="00A01367">
      <w:pPr>
        <w:jc w:val="both"/>
      </w:pPr>
      <w:r>
        <w:rPr>
          <w:lang w:val="sv-SE"/>
        </w:rPr>
        <w:t>- predlagatelj</w:t>
      </w:r>
      <w:r w:rsidRPr="00A01367">
        <w:t xml:space="preserve"> </w:t>
      </w:r>
      <w:r w:rsidRPr="00815E2E">
        <w:rPr>
          <w:lang w:val="sv-SE"/>
        </w:rPr>
        <w:t xml:space="preserve">FINA, </w:t>
      </w:r>
      <w:r>
        <w:t>Regionalni centar Rijeka, Rijeka, F. Kurelca 8</w:t>
      </w:r>
      <w:r w:rsidRPr="00A01367">
        <w:t xml:space="preserve"> </w:t>
      </w:r>
    </w:p>
    <w:p w:rsidRDefault="00B1096E" w:rsidP="00B1096E" w:rsidR="00B1096E" w:rsidRPr="003B548F">
      <w:pPr>
        <w:jc w:val="both"/>
        <w:rPr>
          <w:lang w:val="sv-SE"/>
        </w:rPr>
      </w:pPr>
      <w:r w:rsidRPr="003B548F">
        <w:t xml:space="preserve">- dužnik </w:t>
      </w:r>
      <w:r>
        <w:t>ADUT ALFA j.d.o.o., Rovinj, Trg na Križu 7</w:t>
      </w:r>
    </w:p>
    <w:p w:rsidRDefault="00B1096E" w:rsidP="00B1096E" w:rsidR="00B1096E" w:rsidRPr="003B548F">
      <w:pPr>
        <w:jc w:val="both"/>
        <w:rPr>
          <w:lang w:val="sv-SE"/>
        </w:rPr>
      </w:pPr>
      <w:r w:rsidRPr="003B548F">
        <w:rPr>
          <w:lang w:val="sv-SE"/>
        </w:rPr>
        <w:t xml:space="preserve">- zakonski zastupnik dužnika </w:t>
      </w:r>
      <w:r>
        <w:rPr>
          <w:lang w:val="sv-SE"/>
        </w:rPr>
        <w:t>Vladana Butković, Rovinj, Trg na Križu 7</w:t>
      </w:r>
    </w:p>
    <w:p w:rsidRDefault="00B1096E" w:rsidP="00B1096E" w:rsidR="00500701">
      <w:pPr>
        <w:jc w:val="both"/>
      </w:pPr>
      <w:r w:rsidRPr="003B548F">
        <w:t>- e-Oglasna ploča sudova 8 dana</w:t>
      </w:r>
    </w:p>
    <w:sectPr w:rsidSect="00956163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1F96" w:rsidR="00000000">
      <w:r>
        <w:separator/>
      </w:r>
    </w:p>
  </w:endnote>
  <w:endnote w:id="0" w:type="continuationSeparator">
    <w:p w:rsidRDefault="00111F96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1F96" w:rsidR="00000000">
      <w:r>
        <w:separator/>
      </w:r>
    </w:p>
  </w:footnote>
  <w:footnote w:id="0" w:type="continuationSeparator">
    <w:p w:rsidRDefault="00111F96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F32AEE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1096E"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111F96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096E"/>
    <w:rsid w:val="00111F96"/>
    <w:rsid w:val="004F0EC6"/>
    <w:rsid w:val="00554328"/>
    <w:rsid w:val="00985388"/>
    <w:rsid w:val="00B1096E"/>
    <w:rsid w:val="00F32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1096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1096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096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09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096E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1F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1F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1F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1F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1F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1096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1096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096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09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096E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1F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1F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1F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1F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1F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</izvorni_sadrzaj>
    <derivirana_varijabla naziv="DomainObject.Predmet.Broj_1">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St-637/2017</izvorni_sadrzaj>
    <derivirana_varijabla naziv="DomainObject.Predmet.OznakaBroj_1">St-637/2017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ADUT ALFA j.d.o.o. ROVINJ</izvorni_sadrzaj>
    <derivirana_varijabla naziv="DomainObject.Predmet.ProtustrankaFormated_1">  ADUT ALFA j.d.o.o. ROVINJ</derivirana_varijabla>
  </DomainObject.Predmet.ProtustrankaFormated>
  <DomainObject.Predmet.ProtustrankaFormatedOIB>
    <izvorni_sadrzaj>  ADUT ALFA j.d.o.o. ROVINJ, OIB 16210761910</izvorni_sadrzaj>
    <derivirana_varijabla naziv="DomainObject.Predmet.ProtustrankaFormatedOIB_1">  ADUT ALFA j.d.o.o. ROVINJ, OIB 16210761910</derivirana_varijabla>
  </DomainObject.Predmet.ProtustrankaFormatedOIB>
  <DomainObject.Predmet.ProtustrankaFormatedWithAdress>
    <izvorni_sadrzaj> ADUT ALFA j.d.o.o. ROVINJ, Trg na Križu 7, 52210 Rovinj</izvorni_sadrzaj>
    <derivirana_varijabla naziv="DomainObject.Predmet.ProtustrankaFormatedWithAdress_1"> ADUT ALFA j.d.o.o. ROVINJ, Trg na Križu 7, 52210 Rovinj</derivirana_varijabla>
  </DomainObject.Predmet.ProtustrankaFormatedWithAdress>
  <DomainObject.Predmet.ProtustrankaFormatedWithAdressOIB>
    <izvorni_sadrzaj> ADUT ALFA j.d.o.o. ROVINJ, OIB 16210761910, Trg na Križu 7, 52210 Rovinj</izvorni_sadrzaj>
    <derivirana_varijabla naziv="DomainObject.Predmet.ProtustrankaFormatedWithAdressOIB_1"> ADUT ALFA j.d.o.o. ROVINJ, OIB 16210761910, Trg na Križu 7, 52210 Rovinj</derivirana_varijabla>
  </DomainObject.Predmet.ProtustrankaFormatedWithAdressOIB>
  <DomainObject.Predmet.ProtustrankaWithAdress>
    <izvorni_sadrzaj>ADUT ALFA j.d.o.o. ROVINJ Trg na Križu 7, 52210 Rovinj</izvorni_sadrzaj>
    <derivirana_varijabla naziv="DomainObject.Predmet.ProtustrankaWithAdress_1">ADUT ALFA j.d.o.o. ROVINJ Trg na Križu 7, 52210 Rovinj</derivirana_varijabla>
  </DomainObject.Predmet.ProtustrankaWithAdress>
  <DomainObject.Predmet.ProtustrankaWithAdressOIB>
    <izvorni_sadrzaj>ADUT ALFA j.d.o.o. ROVINJ, OIB 16210761910, Trg na Križu 7, 52210 Rovinj</izvorni_sadrzaj>
    <derivirana_varijabla naziv="DomainObject.Predmet.ProtustrankaWithAdressOIB_1">ADUT ALFA j.d.o.o. ROVINJ, OIB 16210761910, Trg na Križu 7, 52210 Rovinj</derivirana_varijabla>
  </DomainObject.Predmet.ProtustrankaWithAdressOIB>
  <DomainObject.Predmet.ProtustrankaNazivFormated>
    <izvorni_sadrzaj>ADUT ALFA j.d.o.o. ROVINJ</izvorni_sadrzaj>
    <derivirana_varijabla naziv="DomainObject.Predmet.ProtustrankaNazivFormated_1">ADUT ALFA j.d.o.o. ROVINJ</derivirana_varijabla>
  </DomainObject.Predmet.ProtustrankaNazivFormated>
  <DomainObject.Predmet.ProtustrankaNazivFormatedOIB>
    <izvorni_sadrzaj>ADUT ALFA j.d.o.o. ROVINJ, OIB 16210761910</izvorni_sadrzaj>
    <derivirana_varijabla naziv="DomainObject.Predmet.ProtustrankaNazivFormatedOIB_1">ADUT ALFA j.d.o.o. ROVINJ, OIB 16210761910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20344.24</izvorni_sadrzaj>
    <derivirana_varijabla naziv="DomainObject.Predmet.TrenutnaVrijednost_1">20344.24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ADUT ALFA j.d.o.o. ROVINJ</item>
    </izvorni_sadrzaj>
    <derivirana_varijabla naziv="DomainObject.Predmet.ProtuStrankaListFormated_1">
      <item>ADUT ALFA j.d.o.o. ROVINJ</item>
    </derivirana_varijabla>
  </DomainObject.Predmet.ProtuStrankaListFormated>
  <DomainObject.Predmet.ProtuStrankaListFormatedOIB>
    <izvorni_sadrzaj>
      <item>ADUT ALFA j.d.o.o. ROVINJ, OIB 16210761910</item>
    </izvorni_sadrzaj>
    <derivirana_varijabla naziv="DomainObject.Predmet.ProtuStrankaListFormatedOIB_1">
      <item>ADUT ALFA j.d.o.o. ROVINJ, OIB 16210761910</item>
    </derivirana_varijabla>
  </DomainObject.Predmet.ProtuStrankaListFormatedOIB>
  <DomainObject.Predmet.ProtuStrankaListFormatedWithAdress>
    <izvorni_sadrzaj>
      <item>ADUT ALFA j.d.o.o. ROVINJ, Trg na Križu 7, 52210 Rovinj</item>
    </izvorni_sadrzaj>
    <derivirana_varijabla naziv="DomainObject.Predmet.ProtuStrankaListFormatedWithAdress_1">
      <item>ADUT ALFA j.d.o.o. ROVINJ, Trg na Križu 7, 52210 Rovinj</item>
    </derivirana_varijabla>
  </DomainObject.Predmet.ProtuStrankaListFormatedWithAdress>
  <DomainObject.Predmet.ProtuStrankaListFormatedWithAdressOIB>
    <izvorni_sadrzaj>
      <item>ADUT ALFA j.d.o.o. ROVINJ, OIB 16210761910, Trg na Križu 7, 52210 Rovinj</item>
    </izvorni_sadrzaj>
    <derivirana_varijabla naziv="DomainObject.Predmet.ProtuStrankaListFormatedWithAdressOIB_1">
      <item>ADUT ALFA j.d.o.o. ROVINJ, OIB 16210761910, Trg na Križu 7, 52210 Rovinj</item>
    </derivirana_varijabla>
  </DomainObject.Predmet.ProtuStrankaListFormatedWithAdressOIB>
  <DomainObject.Predmet.ProtuStrankaListNazivFormated>
    <izvorni_sadrzaj>
      <item>ADUT ALFA j.d.o.o. ROVINJ</item>
    </izvorni_sadrzaj>
    <derivirana_varijabla naziv="DomainObject.Predmet.ProtuStrankaListNazivFormated_1">
      <item>ADUT ALFA j.d.o.o. ROVINJ</item>
    </derivirana_varijabla>
  </DomainObject.Predmet.ProtuStrankaListNazivFormated>
  <DomainObject.Predmet.ProtuStrankaListNazivFormatedOIB>
    <izvorni_sadrzaj>
      <item>ADUT ALFA j.d.o.o. ROVINJ, OIB 16210761910</item>
    </izvorni_sadrzaj>
    <derivirana_varijabla naziv="DomainObject.Predmet.ProtuStrankaListNazivFormatedOIB_1">
      <item>ADUT ALFA j.d.o.o. ROVINJ, OIB 16210761910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ADUT ALFA j.d.o.o. ROVINJ</izvorni_sadrzaj>
    <derivirana_varijabla naziv="DomainObject.Predmet.ProtustrankaIDrugi_1">ADUT ALFA j.d.o.o. ROVINJ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ADUT ALFA j.d.o.o. ROVINJ, OIB 16210761910, Trg na Križu 7, 52210 Rovinj</izvorni_sadrzaj>
    <derivirana_varijabla naziv="DomainObject.Predmet.ProtustrankaIDrugiAdressOIB_1">ADUT ALFA j.d.o.o. ROVINJ, OIB 16210761910, Trg na Križu 7,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ADUT ALFA j.d.o.o. ROVINJ</item>
    </izvorni_sadrzaj>
    <derivirana_varijabla naziv="DomainObject.Predmet.SudioniciListNaziv_1">
      <item>FINANCIJSKA AGENCIJA, RC RIJEKA, PODRUŽNICA PULA, PULA</item>
      <item>ADUT ALFA j.d.o.o. ROVINJ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ADUT ALFA j.d.o.o. ROVINJ, OIB 16210761910, Trg na Križu 7,52210 Rovinj</item>
    </izvorni_sadrzaj>
    <derivirana_varijabla naziv="DomainObject.Predmet.SudioniciListAdressOIB_1">
      <item>FINANCIJSKA AGENCIJA, RC RIJEKA, PODRUŽNICA PULA, PULA, OIB 85821130368, F. Kurelca 8,51000 Rijeka</item>
      <item>ADUT ALFA j.d.o.o. ROVINJ, OIB 16210761910, Trg na Križu 7,52210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16210761910</item>
    </izvorni_sadrzaj>
    <derivirana_varijabla naziv="DomainObject.Predmet.SudioniciListNazivOIB_1">
      <item>, OIB 85821130368</item>
      <item>, OIB 16210761910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1523</properties:Characters>
  <properties:Lines>47</properties:Lines>
  <properties:Paragraphs>24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2017-12-12T07:10:00Z</dcterms:created>
  <dc:creator>Jasmina Matika</dc:creator>
  <cp:lastModifiedBy>Jasmina Matika</cp:lastModifiedBy>
  <dcterms:modified xmlns:xsi="http://www.w3.org/2001/XMLSchema-instance" xsi:type="dcterms:W3CDTF">2017-12-12T08:42:00Z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