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a974" w14:paraId="27fa974"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0B37AC">
        <w:t>3247</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050CC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050CCA">
        <w:t>Financijske agencije</w:t>
      </w:r>
      <w:r w:rsidR="001B52B6" w:rsidRPr="00C254D4">
        <w:t xml:space="preserve">, Zagreb, Ulica grada Vukovara 70, za otvaranje stečajnog postupka nad </w:t>
      </w:r>
      <w:r w:rsidR="000B37AC" w:rsidRPr="00E21DAA">
        <w:t>EKO-FORM d.o.o., Zagreb, Ivanićgradska 22, OIB 60950387649</w:t>
      </w:r>
      <w:r w:rsidR="001B52B6">
        <w:t>,</w:t>
      </w:r>
      <w:r w:rsidR="00CD702D">
        <w:t xml:space="preserve"> </w:t>
      </w:r>
      <w:r w:rsidR="002C5A29" w:rsidRPr="00435B5D">
        <w:t xml:space="preserve">dana </w:t>
      </w:r>
      <w:r w:rsidR="0053196A">
        <w:t>14. veljače 2018</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050CCA" w:rsidP="00050CCA" w:rsidR="00050CCA" w:rsidRPr="001B72B6">
      <w:pPr>
        <w:ind w:firstLine="720"/>
        <w:jc w:val="both"/>
      </w:pPr>
    </w:p>
    <w:p w:rsidRDefault="00050CCA" w:rsidP="00050CCA" w:rsidR="00050CCA" w:rsidRPr="001B72B6">
      <w:pPr>
        <w:numPr>
          <w:ilvl w:val="0"/>
          <w:numId w:val="8"/>
        </w:numPr>
        <w:jc w:val="both"/>
      </w:pPr>
      <w:r w:rsidRPr="001B72B6">
        <w:t xml:space="preserve">Utvrđuje se da imovina dužnika </w:t>
      </w:r>
      <w:r w:rsidR="0053196A" w:rsidRPr="00E21DAA">
        <w:t>EKO-FORM d.o.o., Zagreb, Ivanićgradska 22, OIB 60950387649</w:t>
      </w:r>
      <w:r w:rsidRPr="001B72B6">
        <w:t xml:space="preserve">, koja bi ušla u stečajnu masu, nije dovoljna ni za namirenje troškova postupka.   </w:t>
      </w:r>
    </w:p>
    <w:p w:rsidRDefault="00050CCA" w:rsidP="00050CCA" w:rsidR="00050CCA" w:rsidRPr="001B72B6">
      <w:pPr>
        <w:ind w:left="75"/>
        <w:jc w:val="both"/>
      </w:pPr>
      <w:r w:rsidRPr="001B72B6">
        <w:t xml:space="preserve"> </w:t>
      </w:r>
    </w:p>
    <w:p w:rsidRDefault="00050CCA" w:rsidP="00050CCA" w:rsidR="00050CCA" w:rsidRPr="001B72B6">
      <w:pPr>
        <w:numPr>
          <w:ilvl w:val="0"/>
          <w:numId w:val="8"/>
        </w:numPr>
        <w:jc w:val="both"/>
      </w:pPr>
      <w:r w:rsidRPr="001B72B6">
        <w:t>Pozivaju se osobe koje imaju pravni interes za provedbom stečajnog postupka nad dužnikom, unatoč utvrđenoj nedostatnosti stečajne mase, da u roku 15 dana na žiro račun Trgovačkog suda u Zagrebu IBAN: HR9223900011300000460 model 05-</w:t>
      </w:r>
      <w:r w:rsidR="0053196A">
        <w:t>3247</w:t>
      </w:r>
      <w:r w:rsidRPr="001B72B6">
        <w:t xml:space="preserve">16, predujme iznos od </w:t>
      </w:r>
      <w:r w:rsidR="0053196A">
        <w:t>31.480,00</w:t>
      </w:r>
      <w:r w:rsidRPr="001B72B6">
        <w:t xml:space="preserve"> kn za namirenje troškova prethodnog i otvorenoga stečajnog postupka. </w:t>
      </w:r>
    </w:p>
    <w:p w:rsidRDefault="00050CCA" w:rsidP="00050CCA" w:rsidR="00050CCA" w:rsidRPr="001B72B6">
      <w:pPr>
        <w:jc w:val="both"/>
      </w:pPr>
    </w:p>
    <w:p w:rsidRDefault="00050CCA" w:rsidP="00050CCA" w:rsidR="00050CCA" w:rsidRPr="001B72B6">
      <w:pPr>
        <w:numPr>
          <w:ilvl w:val="0"/>
          <w:numId w:val="8"/>
        </w:numPr>
        <w:jc w:val="both"/>
      </w:pPr>
      <w:r w:rsidRPr="001B72B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050CCA" w:rsidP="00050CCA" w:rsidR="00050CCA" w:rsidRPr="001B72B6">
      <w:pPr>
        <w:jc w:val="both"/>
      </w:pPr>
    </w:p>
    <w:p w:rsidRDefault="00050CCA" w:rsidP="00050CCA" w:rsidR="00050CCA" w:rsidRPr="001B72B6">
      <w:pPr>
        <w:numPr>
          <w:ilvl w:val="0"/>
          <w:numId w:val="8"/>
        </w:numPr>
        <w:jc w:val="both"/>
      </w:pPr>
      <w:r w:rsidRPr="001B72B6">
        <w:t xml:space="preserve">Ovo rješenje će se objaviti na </w:t>
      </w:r>
      <w:r>
        <w:t xml:space="preserve">mrežnoj stranici </w:t>
      </w:r>
      <w:r w:rsidRPr="001B72B6">
        <w:t>e-Oglasn</w:t>
      </w:r>
      <w:r>
        <w:t>a</w:t>
      </w:r>
      <w:r w:rsidRPr="001B72B6">
        <w:t xml:space="preserve"> ploč</w:t>
      </w:r>
      <w:r>
        <w:t>a</w:t>
      </w:r>
      <w:r w:rsidRPr="001B72B6">
        <w:t xml:space="preserve"> suda. </w:t>
      </w:r>
    </w:p>
    <w:p w:rsidRDefault="00050CCA" w:rsidP="00050CCA" w:rsidR="00050CCA" w:rsidRPr="001B72B6">
      <w:pPr>
        <w:jc w:val="both"/>
      </w:pP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53196A" w:rsidP="0053196A" w:rsidR="0053196A" w:rsidRPr="005F7ED3">
      <w:pPr>
        <w:ind w:firstLine="708"/>
        <w:jc w:val="both"/>
      </w:pPr>
      <w:r w:rsidRPr="005F7ED3">
        <w:t>FINA-a Regionalni centar Zagre</w:t>
      </w:r>
      <w:r>
        <w:t>b, podnijela je ovom sudu dana 31. ožujka 2016</w:t>
      </w:r>
      <w:r w:rsidRPr="005F7ED3">
        <w:t xml:space="preserve">. prijedlog za otvaranje stečajnog postupka nad dužnikom </w:t>
      </w:r>
      <w:r w:rsidRPr="00E21DAA">
        <w:t>EKO-FORM d.o.o., Zagreb, Ivanićgradska 22, OIB 60950387649</w:t>
      </w:r>
      <w:r w:rsidRPr="005F7ED3">
        <w:t>.</w:t>
      </w:r>
    </w:p>
    <w:p w:rsidRDefault="0053196A" w:rsidP="0053196A" w:rsidR="0053196A" w:rsidRPr="005F7ED3">
      <w:pPr>
        <w:jc w:val="both"/>
      </w:pPr>
    </w:p>
    <w:p w:rsidRDefault="0053196A" w:rsidP="0053196A" w:rsidR="0053196A">
      <w:pPr>
        <w:ind w:firstLine="708"/>
        <w:jc w:val="both"/>
      </w:pPr>
      <w:r w:rsidRPr="00C254D4">
        <w:t xml:space="preserve">Prijedlog je podnesen temeljem odredbe članka </w:t>
      </w:r>
      <w:r>
        <w:t>444. stavka 2</w:t>
      </w:r>
      <w:r w:rsidRPr="00C254D4">
        <w:t xml:space="preserve">. </w:t>
      </w:r>
      <w:r>
        <w:t xml:space="preserve">Stečajnog zakona (Narodne novine broj 71/15, </w:t>
      </w:r>
      <w:r w:rsidR="00C26C7E">
        <w:t xml:space="preserve">104/17, </w:t>
      </w:r>
      <w:r>
        <w:t xml:space="preserve">dalje u tekstu: SZ-a). U prijedlogu predlagatelj navodi da na dan 1. rujna 2015. godine dužnik u Očevidniku redoslijeda osnova za plaćanje ima u </w:t>
      </w:r>
      <w:r>
        <w:lastRenderedPageBreak/>
        <w:t xml:space="preserve">neprekinutom razdoblju od 762 dana evidentirane neizvršene osnove za plaćanje u ukupnom iznosu od 430.296,88 kn, te da dužnik ima jednog zaposlenog. </w:t>
      </w:r>
    </w:p>
    <w:p w:rsidRDefault="0053196A" w:rsidP="0053196A" w:rsidR="0053196A">
      <w:pPr>
        <w:ind w:firstLine="708"/>
        <w:jc w:val="both"/>
      </w:pPr>
    </w:p>
    <w:p w:rsidRDefault="0053196A" w:rsidP="0053196A" w:rsidR="0053196A" w:rsidRPr="005F7ED3">
      <w:pPr>
        <w:ind w:firstLine="708"/>
        <w:jc w:val="both"/>
      </w:pPr>
      <w:r>
        <w:t xml:space="preserve">Rješenjem ovog suda posl.br. 4 St-3247/16 od 26. lipnja 2017. godine pokrenut je prethodni postupak radi utvrđivanja pretpostavki za otvaranje stečajnog postupka nad dužnikom, te je ujedno određeno ročište radi očitovanja o prijedlogu za otvaranje stečajnoga postupka za dan 22. rujna 2017. godine. </w:t>
      </w:r>
    </w:p>
    <w:p w:rsidRDefault="0053196A" w:rsidP="0053196A" w:rsidR="0053196A" w:rsidRPr="005F7ED3">
      <w:pPr>
        <w:jc w:val="both"/>
      </w:pPr>
    </w:p>
    <w:p w:rsidRDefault="0053196A" w:rsidP="0053196A" w:rsidR="00AF1318">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xml:space="preserve">, koji nije postupio po zaključku suda od 26. lipnja 2017. godine te nije dostavio u spis popis imovine i obveza dužnika sukladno čl. 17. st. 1. SZ-a, </w:t>
      </w:r>
      <w:r w:rsidR="00AF1318">
        <w:t xml:space="preserve">slijedom čega je sud rješenjem od </w:t>
      </w:r>
      <w:r>
        <w:t>22. rujna</w:t>
      </w:r>
      <w:r w:rsidR="00AF1318">
        <w:t xml:space="preserve"> 2017. godine imenovao privremenog stečajnog upravitelja </w:t>
      </w:r>
      <w:r>
        <w:t>Darka Šketa</w:t>
      </w:r>
      <w:r w:rsidR="00AF131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AF1318" w:rsidR="00AF1318">
      <w:pPr>
        <w:ind w:firstLine="708"/>
        <w:jc w:val="both"/>
      </w:pPr>
      <w:r>
        <w:t xml:space="preserve">Osim toga, sud je zaključkom od </w:t>
      </w:r>
      <w:r w:rsidR="0053196A">
        <w:t>25. rujna</w:t>
      </w:r>
      <w:r>
        <w:t xml:space="preserve"> 2017. godine zatražio od javnih tijela koja vode evidenciju o određenoj vrsti imovine dostavu podataka iz njihovih službenih evidencija o tome da li je dužnik evidentiran kao vlasnik imovine. </w:t>
      </w:r>
    </w:p>
    <w:p w:rsidRDefault="00AF1318" w:rsidP="00AF1318" w:rsidR="00AF1318">
      <w:pPr>
        <w:ind w:firstLine="708"/>
        <w:jc w:val="both"/>
      </w:pPr>
    </w:p>
    <w:p w:rsidRDefault="00AF1318" w:rsidP="00AF1318" w:rsidR="00AF1318">
      <w:pPr>
        <w:ind w:firstLine="708"/>
        <w:jc w:val="both"/>
      </w:pPr>
      <w:r>
        <w:t>Uvidom u</w:t>
      </w:r>
      <w:r w:rsidRPr="00A44D76">
        <w:t xml:space="preserve"> pribavljen</w:t>
      </w:r>
      <w:r>
        <w:t>e podatke</w:t>
      </w:r>
      <w:r w:rsidRPr="00A44D76">
        <w:t xml:space="preserve"> iz informacijskog sustava zemljišnih knjiga (list </w:t>
      </w:r>
      <w:r w:rsidR="002A52FE">
        <w:t>62 i 63</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rsidR="002A52FE">
        <w:t>22. rujna</w:t>
      </w:r>
      <w:r>
        <w:t xml:space="preserve"> 2017. godine (list </w:t>
      </w:r>
      <w:r w:rsidR="00050CCA">
        <w:t>6</w:t>
      </w:r>
      <w:r w:rsidR="002A52FE">
        <w:t>6</w:t>
      </w:r>
      <w:r w:rsidR="00050CCA">
        <w:t xml:space="preserve"> </w:t>
      </w:r>
      <w:r w:rsidRPr="00A44D76">
        <w:t xml:space="preserve">spisa) </w:t>
      </w:r>
      <w:r>
        <w:t>utvrđeno je</w:t>
      </w:r>
      <w:r w:rsidRPr="00A44D76">
        <w:t xml:space="preserve"> da dužnik nije registriran kao vlasnik zrakoplova.</w:t>
      </w:r>
      <w:r>
        <w:t xml:space="preserve"> </w:t>
      </w:r>
      <w:r w:rsidR="002A52FE">
        <w:t>Uvidom u</w:t>
      </w:r>
      <w:r w:rsidR="002A52FE" w:rsidRPr="00A44D76">
        <w:t xml:space="preserve"> obavijest Ministarstva mora, prometa i infrastrukture od </w:t>
      </w:r>
      <w:r w:rsidR="002A52FE">
        <w:t xml:space="preserve">28. rujna </w:t>
      </w:r>
      <w:r w:rsidR="002A52FE" w:rsidRPr="00A44D76">
        <w:t xml:space="preserve">2017. godine (list </w:t>
      </w:r>
      <w:r w:rsidR="002A52FE">
        <w:t>69</w:t>
      </w:r>
      <w:r w:rsidR="002A52FE" w:rsidRPr="00A44D76">
        <w:t xml:space="preserve"> spisa) </w:t>
      </w:r>
      <w:r w:rsidR="002A52FE">
        <w:t>utvrđeno je</w:t>
      </w:r>
      <w:r w:rsidR="002A52FE" w:rsidRPr="00A44D76">
        <w:t xml:space="preserve"> da dužnik nije upisan kao vlasnik nijednog broda, brodice, jahte, čamca, plutajućeg objekta, nepomičnog odobalnog objekta, broda u gradnji, plutajućeg objekta u gradnji, niti nepomičnog odobalnog objekta u gradnji.</w:t>
      </w:r>
      <w:r w:rsidR="002A52FE">
        <w:t xml:space="preserve"> </w:t>
      </w:r>
      <w:r>
        <w:t xml:space="preserve">Uvidom u </w:t>
      </w:r>
      <w:r w:rsidR="00050CCA">
        <w:t xml:space="preserve">uvjerenje MUP-a, PU Zagrebačka </w:t>
      </w:r>
      <w:r>
        <w:t xml:space="preserve">od </w:t>
      </w:r>
      <w:r w:rsidR="002A52FE">
        <w:t>29. rujna</w:t>
      </w:r>
      <w:r w:rsidR="00050CCA">
        <w:t xml:space="preserve"> lipnja</w:t>
      </w:r>
      <w:r>
        <w:t xml:space="preserve"> 2017. godine (list </w:t>
      </w:r>
      <w:r w:rsidR="002A52FE">
        <w:t>73</w:t>
      </w:r>
      <w:r>
        <w:t xml:space="preserve"> spisa) utvrđeno je da dužnik </w:t>
      </w:r>
      <w:r w:rsidR="002A52FE">
        <w:t xml:space="preserve">nije </w:t>
      </w:r>
      <w:r>
        <w:t xml:space="preserve">evidentiran kao vlasnik vozila. </w:t>
      </w:r>
      <w:r w:rsidR="002A52FE">
        <w:t xml:space="preserve">Uvidom u uvjerenje Državne geodetske uprave od 29. rujna 2017. godine (list 74 spisa) utvrđeno je da dužnik nije upisan u katastarski operat. </w:t>
      </w:r>
      <w:r>
        <w:t>Uvidom u</w:t>
      </w:r>
      <w:r w:rsidRPr="00A44D76">
        <w:t xml:space="preserve"> obavijest Središnjeg klirinško depozitarnog društva d.d. od </w:t>
      </w:r>
      <w:r w:rsidR="002A52FE">
        <w:t>11. listopada</w:t>
      </w:r>
      <w:r w:rsidRPr="00A44D76">
        <w:t xml:space="preserve"> 2017. godine (list </w:t>
      </w:r>
      <w:r w:rsidR="002A52FE">
        <w:t>75</w:t>
      </w:r>
      <w:r w:rsidRPr="00A44D76">
        <w:t xml:space="preserve"> spisa) </w:t>
      </w:r>
      <w:r>
        <w:t>utvrđeno je</w:t>
      </w:r>
      <w:r w:rsidRPr="00A44D76">
        <w:t xml:space="preserve"> da u sustavu SKDD d.d. ne postoji račun nematerijaliziranih vrijednosnih papira dužnika.</w:t>
      </w:r>
      <w:r w:rsidR="00050CCA">
        <w:t xml:space="preserve"> </w:t>
      </w:r>
    </w:p>
    <w:p w:rsidRDefault="00AF1318" w:rsidP="00AF1318" w:rsidR="00AF1318">
      <w:pPr>
        <w:ind w:firstLine="708"/>
        <w:jc w:val="both"/>
      </w:pPr>
    </w:p>
    <w:p w:rsidRDefault="00AF1318" w:rsidP="00AF1318" w:rsidR="002A52FE">
      <w:pPr>
        <w:ind w:firstLine="708"/>
        <w:jc w:val="both"/>
      </w:pPr>
      <w:r>
        <w:t xml:space="preserve">Na ročištu radi rasprave o pretpostavkama za otvaranje stečajnog postupka od </w:t>
      </w:r>
      <w:r w:rsidR="002A52FE">
        <w:t>14. veljače 2018</w:t>
      </w:r>
      <w:r>
        <w:t xml:space="preserve">. godine, </w:t>
      </w:r>
      <w:r w:rsidR="002A52FE">
        <w:t xml:space="preserve">na koje ročište nije pristupio uredno pozvani dužnik, </w:t>
      </w:r>
      <w:r>
        <w:t xml:space="preserve">privremeni stečajni upravitelj iznio </w:t>
      </w:r>
      <w:r w:rsidR="00050CCA">
        <w:t xml:space="preserve">je kao u pisanom izvješću </w:t>
      </w:r>
      <w:r>
        <w:t xml:space="preserve">javno objavljenom na mrežnoj stranici e-Oglasna ploča suda dana </w:t>
      </w:r>
      <w:r w:rsidR="002A52FE">
        <w:t>13. prosinca</w:t>
      </w:r>
      <w:r>
        <w:t xml:space="preserve"> 2017. godine. Dakle, privremeni stečajni upravitelj </w:t>
      </w:r>
      <w:r w:rsidR="002A52FE">
        <w:t xml:space="preserve">navodi da kod dužnika postoje stečajni razlozi prezaduženosti, jer su obveze dužnika veće od imovine za iznos od 139.300,00 kn, što znači da je dužnik prezadužen u smislu odredbe čl. 7. st. 1. SZ-a. Isto tako, navodi da je dužnik nesposoban za plaćanje u smislu odredbe čl. 6. st. 2. SZ-a, obzirom da isti ima evidentirane neizvršene osnove za plaćanje na dan 5. listopada 2017. godine u razdoblju dužem od 60 dana u ukupnom iznosu od 547.322,24 kn. Privremeni stečajni upravitelj navodi da mu je direktorica dužnika Đurđica Vrban dostavila obrazac prokaznog popisa imovine u kojem je iskazala da dužnik na dan 18. listopada 2017. godine nema nekretnina, nema pokretnina, niti druge imovine, te nema imovinskih prava na tuđim </w:t>
      </w:r>
      <w:r w:rsidR="002A52FE">
        <w:lastRenderedPageBreak/>
        <w:t xml:space="preserve">stvarima niti novčanih tražbina. Privremeni stečajni upravitelj navodi da iz dostupne dokumentacije proizlazi da ne postoje uvjeti za nastavak poslovanja dužnika, da kod dužnika postoje stečajni razlozi, a da imovina dužnika nije dostatna za pokriće troškova prethodnog i otvorenog stečajnog postupka. Privremeni stečajni upravitelj navodi da predvidivi troškovi postupka iznose 31.480,00 kn te predlaže da sud postupi sukladno odredbi čl. 132. SZ-a. </w:t>
      </w:r>
    </w:p>
    <w:p w:rsidRDefault="00AF1318" w:rsidP="004327FC" w:rsidR="006A0926">
      <w:pPr>
        <w:ind w:firstLine="708"/>
        <w:jc w:val="both"/>
      </w:pPr>
      <w:r>
        <w:t xml:space="preserve"> </w:t>
      </w:r>
    </w:p>
    <w:p w:rsidRDefault="006A0926" w:rsidP="006A0926" w:rsidR="006A0926">
      <w:pPr>
        <w:ind w:firstLine="708"/>
        <w:jc w:val="both"/>
      </w:pPr>
      <w:r w:rsidRPr="001B72B6">
        <w:t>FINA</w:t>
      </w:r>
      <w:r>
        <w:t xml:space="preserve"> je dostavila u</w:t>
      </w:r>
      <w:r w:rsidRPr="001B72B6">
        <w:t xml:space="preserve"> spis potvrdu o blokadi računa i novčanih sredstava dužnika (list 6</w:t>
      </w:r>
      <w:r w:rsidR="000167EE">
        <w:t>5</w:t>
      </w:r>
      <w:r w:rsidRPr="001B72B6">
        <w:t xml:space="preserve"> spisa) iz koje proizlazi da je na dan </w:t>
      </w:r>
      <w:r w:rsidR="000167EE">
        <w:t>28. rujna</w:t>
      </w:r>
      <w:r w:rsidRPr="001B72B6">
        <w:t xml:space="preserve"> 2017. godine na računu dužnika evidentirano </w:t>
      </w:r>
      <w:r w:rsidR="000167EE">
        <w:t>1519</w:t>
      </w:r>
      <w:r w:rsidRPr="001B72B6">
        <w:t xml:space="preserve"> dana neprekidne blokade odnosno ukupno 180 dana u prethodnih 6 mjeseci zbog nepodmirenih osnova za plaćanje evidentiranih u Očevidniku redoslijeda osnova za plaćanje, a nepodmirene obveze iznose </w:t>
      </w:r>
      <w:r w:rsidR="000167EE">
        <w:t>546.748,55</w:t>
      </w:r>
      <w:r w:rsidRPr="001B72B6">
        <w:t xml:space="preserve"> kn. </w:t>
      </w:r>
    </w:p>
    <w:p w:rsidRDefault="006A0926" w:rsidP="006A0926" w:rsidR="006A0926" w:rsidRPr="001B72B6">
      <w:pPr>
        <w:ind w:firstLine="708"/>
        <w:jc w:val="both"/>
      </w:pPr>
    </w:p>
    <w:p w:rsidRDefault="0059367F" w:rsidP="004327FC" w:rsidR="008723F5">
      <w:pPr>
        <w:ind w:firstLine="708"/>
        <w:jc w:val="both"/>
      </w:pPr>
      <w:r>
        <w:t>Dakle, i</w:t>
      </w:r>
      <w:r w:rsidRPr="005F7ED3">
        <w:t xml:space="preserve">z </w:t>
      </w:r>
      <w:r w:rsidR="004327FC">
        <w:t>po</w:t>
      </w:r>
      <w:r w:rsidR="00453F4B">
        <w:t>tvrde</w:t>
      </w:r>
      <w:r w:rsidR="004327FC">
        <w:t xml:space="preserve"> FINA-e o blokadi računa dužnika</w:t>
      </w:r>
      <w:r w:rsidR="000167EE">
        <w:t xml:space="preserve"> i izvješća privremenog stečajnog upravitelja</w:t>
      </w:r>
      <w:r w:rsidR="00AF1318">
        <w:t xml:space="preserve"> </w:t>
      </w:r>
      <w:r w:rsidR="004327FC">
        <w:t xml:space="preserve">nedvojbeno proizlazi da je kod dužnika ostvaren stečajni razlog nesposobnosti za plaćanje sukladno odredbi čl. 6. st. 1., </w:t>
      </w:r>
      <w:r>
        <w:t>2.</w:t>
      </w:r>
      <w:r w:rsidR="004327FC">
        <w:t xml:space="preserve"> i 4.</w:t>
      </w:r>
      <w:r w:rsidR="000167EE">
        <w:t xml:space="preserve"> SZ-a, a privremeni stečajni upravitelj utvrdio je da kod dužnika postoji i stečajni razlog prezaduženosti.</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AF1318" w:rsidR="00453F4B">
      <w:pPr>
        <w:ind w:firstLine="708"/>
        <w:jc w:val="both"/>
      </w:pPr>
      <w:r>
        <w:t>Putem</w:t>
      </w:r>
      <w:r w:rsidR="00453F4B">
        <w:t xml:space="preserve"> pribavljenih podataka o imovini dužnika od nadležnih tijela te putem </w:t>
      </w:r>
      <w:r>
        <w:t xml:space="preserve">izvješća privremenog stečajnog upravitelja sud je utvrdio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rsidR="000167EE">
        <w:t>31.480</w:t>
      </w:r>
      <w:r w:rsidR="00453F4B">
        <w:t>,</w:t>
      </w:r>
      <w:r>
        <w:t>00</w:t>
      </w:r>
      <w:r w:rsidRPr="00435B5D">
        <w:t xml:space="preserve"> kn, a čine ih </w:t>
      </w:r>
      <w:r>
        <w:t>trošak nagrade privremenog</w:t>
      </w:r>
      <w:r w:rsidR="000167EE">
        <w:t xml:space="preserve"> </w:t>
      </w:r>
      <w:r w:rsidR="00453F4B">
        <w:t>stečajnog upravitelja</w:t>
      </w:r>
      <w:r w:rsidR="000167EE">
        <w:t xml:space="preserve"> i stečajnog upravitelja</w:t>
      </w:r>
      <w:r w:rsidR="00453F4B">
        <w:t xml:space="preserve"> u iznosu od </w:t>
      </w:r>
      <w:r w:rsidR="000167EE">
        <w:t>20.000</w:t>
      </w:r>
      <w:r w:rsidR="00453F4B">
        <w:t>,00 kn bruto, trošak izrade žiga u iznosu od 1</w:t>
      </w:r>
      <w:r w:rsidR="000167EE">
        <w:t>8</w:t>
      </w:r>
      <w:r w:rsidR="00453F4B">
        <w:t xml:space="preserve">0,00 kn, </w:t>
      </w:r>
      <w:r w:rsidR="000167EE">
        <w:t xml:space="preserve">trošak sudskih i upravnih pristojbi 1.500,00 kn, poštanski troškovi 200,00 kn, troškovi telefona i interneta 600,00 kn, trošak bankovnih usluga i usluga platnog prometa 1.500,00 kn, te trošak knjigovodstvenih usluga od 7.500,00 kn. </w:t>
      </w:r>
    </w:p>
    <w:p w:rsidRDefault="00453F4B" w:rsidP="00AF1318" w:rsidR="00453F4B">
      <w:pPr>
        <w:ind w:firstLine="708"/>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0167EE">
        <w:t>31.480,00</w:t>
      </w:r>
      <w:r w:rsidRPr="00435B5D">
        <w:t xml:space="preserve"> kn.</w:t>
      </w:r>
    </w:p>
    <w:p w:rsidRDefault="00367C05" w:rsidP="00293964" w:rsidR="00367C05" w:rsidRPr="00435B5D">
      <w:pPr>
        <w:ind w:firstLine="900"/>
        <w:jc w:val="both"/>
      </w:pPr>
    </w:p>
    <w:p w:rsidRDefault="00BB0780" w:rsidP="00BB0780" w:rsidR="000167EE">
      <w:pPr>
        <w:ind w:firstLine="708"/>
        <w:jc w:val="both"/>
      </w:pPr>
      <w:r w:rsidRPr="00435B5D">
        <w:t>Slijedom navedenog riješeno je kao u izreci.</w:t>
      </w:r>
      <w:r w:rsidR="000167EE">
        <w:t xml:space="preserve"> </w:t>
      </w:r>
    </w:p>
    <w:p w:rsidRDefault="000167EE" w:rsidP="00BB0780" w:rsidR="000167EE">
      <w:pPr>
        <w:ind w:firstLine="708"/>
        <w:jc w:val="both"/>
      </w:pPr>
    </w:p>
    <w:p w:rsidRDefault="000167EE" w:rsidP="00BB0780" w:rsidR="00367C05" w:rsidRPr="00435B5D">
      <w:pPr>
        <w:ind w:firstLine="708"/>
        <w:jc w:val="both"/>
      </w:pPr>
      <w:r>
        <w:t xml:space="preserve">Ujedno valja napomenuti da je sud raspravnim rješenjem od 14. veljače 2018. godine odbio prijedlog dužnika za odgodu ročišta od 14. veljače 2018. godine, koju odgodu je dužnik </w:t>
      </w:r>
      <w:r>
        <w:lastRenderedPageBreak/>
        <w:t xml:space="preserve">predložio uslijed bolesti zakonske zastupnice dužnika, iz razloga jer dužnik u ovom postupku ima angažiranog punomoćnika odvjetnika koji je mogao pristupiti na ročište od 14. veljače 2018. godine, a osim toga iz stanja spisa proizlazi da je zakonska zastupnica dužnika dostavila privremenom stečajnom upravitelju prokazni popis imovine, dakle, ista je dala podatke o stanju imovine dužnika. Dakle, sud je utvrdio da nisu ostvarene pretpostavke da bi se udovoljilo prijedlogu dužnika za odgodu ročišta, obzirom da je dužnik imao mogućnost da se putem svojeg punomoćnika i pisanim putem očituje o prijedlogu za otvaranje stečajnog postupka, a u tijeku postupka su utvrđeni svi relevantni podaci potrebni za donošenje odluke suda. </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0167EE">
        <w:t>14. veljače 2018</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A24B7E">
      <w:r w:rsidRPr="007A5897">
        <w:t>putem ovog suda.</w:t>
      </w:r>
      <w:r>
        <w:t xml:space="preserve"> </w:t>
      </w:r>
    </w:p>
    <w:p w:rsidRDefault="00855D4F" w:rsidP="00973C31" w:rsidR="00855D4F" w:rsidRPr="00435B5D">
      <w:pPr>
        <w:tabs>
          <w:tab w:pos="6900" w:val="left"/>
        </w:tabs>
      </w:pPr>
    </w:p>
    <w:sectPr w:rsidSect="000167EE" w:rsidR="00855D4F" w:rsidRPr="00435B5D">
      <w:headerReference w:type="even" r:id="rId10"/>
      <w:headerReference w:type="default" r:id="rId11"/>
      <w:pgSz w:h="16838" w:w="11906"/>
      <w:pgMar w:gutter="0" w:footer="708" w:header="708" w:left="1417" w:bottom="1702"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5CCE">
      <w:rPr>
        <w:rStyle w:val="Brojstranice"/>
        <w:noProof/>
      </w:rPr>
      <w:t>4</w:t>
    </w:r>
    <w:r>
      <w:rPr>
        <w:rStyle w:val="Brojstranice"/>
      </w:rPr>
      <w:fldChar w:fldCharType="end"/>
    </w:r>
  </w:p>
  <w:p w:rsidRDefault="0087685A" w:rsidP="001D2296" w:rsidR="0087685A" w:rsidRPr="003C4E43">
    <w:r>
      <w:t xml:space="preserve">                                                                                                                               </w:t>
    </w:r>
    <w:r w:rsidR="008973BF" w:rsidRPr="00413877">
      <w:t>4 St-</w:t>
    </w:r>
    <w:r w:rsidR="000B37AC">
      <w:t>3247</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167EE"/>
    <w:rsid w:val="00025EF2"/>
    <w:rsid w:val="00043A0A"/>
    <w:rsid w:val="0004613B"/>
    <w:rsid w:val="00050CCA"/>
    <w:rsid w:val="00050EF7"/>
    <w:rsid w:val="00075BDC"/>
    <w:rsid w:val="00087859"/>
    <w:rsid w:val="000A252B"/>
    <w:rsid w:val="000B0BA1"/>
    <w:rsid w:val="000B37AC"/>
    <w:rsid w:val="000C5CCE"/>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52FE"/>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53F4B"/>
    <w:rsid w:val="00464572"/>
    <w:rsid w:val="00475324"/>
    <w:rsid w:val="00484CEF"/>
    <w:rsid w:val="004A519F"/>
    <w:rsid w:val="004F47B9"/>
    <w:rsid w:val="00501BE5"/>
    <w:rsid w:val="00523E58"/>
    <w:rsid w:val="0053196A"/>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A0926"/>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AE8"/>
    <w:rsid w:val="00B97F98"/>
    <w:rsid w:val="00BA28BC"/>
    <w:rsid w:val="00BB0780"/>
    <w:rsid w:val="00BB7E5E"/>
    <w:rsid w:val="00C0014B"/>
    <w:rsid w:val="00C1129F"/>
    <w:rsid w:val="00C12A9F"/>
    <w:rsid w:val="00C15BC1"/>
    <w:rsid w:val="00C26C7E"/>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0C5CCE"/>
    <w:rPr>
      <w:color w:val="808080"/>
      <w:bdr w:space="0" w:sz="0" w:color="auto" w:val="none"/>
      <w:shd w:fill="auto" w:color="auto" w:val="clear"/>
    </w:rPr>
  </w:style>
  <w:style w:customStyle="true" w:styleId="eSPISCCParagraphDefaultFont" w:type="character">
    <w:name w:val="eSPIS_CC_Paragraph Default Font"/>
    <w:basedOn w:val="Zadanifontodlomka"/>
    <w:rsid w:val="000C5C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5CCE"/>
    <w:rPr>
      <w:bdr w:space="0" w:sz="0" w:color="auto" w:val="none"/>
      <w:shd w:fill="FFFFCC" w:color="auto" w:val="clear"/>
      <w:lang w:val="hr-HR"/>
    </w:rPr>
  </w:style>
  <w:style w:customStyle="true" w:styleId="PozadinaSvijetloCrvena" w:type="character">
    <w:name w:val="Pozadina_SvijetloCrvena"/>
    <w:basedOn w:val="eSPISCCParagraphDefaultFont"/>
    <w:rsid w:val="000C5C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5C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0C5CCE"/>
    <w:rPr>
      <w:color w:val="808080"/>
      <w:bdr w:color="auto" w:space="0" w:sz="0" w:val="none"/>
      <w:shd w:color="auto" w:fill="auto" w:val="clear"/>
    </w:rPr>
  </w:style>
  <w:style w:customStyle="1" w:styleId="eSPISCCParagraphDefaultFont" w:type="character">
    <w:name w:val="eSPIS_CC_Paragraph Default Font"/>
    <w:basedOn w:val="Zadanifontodlomka"/>
    <w:rsid w:val="000C5C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5CCE"/>
    <w:rPr>
      <w:bdr w:color="auto" w:space="0" w:sz="0" w:val="none"/>
      <w:shd w:color="auto" w:fill="FFFFCC" w:val="clear"/>
      <w:lang w:val="hr-HR"/>
    </w:rPr>
  </w:style>
  <w:style w:customStyle="1" w:styleId="PozadinaSvijetloCrvena" w:type="character">
    <w:name w:val="Pozadina_SvijetloCrvena"/>
    <w:basedOn w:val="eSPISCCParagraphDefaultFont"/>
    <w:rsid w:val="000C5C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5C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3247</izvorni_sadrzaj>
    <derivirana_varijabla naziv="DomainObject.Predmet.Broj_1">3247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St-3247/2016</izvorni_sadrzaj>
    <derivirana_varijabla naziv="DomainObject.Predmet.OznakaBroj_1">St-3247/2016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EKO-FORM d.o.o. zastupanog po punomoćniku Đurđica Vrban; ODVJETNIČKO DRUŠTVO GALETOVIĆ I GALETOVIĆ društvo s ograničenom odgovornošću</izvorni_sadrzaj>
    <derivirana_varijabla naziv="DomainObject.Predmet.ProtustrankaFormated_1">  EKO-FORM d.o.o. zastupanog po punomoćniku Đurđica Vrban; ODVJETNIČKO DRUŠTVO GALETOVIĆ I GALETOVIĆ društvo s ograničenom odgovornošću</derivirana_varijabla>
  </DomainObject.Predmet.ProtustrankaFormated>
  <DomainObject.Predmet.ProtustrankaFormatedOIB>
    <izvorni_sadrzaj>  EKO-FORM d.o.o., OIB 60950387649 zastupanog po punomoćniku Đurđica Vrban; ODVJETNIČKO DRUŠTVO GALETOVIĆ I GALETOVIĆ društvo s ograničenom odgovornošću</izvorni_sadrzaj>
    <derivirana_varijabla naziv="DomainObject.Predmet.ProtustrankaFormatedOIB_1">  EKO-FORM d.o.o., OIB 60950387649 zastupanog po punomoćniku Đurđica Vrban; ODVJETNIČKO DRUŠTVO GALETOVIĆ I GALETOVIĆ društvo s ograničenom odgovornošću</derivirana_varijabla>
  </DomainObject.Predmet.ProtustrankaFormatedOIB>
  <DomainObject.Predmet.ProtustrankaFormatedWithAdress>
    <izvorni_sadrzaj> EKO-FORM d.o.o., Ivanićgradska 22, 10000 Zagreb zastupanog po punomoćniku Đurđica Vrban; ODVJETNIČKO DRUŠTVO GALETOVIĆ I GALETOVIĆ društvo s ograničenom odgovornošću</izvorni_sadrzaj>
    <derivirana_varijabla naziv="DomainObject.Predmet.ProtustrankaFormatedWithAdress_1"> EKO-FORM d.o.o., Ivanićgradska 22, 10000 Zagreb zastupanog po punomoćniku Đurđica Vrban; ODVJETNIČKO DRUŠTVO GALETOVIĆ I GALETOVIĆ društvo s ograničenom odgovornošću</derivirana_varijabla>
  </DomainObject.Predmet.ProtustrankaFormatedWithAdress>
  <DomainObject.Predmet.ProtustrankaFormatedWithAdressOIB>
    <izvorni_sadrzaj> EKO-FORM d.o.o., OIB 60950387649, Ivanićgradska 22, 10000 Zagreb zastupanog po punomoćniku Đurđica Vrban; ODVJETNIČKO DRUŠTVO GALETOVIĆ I GALETOVIĆ društvo s ograničenom odgovornošću</izvorni_sadrzaj>
    <derivirana_varijabla naziv="DomainObject.Predmet.ProtustrankaFormatedWithAdressOIB_1"> EKO-FORM d.o.o., OIB 60950387649, Ivanićgradska 22, 10000 Zagreb zastupanog po punomoćniku Đurđica Vrban; ODVJETNIČKO DRUŠTVO GALETOVIĆ I GALETOVIĆ društvo s ograničenom odgovornošću</derivirana_varijabla>
  </DomainObject.Predmet.ProtustrankaFormatedWithAdressOIB>
  <DomainObject.Predmet.ProtustrankaWithAdress>
    <izvorni_sadrzaj>EKO-FORM d.o.o. Ivanićgradska 22, 10000 Zagreb</izvorni_sadrzaj>
    <derivirana_varijabla naziv="DomainObject.Predmet.ProtustrankaWithAdress_1">EKO-FORM d.o.o. Ivanićgradska 22, 10000 Zagreb</derivirana_varijabla>
  </DomainObject.Predmet.ProtustrankaWithAdress>
  <DomainObject.Predmet.ProtustrankaWithAdressOIB>
    <izvorni_sadrzaj>EKO-FORM d.o.o., OIB 60950387649, Ivanićgradska 22, 10000 Zagreb</izvorni_sadrzaj>
    <derivirana_varijabla naziv="DomainObject.Predmet.ProtustrankaWithAdressOIB_1">EKO-FORM d.o.o., OIB 60950387649, Ivanićgradska 22, 10000 Zagreb</derivirana_varijabla>
  </DomainObject.Predmet.ProtustrankaWithAdressOIB>
  <DomainObject.Predmet.ProtustrankaNazivFormated>
    <izvorni_sadrzaj>EKO-FORM d.o.o.</izvorni_sadrzaj>
    <derivirana_varijabla naziv="DomainObject.Predmet.ProtustrankaNazivFormated_1">EKO-FORM d.o.o.</derivirana_varijabla>
  </DomainObject.Predmet.ProtustrankaNazivFormated>
  <DomainObject.Predmet.ProtustrankaNazivFormatedOIB>
    <izvorni_sadrzaj>EKO-FORM d.o.o., OIB 60950387649</izvorni_sadrzaj>
    <derivirana_varijabla naziv="DomainObject.Predmet.ProtustrankaNazivFormatedOIB_1">EKO-FORM d.o.o., OIB 60950387649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EKO-FORM d.o.o. zastupanog po punomoćniku Đurđica Vrban; ODVJETNIČKO DRUŠTVO GALETOVIĆ I GALETOVIĆ društvo s ograničenom odgovornošću</item>
    </izvorni_sadrzaj>
    <derivirana_varijabla naziv="DomainObject.Predmet.ProtuStrankaListFormated_1">
      <item>EKO-FORM d.o.o. zastupanog po punomoćniku Đurđica Vrban; ODVJETNIČKO DRUŠTVO GALETOVIĆ I GALETOVIĆ društvo s ograničenom odgovornošću</item>
    </derivirana_varijabla>
  </DomainObject.Predmet.ProtuStrankaListFormated>
  <DomainObject.Predmet.ProtuStrankaListFormatedOIB>
    <izvorni_sadrzaj>
      <item>EKO-FORM d.o.o., OIB 60950387649 zastupanog po punomoćniku Đurđica Vrban; ODVJETNIČKO DRUŠTVO GALETOVIĆ I GALETOVIĆ društvo s ograničenom odgovornošću</item>
    </izvorni_sadrzaj>
    <derivirana_varijabla naziv="DomainObject.Predmet.ProtuStrankaListFormatedOIB_1">
      <item>EKO-FORM d.o.o., OIB 60950387649 zastupanog po punomoćniku Đurđica Vrban; ODVJETNIČKO DRUŠTVO GALETOVIĆ I GALETOVIĆ društvo s ograničenom odgovornošću</item>
    </derivirana_varijabla>
  </DomainObject.Predmet.ProtuStrankaListFormatedOIB>
  <DomainObject.Predmet.ProtuStrankaListFormatedWithAdress>
    <izvorni_sadrzaj>
      <item>EKO-FORM d.o.o., Ivanićgradska 22, 10000 Zagreb zastupanog po punomoćniku Đurđica Vrban; ODVJETNIČKO DRUŠTVO GALETOVIĆ I GALETOVIĆ društvo s ograničenom odgovornošću</item>
    </izvorni_sadrzaj>
    <derivirana_varijabla naziv="DomainObject.Predmet.ProtuStrankaListFormatedWithAdress_1">
      <item>EKO-FORM d.o.o., Ivanićgradska 22, 10000 Zagreb zastupanog po punomoćniku Đurđica Vrban; ODVJETNIČKO DRUŠTVO GALETOVIĆ I GALETOVIĆ društvo s ograničenom odgovornošću</item>
    </derivirana_varijabla>
  </DomainObject.Predmet.ProtuStrankaListFormatedWithAdress>
  <DomainObject.Predmet.ProtuStrankaListFormatedWithAdressOIB>
    <izvorni_sadrzaj>
      <item>EKO-FORM d.o.o., OIB 60950387649, Ivanićgradska 22, 10000 Zagreb zastupanog po punomoćniku Đurđica Vrban; ODVJETNIČKO DRUŠTVO GALETOVIĆ I GALETOVIĆ društvo s ograničenom odgovornošću</item>
    </izvorni_sadrzaj>
    <derivirana_varijabla naziv="DomainObject.Predmet.ProtuStrankaListFormatedWithAdressOIB_1">
      <item>EKO-FORM d.o.o., OIB 60950387649, Ivanićgradska 22, 10000 Zagreb zastupanog po punomoćniku Đurđica Vrban; ODVJETNIČKO DRUŠTVO GALETOVIĆ I GALETOVIĆ društvo s ograničenom odgovornošću</item>
    </derivirana_varijabla>
  </DomainObject.Predmet.ProtuStrankaListFormatedWithAdressOIB>
  <DomainObject.Predmet.ProtuStrankaListNazivFormated>
    <izvorni_sadrzaj>
      <item>EKO-FORM d.o.o.</item>
    </izvorni_sadrzaj>
    <derivirana_varijabla naziv="DomainObject.Predmet.ProtuStrankaListNazivFormated_1">
      <item>EKO-FORM d.o.o.</item>
    </derivirana_varijabla>
  </DomainObject.Predmet.ProtuStrankaListNazivFormated>
  <DomainObject.Predmet.ProtuStrankaListNazivFormatedOIB>
    <izvorni_sadrzaj>
      <item>EKO-FORM d.o.o., OIB 60950387649</item>
    </izvorni_sadrzaj>
    <derivirana_varijabla naziv="DomainObject.Predmet.ProtuStrankaListNazivFormatedOIB_1">
      <item>EKO-FORM d.o.o., OIB 60950387649</item>
    </derivirana_varijabla>
  </DomainObject.Predmet.ProtuStrankaListNazivFormatedOIB>
  <DomainObject.Predmet.OstaliListFormated>
    <izvorni_sadrzaj>
      <item>Đurđica Vrban punomoćnik sudionika u postupku EKO-FORM d.o.o.</item>
      <item>ODVJETNIČKO DRUŠTVO GALETOVIĆ I GALETOVIĆ društvo s ograničenom odgovornošću punomoćnik sudionika u postupku EKO-FORM d.o.o.</item>
    </izvorni_sadrzaj>
    <derivirana_varijabla naziv="DomainObject.Predmet.OstaliListFormated_1">
      <item>Đurđica Vrban punomoćnik sudionika u postupku EKO-FORM d.o.o.</item>
      <item>ODVJETNIČKO DRUŠTVO GALETOVIĆ I GALETOVIĆ društvo s ograničenom odgovornošću punomoćnik sudionika u postupku EKO-FORM d.o.o.</item>
    </derivirana_varijabla>
  </DomainObject.Predmet.OstaliListFormated>
  <DomainObject.Predmet.OstaliListFormatedOIB>
    <izvorni_sadrzaj>
      <item>Đurđica Vrban, OIB 84380011375 punomoćnik sudionika u postupku EKO-FORM d.o.o.</item>
      <item>ODVJETNIČKO DRUŠTVO GALETOVIĆ I GALETOVIĆ društvo s ograničenom odgovornošću, OIB 20991407102 punomoćnik sudionika u postupku EKO-FORM d.o.o.</item>
    </izvorni_sadrzaj>
    <derivirana_varijabla naziv="DomainObject.Predmet.OstaliListFormatedOIB_1">
      <item>Đurđica Vrban, OIB 84380011375 punomoćnik sudionika u postupku EKO-FORM d.o.o.</item>
      <item>ODVJETNIČKO DRUŠTVO GALETOVIĆ I GALETOVIĆ društvo s ograničenom odgovornošću, OIB 20991407102 punomoćnik sudionika u postupku EKO-FORM d.o.o.</item>
    </derivirana_varijabla>
  </DomainObject.Predmet.OstaliListFormatedOIB>
  <DomainObject.Predmet.OstaliListFormatedWithAdress>
    <izvorni_sadrzaj>
      <item>Đurđica Vrban, I.petruševec 77a, 10000 Zagreb punomoćnik sudionika u postupku EKO-FORM d.o.o.</item>
      <item>ODVJETNIČKO DRUŠTVO GALETOVIĆ I GALETOVIĆ društvo s ograničenom odgovornošću, Palmotićeva 3, 10000 Zagreb punomoćnik sudionika u postupku EKO-FORM d.o.o.</item>
    </izvorni_sadrzaj>
    <derivirana_varijabla naziv="DomainObject.Predmet.OstaliListFormatedWithAdress_1">
      <item>Đurđica Vrban, I.petruševec 77a, 10000 Zagreb punomoćnik sudionika u postupku EKO-FORM d.o.o.</item>
      <item>ODVJETNIČKO DRUŠTVO GALETOVIĆ I GALETOVIĆ društvo s ograničenom odgovornošću, Palmotićeva 3, 10000 Zagreb punomoćnik sudionika u postupku EKO-FORM d.o.o.</item>
    </derivirana_varijabla>
  </DomainObject.Predmet.OstaliListFormatedWithAdress>
  <DomainObject.Predmet.OstaliListFormatedWithAdressOIB>
    <izvorni_sadrzaj>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izvorni_sadrzaj>
    <derivirana_varijabla naziv="DomainObject.Predmet.OstaliListFormatedWithAdressOIB_1">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derivirana_varijabla>
  </DomainObject.Predmet.OstaliListFormatedWithAdressOIB>
  <DomainObject.Predmet.OstaliListNazivFormated>
    <izvorni_sadrzaj>
      <item>Đurđica Vrban</item>
      <item>ODVJETNIČKO DRUŠTVO GALETOVIĆ I GALETOVIĆ društvo s ograničenom odgovornošću</item>
    </izvorni_sadrzaj>
    <derivirana_varijabla naziv="DomainObject.Predmet.OstaliListNazivFormated_1">
      <item>Đurđica Vrban</item>
      <item>ODVJETNIČKO DRUŠTVO GALETOVIĆ I GALETOVIĆ društvo s ograničenom odgovornošću</item>
    </derivirana_varijabla>
  </DomainObject.Predmet.OstaliListNazivFormated>
  <DomainObject.Predmet.OstaliListNazivFormatedOIB>
    <izvorni_sadrzaj>
      <item>Đurđica Vrban, OIB 84380011375</item>
      <item>ODVJETNIČKO DRUŠTVO GALETOVIĆ I GALETOVIĆ društvo s ograničenom odgovornošću, OIB 20991407102</item>
    </izvorni_sadrzaj>
    <derivirana_varijabla naziv="DomainObject.Predmet.OstaliListNazivFormatedOIB_1">
      <item>Đurđica Vrban, OIB 84380011375</item>
      <item>ODVJETNIČKO DRUŠTVO GALETOVIĆ I GALETOVIĆ društvo s ograničenom odgovornošću, OIB 20991407102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EKO-FORM d.o.o.</izvorni_sadrzaj>
    <derivirana_varijabla naziv="DomainObject.Predmet.ProtustrankaIDrugi_1">EKO-FORM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EKO-FORM d.o.o., OIB 60950387649, Ivanićgradska 22, 10000 Zagreb</izvorni_sadrzaj>
    <derivirana_varijabla naziv="DomainObject.Predmet.ProtustrankaIDrugiAdressOIB_1">EKO-FORM d.o.o., OIB 60950387649,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EKO-FORM d.o.o.</item>
      <item>Đurđica Vrban</item>
      <item>ODVJETNIČKO DRUŠTVO GALETOVIĆ I GALETOVIĆ društvo s ograničenom odgovornošću</item>
    </izvorni_sadrzaj>
    <derivirana_varijabla naziv="DomainObject.Predmet.SudioniciListNaziv_1">
      <item>FINA Regionalni centar Zagreb</item>
      <item>EKO-FORM d.o.o.</item>
      <item>Đurđica Vrban</item>
      <item>ODVJETNIČKO DRUŠTVO GALETOVIĆ I GALETOVIĆ društvo s ograničenom odgovornošću</item>
    </derivirana_varijabla>
  </DomainObject.Predmet.SudioniciListNaziv>
  <DomainObject.Predmet.SudioniciListAdressOIB>
    <izvorni_sadrzaj>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izvorni_sadrzaj>
    <derivirana_varijabla naziv="DomainObject.Predmet.SudioniciListAdressOIB_1">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60950387649</item>
      <item>, OIB 84380011375</item>
      <item>, OIB 20991407102</item>
    </izvorni_sadrzaj>
    <derivirana_varijabla naziv="DomainObject.Predmet.SudioniciListNazivOIB_1">
      <item>, OIB 85821130368</item>
      <item>, OIB 60950387649</item>
      <item>, OIB 84380011375</item>
      <item>, OIB 20991407102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1529</properties:Words>
  <properties:Characters>8472</properties:Characters>
  <properties:Lines>163</properties:Lines>
  <properties:Paragraphs>38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2018-02-14T09:22:00Z</dcterms:created>
  <dc:creator>Korisnik</dc:creator>
  <cp:lastModifiedBy>Renata Klokočki</cp:lastModifiedBy>
  <cp:lastPrinted>2018-02-14T09:40:00Z</cp:lastPrinted>
  <dcterms:modified xmlns:xsi="http://www.w3.org/2001/XMLSchema-instance" xsi:type="dcterms:W3CDTF">2018-02-14T09:41:00Z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