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2bb71" w14:paraId="0f2bb71" w:rsidRDefault="00C55C9A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4B0A28">
        <w:rPr>
          <w:sz w:val="24"/>
        </w:rPr>
        <w:t xml:space="preserve">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1B601E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</w:t>
      </w:r>
      <w:r w:rsidR="00DE7B2D">
        <w:rPr>
          <w:sz w:val="24"/>
        </w:rPr>
        <w:t xml:space="preserve">         </w:t>
      </w:r>
      <w:r w:rsidR="00F56926">
        <w:rPr>
          <w:sz w:val="24"/>
        </w:rPr>
        <w:t xml:space="preserve">  </w:t>
      </w:r>
      <w:r w:rsidR="00006653" w:rsidRPr="00560C67">
        <w:rPr>
          <w:sz w:val="24"/>
        </w:rPr>
        <w:t>Broj: St-</w:t>
      </w:r>
      <w:r w:rsidR="00662C32">
        <w:rPr>
          <w:sz w:val="24"/>
        </w:rPr>
        <w:t>1210/2016-20</w:t>
      </w:r>
    </w:p>
    <w:p w:rsidRDefault="00ED1E5B" w:rsidR="00ED1E5B" w:rsidRPr="00560C67">
      <w:pPr>
        <w:rPr>
          <w:sz w:val="24"/>
        </w:rPr>
      </w:pPr>
    </w:p>
    <w:p w:rsidRDefault="004E524A" w:rsidR="004E524A" w:rsidRPr="00560C67">
      <w:pPr>
        <w:rPr>
          <w:sz w:val="24"/>
        </w:rPr>
      </w:pPr>
    </w:p>
    <w:p w:rsidRDefault="004E524A" w:rsidP="004E524A" w:rsidR="00006653" w:rsidRPr="00560C67">
      <w:pPr>
        <w:jc w:val="center"/>
        <w:rPr>
          <w:sz w:val="24"/>
        </w:rPr>
      </w:pPr>
      <w:r w:rsidRPr="00560C67">
        <w:rPr>
          <w:sz w:val="24"/>
        </w:rPr>
        <w:t>R E P U B L I K A     H R V A T S K A</w:t>
      </w:r>
      <w:r w:rsidR="00193387" w:rsidRPr="00560C67">
        <w:rPr>
          <w:sz w:val="24"/>
        </w:rPr>
        <w:t xml:space="preserve"> </w:t>
      </w:r>
    </w:p>
    <w:p w:rsidRDefault="00006653" w:rsidR="00B65080">
      <w:pPr>
        <w:jc w:val="center"/>
        <w:rPr>
          <w:sz w:val="24"/>
        </w:rPr>
      </w:pPr>
      <w:r w:rsidRPr="00560C67">
        <w:rPr>
          <w:sz w:val="24"/>
        </w:rPr>
        <w:t>R J E Š E N J E</w:t>
      </w:r>
    </w:p>
    <w:p w:rsidRDefault="00006653" w:rsidR="00006653">
      <w:pPr>
        <w:rPr>
          <w:sz w:val="24"/>
        </w:rPr>
      </w:pPr>
    </w:p>
    <w:p w:rsidRDefault="00006653" w:rsidP="004D30A4" w:rsidR="00B65080">
      <w:pPr>
        <w:jc w:val="both"/>
        <w:rPr>
          <w:sz w:val="24"/>
        </w:rPr>
      </w:pPr>
      <w:r>
        <w:rPr>
          <w:sz w:val="24"/>
        </w:rPr>
        <w:tab/>
      </w:r>
      <w:r w:rsidR="005841A3">
        <w:rPr>
          <w:sz w:val="24"/>
        </w:rPr>
        <w:t xml:space="preserve">TRGOVAČKI SUD U OSIJEKU, </w:t>
      </w:r>
      <w:r w:rsidR="005D3F5E">
        <w:rPr>
          <w:sz w:val="24"/>
        </w:rPr>
        <w:t xml:space="preserve">STALNA SLUŽBA </w:t>
      </w:r>
      <w:r w:rsidR="004B0A28">
        <w:rPr>
          <w:sz w:val="24"/>
        </w:rPr>
        <w:t>U SLAVONSKOM BRODU</w:t>
      </w:r>
      <w:r>
        <w:rPr>
          <w:sz w:val="24"/>
        </w:rPr>
        <w:t>, po stečajnom sucu Vesni Vu</w:t>
      </w:r>
      <w:r w:rsidR="00C029DF">
        <w:rPr>
          <w:sz w:val="24"/>
        </w:rPr>
        <w:t>ke</w:t>
      </w:r>
      <w:r w:rsidR="001A7400">
        <w:rPr>
          <w:sz w:val="24"/>
        </w:rPr>
        <w:t xml:space="preserve">lić, </w:t>
      </w:r>
      <w:r w:rsidR="004B0A28">
        <w:rPr>
          <w:sz w:val="24"/>
        </w:rPr>
        <w:t>u prethodnom postupku radi utvrđivanja pretpostavki za otvaranje stečajnog postupka</w:t>
      </w:r>
      <w:r w:rsidR="00A938BB">
        <w:rPr>
          <w:sz w:val="24"/>
        </w:rPr>
        <w:t xml:space="preserve"> nad dužnikom </w:t>
      </w:r>
      <w:r w:rsidR="006F4193">
        <w:rPr>
          <w:sz w:val="24"/>
        </w:rPr>
        <w:t>VANJA d.o.o Požega</w:t>
      </w:r>
      <w:r w:rsidR="00DE7B2D">
        <w:rPr>
          <w:sz w:val="24"/>
        </w:rPr>
        <w:t>,</w:t>
      </w:r>
      <w:r w:rsidR="00A938BB">
        <w:rPr>
          <w:sz w:val="24"/>
        </w:rPr>
        <w:t xml:space="preserve"> dana </w:t>
      </w:r>
      <w:r w:rsidR="006F4193">
        <w:rPr>
          <w:sz w:val="24"/>
        </w:rPr>
        <w:t>30</w:t>
      </w:r>
      <w:r w:rsidR="00A52124">
        <w:rPr>
          <w:sz w:val="24"/>
        </w:rPr>
        <w:t>.ožujka</w:t>
      </w:r>
      <w:r w:rsidR="00A938BB">
        <w:rPr>
          <w:sz w:val="24"/>
        </w:rPr>
        <w:t xml:space="preserve"> 201</w:t>
      </w:r>
      <w:r w:rsidR="00DE7B2D">
        <w:rPr>
          <w:sz w:val="24"/>
        </w:rPr>
        <w:t>7</w:t>
      </w:r>
      <w:r w:rsidR="00A938BB">
        <w:rPr>
          <w:sz w:val="24"/>
        </w:rPr>
        <w:t>.</w:t>
      </w:r>
    </w:p>
    <w:p w:rsidRDefault="001B601E" w:rsidP="004D30A4" w:rsidR="001B601E">
      <w:pPr>
        <w:jc w:val="both"/>
        <w:rPr>
          <w:sz w:val="24"/>
        </w:rPr>
      </w:pPr>
    </w:p>
    <w:p w:rsidRDefault="002F5E6D" w:rsidP="002F5E6D" w:rsidR="00006653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006653" w:rsidR="003A1C26">
      <w:pPr>
        <w:jc w:val="center"/>
        <w:rPr>
          <w:b/>
          <w:sz w:val="24"/>
        </w:rPr>
      </w:pPr>
      <w:r w:rsidRPr="00560C67">
        <w:rPr>
          <w:sz w:val="24"/>
        </w:rPr>
        <w:t>r i j e š i o    j e</w:t>
      </w:r>
    </w:p>
    <w:p w:rsidRDefault="00006653" w:rsidR="00006653">
      <w:pPr>
        <w:jc w:val="center"/>
        <w:rPr>
          <w:sz w:val="24"/>
        </w:rPr>
      </w:pPr>
    </w:p>
    <w:p w:rsidRDefault="00006653" w:rsidP="006F4193" w:rsidR="006F4EE4">
      <w:pPr>
        <w:ind w:firstLine="720"/>
        <w:jc w:val="both"/>
        <w:rPr>
          <w:sz w:val="24"/>
        </w:rPr>
      </w:pPr>
      <w:r w:rsidRPr="00A75DE0">
        <w:rPr>
          <w:b/>
          <w:sz w:val="24"/>
        </w:rPr>
        <w:t xml:space="preserve">I </w:t>
      </w:r>
      <w:r w:rsidR="006D1C4D">
        <w:rPr>
          <w:b/>
          <w:sz w:val="24"/>
        </w:rPr>
        <w:t>–</w:t>
      </w:r>
      <w:r>
        <w:rPr>
          <w:sz w:val="24"/>
        </w:rPr>
        <w:t xml:space="preserve"> </w:t>
      </w:r>
      <w:r w:rsidR="006D1C4D">
        <w:rPr>
          <w:sz w:val="24"/>
        </w:rPr>
        <w:t>U prethodnom p</w:t>
      </w:r>
      <w:r w:rsidR="00DB106C">
        <w:rPr>
          <w:sz w:val="24"/>
        </w:rPr>
        <w:t>ostupk</w:t>
      </w:r>
      <w:r w:rsidR="006D1C4D">
        <w:rPr>
          <w:sz w:val="24"/>
        </w:rPr>
        <w:t>u</w:t>
      </w:r>
      <w:r w:rsidR="00DB106C">
        <w:rPr>
          <w:sz w:val="24"/>
        </w:rPr>
        <w:t xml:space="preserve"> radi utvrđivanja </w:t>
      </w:r>
      <w:r w:rsidR="00A938BB">
        <w:rPr>
          <w:sz w:val="24"/>
        </w:rPr>
        <w:t>pretpostavki</w:t>
      </w:r>
      <w:r w:rsidR="00DB106C">
        <w:rPr>
          <w:sz w:val="24"/>
        </w:rPr>
        <w:t xml:space="preserve"> za otvaranje stečajnog postupka nad dužnikom</w:t>
      </w:r>
      <w:r w:rsidR="006F2E34">
        <w:rPr>
          <w:sz w:val="24"/>
        </w:rPr>
        <w:t xml:space="preserve"> </w:t>
      </w:r>
      <w:r w:rsidR="00A9178B">
        <w:rPr>
          <w:sz w:val="24"/>
        </w:rPr>
        <w:t xml:space="preserve"> </w:t>
      </w:r>
      <w:r w:rsidR="006F4193">
        <w:rPr>
          <w:sz w:val="24"/>
          <w:szCs w:val="24"/>
        </w:rPr>
        <w:t xml:space="preserve">VANJA d.o.o za trgovinu, ugostiteljstvo i promet, Požega, Kralja </w:t>
      </w:r>
      <w:proofErr w:type="spellStart"/>
      <w:r w:rsidR="006F4193">
        <w:rPr>
          <w:sz w:val="24"/>
          <w:szCs w:val="24"/>
        </w:rPr>
        <w:t>Krešimiva</w:t>
      </w:r>
      <w:proofErr w:type="spellEnd"/>
      <w:r w:rsidR="006F4193">
        <w:rPr>
          <w:sz w:val="24"/>
          <w:szCs w:val="24"/>
        </w:rPr>
        <w:t xml:space="preserve"> 9a, OIB 56766963601 </w:t>
      </w:r>
      <w:r w:rsidR="00334809">
        <w:rPr>
          <w:sz w:val="24"/>
          <w:szCs w:val="24"/>
        </w:rPr>
        <w:t xml:space="preserve"> </w:t>
      </w:r>
      <w:r w:rsidR="00393E57">
        <w:rPr>
          <w:sz w:val="24"/>
        </w:rPr>
        <w:t>imenuje se privremen</w:t>
      </w:r>
      <w:r w:rsidR="006F4193">
        <w:rPr>
          <w:sz w:val="24"/>
        </w:rPr>
        <w:t>i</w:t>
      </w:r>
      <w:r w:rsidR="00393E57">
        <w:rPr>
          <w:sz w:val="24"/>
        </w:rPr>
        <w:t xml:space="preserve"> stečajn</w:t>
      </w:r>
      <w:r w:rsidR="006F4193">
        <w:rPr>
          <w:sz w:val="24"/>
        </w:rPr>
        <w:t>i</w:t>
      </w:r>
      <w:r w:rsidR="00393E57">
        <w:rPr>
          <w:sz w:val="24"/>
        </w:rPr>
        <w:t xml:space="preserve"> upravitelj</w:t>
      </w:r>
      <w:r w:rsidR="00702F77">
        <w:rPr>
          <w:sz w:val="24"/>
        </w:rPr>
        <w:t xml:space="preserve"> </w:t>
      </w:r>
      <w:r w:rsidR="000C55DF">
        <w:rPr>
          <w:sz w:val="24"/>
        </w:rPr>
        <w:t xml:space="preserve"> </w:t>
      </w:r>
      <w:r w:rsidR="006F4193">
        <w:rPr>
          <w:sz w:val="24"/>
          <w:szCs w:val="24"/>
        </w:rPr>
        <w:t xml:space="preserve">IVAN PERKOVIĆ, </w:t>
      </w:r>
      <w:proofErr w:type="spellStart"/>
      <w:r w:rsidR="006F4193">
        <w:rPr>
          <w:sz w:val="24"/>
          <w:szCs w:val="24"/>
        </w:rPr>
        <w:t>dipl.ekonomist</w:t>
      </w:r>
      <w:proofErr w:type="spellEnd"/>
      <w:r w:rsidR="006F4193">
        <w:rPr>
          <w:sz w:val="24"/>
          <w:szCs w:val="24"/>
        </w:rPr>
        <w:t xml:space="preserve">, Kneza Branimira 9, </w:t>
      </w:r>
      <w:proofErr w:type="spellStart"/>
      <w:r w:rsidR="006F4193">
        <w:rPr>
          <w:sz w:val="24"/>
          <w:szCs w:val="24"/>
        </w:rPr>
        <w:t>Josipovac</w:t>
      </w:r>
      <w:proofErr w:type="spellEnd"/>
      <w:r w:rsidR="006F4193">
        <w:rPr>
          <w:sz w:val="24"/>
          <w:szCs w:val="24"/>
        </w:rPr>
        <w:t>, OIB 81615580056.</w:t>
      </w:r>
    </w:p>
    <w:p w:rsidRDefault="009F6B8B" w:rsidP="00E70061" w:rsidR="00ED1E5B">
      <w:pPr>
        <w:jc w:val="both"/>
        <w:rPr>
          <w:sz w:val="24"/>
        </w:rPr>
      </w:pPr>
      <w:r>
        <w:rPr>
          <w:sz w:val="24"/>
        </w:rPr>
        <w:tab/>
      </w:r>
      <w:r w:rsidR="00E70061" w:rsidRPr="00E70061">
        <w:rPr>
          <w:b/>
          <w:sz w:val="24"/>
        </w:rPr>
        <w:t>II –</w:t>
      </w:r>
      <w:r w:rsidR="00E70061">
        <w:rPr>
          <w:sz w:val="24"/>
        </w:rPr>
        <w:t xml:space="preserve"> </w:t>
      </w:r>
      <w:r w:rsidR="0034639D">
        <w:rPr>
          <w:sz w:val="24"/>
        </w:rPr>
        <w:t>Privremen</w:t>
      </w:r>
      <w:r w:rsidR="006F4193">
        <w:rPr>
          <w:sz w:val="24"/>
        </w:rPr>
        <w:t>i stečajni</w:t>
      </w:r>
      <w:r w:rsidR="0034639D">
        <w:rPr>
          <w:sz w:val="24"/>
        </w:rPr>
        <w:t xml:space="preserve"> upravitelj</w:t>
      </w:r>
      <w:r w:rsidR="006F4193">
        <w:rPr>
          <w:sz w:val="24"/>
        </w:rPr>
        <w:t xml:space="preserve"> dužan</w:t>
      </w:r>
      <w:r w:rsidR="0034639D">
        <w:rPr>
          <w:sz w:val="24"/>
        </w:rPr>
        <w:t xml:space="preserve"> je ispitati obim, struk</w:t>
      </w:r>
      <w:r w:rsidR="00A6246E">
        <w:rPr>
          <w:sz w:val="24"/>
        </w:rPr>
        <w:t>turu</w:t>
      </w:r>
      <w:r w:rsidR="0034639D">
        <w:rPr>
          <w:sz w:val="24"/>
        </w:rPr>
        <w:t xml:space="preserve"> i vrijednost dužnikove imovine </w:t>
      </w:r>
      <w:r w:rsidR="006F4193">
        <w:rPr>
          <w:sz w:val="24"/>
        </w:rPr>
        <w:t xml:space="preserve">koja bi mogla ući u stečajnu masu, a kod toga posebice se osvrnuti na strukturu i starost potraživanja koje dužnik evidentira u poslovnim knjigama, </w:t>
      </w:r>
      <w:r w:rsidR="00702F77">
        <w:rPr>
          <w:sz w:val="24"/>
        </w:rPr>
        <w:t xml:space="preserve">te </w:t>
      </w:r>
      <w:r w:rsidR="006F4193">
        <w:rPr>
          <w:sz w:val="24"/>
        </w:rPr>
        <w:t xml:space="preserve">ispitati </w:t>
      </w:r>
      <w:r w:rsidR="00702F77">
        <w:rPr>
          <w:sz w:val="24"/>
        </w:rPr>
        <w:t xml:space="preserve"> mogu li se </w:t>
      </w:r>
      <w:r w:rsidR="00ED1E5B">
        <w:rPr>
          <w:sz w:val="24"/>
        </w:rPr>
        <w:t>postojećom imovinom pokriti troškovi prethodnog i otvorenog stečajnog postupka.</w:t>
      </w:r>
    </w:p>
    <w:p w:rsidRDefault="006F4193" w:rsidP="00E70061" w:rsidR="0034639D">
      <w:pPr>
        <w:jc w:val="both"/>
        <w:rPr>
          <w:sz w:val="24"/>
        </w:rPr>
      </w:pPr>
      <w:r>
        <w:rPr>
          <w:sz w:val="24"/>
        </w:rPr>
        <w:tab/>
      </w:r>
      <w:proofErr w:type="spellStart"/>
      <w:r>
        <w:rPr>
          <w:sz w:val="24"/>
        </w:rPr>
        <w:t>Steč.upravitelj</w:t>
      </w:r>
      <w:proofErr w:type="spellEnd"/>
      <w:r>
        <w:rPr>
          <w:sz w:val="24"/>
        </w:rPr>
        <w:t xml:space="preserve">  dužan je</w:t>
      </w:r>
      <w:r w:rsidR="00ED1E5B">
        <w:rPr>
          <w:sz w:val="24"/>
        </w:rPr>
        <w:t xml:space="preserve"> o </w:t>
      </w:r>
      <w:r w:rsidR="0034639D">
        <w:rPr>
          <w:sz w:val="24"/>
        </w:rPr>
        <w:t>tome dostaviti pisano izvješće stečajnom sucu najkasnije u roku od 30 dana.</w:t>
      </w:r>
    </w:p>
    <w:p w:rsidRDefault="0034639D" w:rsidP="00E70061" w:rsidR="0034639D">
      <w:pPr>
        <w:jc w:val="both"/>
        <w:rPr>
          <w:sz w:val="24"/>
        </w:rPr>
      </w:pPr>
    </w:p>
    <w:p w:rsidRDefault="0034639D" w:rsidP="00E70061" w:rsidR="0034639D">
      <w:pPr>
        <w:jc w:val="both"/>
        <w:rPr>
          <w:sz w:val="24"/>
        </w:rPr>
      </w:pPr>
      <w:r>
        <w:rPr>
          <w:sz w:val="24"/>
        </w:rPr>
        <w:tab/>
      </w:r>
      <w:r w:rsidRPr="0034639D">
        <w:rPr>
          <w:b/>
          <w:sz w:val="24"/>
        </w:rPr>
        <w:t>III –</w:t>
      </w:r>
      <w:r w:rsidR="006F4193">
        <w:rPr>
          <w:sz w:val="24"/>
        </w:rPr>
        <w:t xml:space="preserve"> Privremeni stečajni</w:t>
      </w:r>
      <w:r>
        <w:rPr>
          <w:sz w:val="24"/>
        </w:rPr>
        <w:t xml:space="preserve"> upravitelj ovlašten je stupiti u poslovne prostorije dužnika i tamo </w:t>
      </w:r>
      <w:r w:rsidR="00ED1E5B">
        <w:rPr>
          <w:sz w:val="24"/>
        </w:rPr>
        <w:t xml:space="preserve">provesti potrebne radnje koje </w:t>
      </w:r>
      <w:r w:rsidR="006F4193">
        <w:rPr>
          <w:sz w:val="24"/>
        </w:rPr>
        <w:t>mu</w:t>
      </w:r>
      <w:r>
        <w:rPr>
          <w:sz w:val="24"/>
        </w:rPr>
        <w:t xml:space="preserve"> je stečajni sudac naložio.</w:t>
      </w:r>
    </w:p>
    <w:p w:rsidRDefault="0034639D" w:rsidP="00E70061" w:rsidR="0034639D">
      <w:pPr>
        <w:jc w:val="both"/>
        <w:rPr>
          <w:sz w:val="24"/>
        </w:rPr>
      </w:pPr>
      <w:r>
        <w:rPr>
          <w:sz w:val="24"/>
        </w:rPr>
        <w:tab/>
        <w:t>Tijela dužnika, kao i tijela koja su u posljednje dvije godine izgubila to svojstvo, kao i radnici, te bi</w:t>
      </w:r>
      <w:r w:rsidR="006F4193">
        <w:rPr>
          <w:sz w:val="24"/>
        </w:rPr>
        <w:t>vši radnici dužni su privremenom</w:t>
      </w:r>
      <w:r w:rsidR="00ED1E5B">
        <w:rPr>
          <w:sz w:val="24"/>
        </w:rPr>
        <w:t xml:space="preserve"> stečajno</w:t>
      </w:r>
      <w:r w:rsidR="006F4193">
        <w:rPr>
          <w:sz w:val="24"/>
        </w:rPr>
        <w:t>m upravitelju</w:t>
      </w:r>
      <w:r>
        <w:rPr>
          <w:sz w:val="24"/>
        </w:rPr>
        <w:t xml:space="preserve"> dopustiti uvid u knjige i poslovnu dokumentaciju, te pružiti sve potrebne podatke i obavijest.</w:t>
      </w:r>
    </w:p>
    <w:p w:rsidRDefault="001B601E" w:rsidP="00E70061" w:rsidR="001B601E">
      <w:pPr>
        <w:jc w:val="both"/>
        <w:rPr>
          <w:sz w:val="24"/>
        </w:rPr>
      </w:pPr>
    </w:p>
    <w:p w:rsidRDefault="0034639D" w:rsidP="00E70061" w:rsidR="0034639D">
      <w:pPr>
        <w:jc w:val="both"/>
        <w:rPr>
          <w:sz w:val="24"/>
        </w:rPr>
      </w:pPr>
    </w:p>
    <w:p w:rsidRDefault="00006653" w:rsidP="003A53B2" w:rsidR="001B601E">
      <w:pPr>
        <w:jc w:val="center"/>
        <w:rPr>
          <w:sz w:val="24"/>
        </w:rPr>
      </w:pPr>
      <w:r w:rsidRPr="002F1BF0">
        <w:rPr>
          <w:sz w:val="24"/>
        </w:rPr>
        <w:t>Obrazloženje</w:t>
      </w:r>
    </w:p>
    <w:p w:rsidRDefault="00ED1E5B" w:rsidP="003A53B2" w:rsidR="00ED1E5B">
      <w:pPr>
        <w:jc w:val="center"/>
        <w:rPr>
          <w:sz w:val="24"/>
        </w:rPr>
      </w:pPr>
    </w:p>
    <w:p w:rsidRDefault="00DE7B2D" w:rsidP="003A53B2" w:rsidR="00DE7B2D">
      <w:pPr>
        <w:jc w:val="center"/>
        <w:rPr>
          <w:sz w:val="24"/>
        </w:rPr>
      </w:pPr>
    </w:p>
    <w:p w:rsidRDefault="00006653" w:rsidP="00660BC1" w:rsidR="00DE7B2D">
      <w:pPr>
        <w:jc w:val="both"/>
        <w:rPr>
          <w:sz w:val="24"/>
        </w:rPr>
      </w:pPr>
      <w:r>
        <w:rPr>
          <w:sz w:val="24"/>
        </w:rPr>
        <w:tab/>
      </w:r>
      <w:r w:rsidR="0034639D">
        <w:rPr>
          <w:sz w:val="24"/>
        </w:rPr>
        <w:t>Rješenjem stečajnog suca ovog suda br. St-</w:t>
      </w:r>
      <w:r w:rsidR="006F4193">
        <w:rPr>
          <w:sz w:val="24"/>
        </w:rPr>
        <w:t>1210</w:t>
      </w:r>
      <w:r w:rsidR="00672A22">
        <w:rPr>
          <w:sz w:val="24"/>
        </w:rPr>
        <w:t>/2016-</w:t>
      </w:r>
      <w:r w:rsidR="006F4193">
        <w:rPr>
          <w:sz w:val="24"/>
        </w:rPr>
        <w:t>2 od 27.svibnja</w:t>
      </w:r>
      <w:r w:rsidR="00ED1E5B">
        <w:rPr>
          <w:sz w:val="24"/>
        </w:rPr>
        <w:t xml:space="preserve"> </w:t>
      </w:r>
      <w:r w:rsidR="001F37B9">
        <w:rPr>
          <w:sz w:val="24"/>
        </w:rPr>
        <w:t xml:space="preserve"> </w:t>
      </w:r>
      <w:r w:rsidR="0034639D">
        <w:rPr>
          <w:sz w:val="24"/>
        </w:rPr>
        <w:t xml:space="preserve">2016. pokrenut je </w:t>
      </w:r>
      <w:r w:rsidR="002F1BF0">
        <w:rPr>
          <w:sz w:val="24"/>
        </w:rPr>
        <w:t xml:space="preserve"> </w:t>
      </w:r>
      <w:r w:rsidR="0034639D">
        <w:rPr>
          <w:sz w:val="24"/>
        </w:rPr>
        <w:t xml:space="preserve"> prethodni postupak radi utvrđivanja pretpostavki za otvaranje stečajnog postupka</w:t>
      </w:r>
      <w:r w:rsidR="002F1BF0">
        <w:rPr>
          <w:sz w:val="24"/>
        </w:rPr>
        <w:t xml:space="preserve"> nad dužnikom </w:t>
      </w:r>
      <w:r w:rsidR="006F4193">
        <w:rPr>
          <w:sz w:val="24"/>
        </w:rPr>
        <w:t>VANJA d.o.o Požega</w:t>
      </w:r>
      <w:r w:rsidR="002F1BF0">
        <w:rPr>
          <w:sz w:val="24"/>
        </w:rPr>
        <w:t xml:space="preserve">. </w:t>
      </w:r>
    </w:p>
    <w:p w:rsidRDefault="00ED1E5B" w:rsidP="00660BC1" w:rsidR="00ED1E5B">
      <w:pPr>
        <w:jc w:val="both"/>
        <w:rPr>
          <w:sz w:val="24"/>
        </w:rPr>
      </w:pPr>
    </w:p>
    <w:p w:rsidRDefault="00ED1E5B" w:rsidP="00660BC1" w:rsidR="00ED1E5B">
      <w:pPr>
        <w:jc w:val="both"/>
        <w:rPr>
          <w:sz w:val="24"/>
        </w:rPr>
      </w:pPr>
    </w:p>
    <w:p w:rsidRDefault="00ED1E5B" w:rsidP="00660BC1" w:rsidR="00ED1E5B">
      <w:pPr>
        <w:jc w:val="both"/>
        <w:rPr>
          <w:sz w:val="24"/>
        </w:rPr>
      </w:pPr>
    </w:p>
    <w:p w:rsidRDefault="00ED1E5B" w:rsidP="00660BC1" w:rsidR="00ED1E5B">
      <w:pPr>
        <w:jc w:val="both"/>
        <w:rPr>
          <w:sz w:val="24"/>
        </w:rPr>
      </w:pPr>
    </w:p>
    <w:p w:rsidRDefault="0034639D" w:rsidP="00660BC1" w:rsidR="00DE7B2D">
      <w:pPr>
        <w:jc w:val="both"/>
        <w:rPr>
          <w:sz w:val="24"/>
        </w:rPr>
      </w:pPr>
      <w:r>
        <w:rPr>
          <w:sz w:val="24"/>
        </w:rPr>
        <w:lastRenderedPageBreak/>
        <w:tab/>
      </w:r>
      <w:r w:rsidR="00DE7B2D">
        <w:rPr>
          <w:sz w:val="24"/>
        </w:rPr>
        <w:t>Budući tijekom prethodnog postupka nije bilo moguće utvrditi obim i vrijednost dužnikove imovine</w:t>
      </w:r>
      <w:r w:rsidR="006F4193">
        <w:rPr>
          <w:sz w:val="24"/>
        </w:rPr>
        <w:t xml:space="preserve"> posebice strukturu i starost potraživanja koje dužnik evidentira u posljednjoj bilanci u iznosu 179.851,00 kn obzirom da isprave temeljem kojih je rađena bilanca zakonskom zastupniku nisu bile dostupne,</w:t>
      </w:r>
      <w:r w:rsidR="005C237C">
        <w:rPr>
          <w:sz w:val="24"/>
        </w:rPr>
        <w:t xml:space="preserve"> </w:t>
      </w:r>
      <w:r w:rsidR="00DE7B2D">
        <w:rPr>
          <w:sz w:val="24"/>
        </w:rPr>
        <w:t>to je valjalo ovim</w:t>
      </w:r>
      <w:r w:rsidR="00ED1E5B">
        <w:rPr>
          <w:sz w:val="24"/>
        </w:rPr>
        <w:t xml:space="preserve"> rješenjem imenovati privremenog</w:t>
      </w:r>
      <w:r w:rsidR="00DE7B2D">
        <w:rPr>
          <w:sz w:val="24"/>
        </w:rPr>
        <w:t xml:space="preserve"> stečajnog upravitelja sa zadatkom da ove činjenice utvrdi </w:t>
      </w:r>
      <w:r w:rsidR="005C237C">
        <w:rPr>
          <w:sz w:val="24"/>
        </w:rPr>
        <w:t>radi ocjene mogu li se imovinom dužnika pokriti troškovi stečajnog postupka</w:t>
      </w:r>
      <w:r w:rsidR="00F2136F">
        <w:rPr>
          <w:sz w:val="24"/>
        </w:rPr>
        <w:t xml:space="preserve">, zbog čega je odlučeno kao u izreci ovog rješenja na temelju čl. 118 st. 2 toč.1 i čl. 119 st. </w:t>
      </w:r>
      <w:r w:rsidR="00B0750B">
        <w:rPr>
          <w:sz w:val="24"/>
        </w:rPr>
        <w:t>4, 5 i 6</w:t>
      </w:r>
      <w:r w:rsidR="00F2136F">
        <w:rPr>
          <w:sz w:val="24"/>
        </w:rPr>
        <w:t xml:space="preserve"> Stečajnog zakona (NN br. 71/15, dalje SZ).</w:t>
      </w:r>
    </w:p>
    <w:p w:rsidRDefault="006F4193" w:rsidP="00F2136F" w:rsidR="00836D84">
      <w:pPr>
        <w:jc w:val="both"/>
        <w:rPr>
          <w:sz w:val="24"/>
        </w:rPr>
      </w:pPr>
      <w:r>
        <w:rPr>
          <w:sz w:val="24"/>
        </w:rPr>
        <w:tab/>
        <w:t>Izbor privremenog stečajnog upravitelja</w:t>
      </w:r>
      <w:r w:rsidR="00F2136F">
        <w:rPr>
          <w:sz w:val="24"/>
        </w:rPr>
        <w:t xml:space="preserve"> obavljen je metodom slučajnog odabira u skladu s odredbom čl. 84 st. 1 u svezi  s čl. 119 st. 6 SZ-a</w:t>
      </w:r>
      <w:r w:rsidR="00ED1E5B">
        <w:rPr>
          <w:sz w:val="24"/>
        </w:rPr>
        <w:t xml:space="preserve"> uz iznimku onih stečajnih upravitelja koji su podnijeli osobni zahtjev za izuzeće zbog bolesti ili opterećenosti obvezama u drugim stečajnim postupcima</w:t>
      </w:r>
      <w:r w:rsidR="00F2136F">
        <w:rPr>
          <w:sz w:val="24"/>
        </w:rPr>
        <w:t>.</w:t>
      </w:r>
      <w:r w:rsidR="002F1BF0">
        <w:rPr>
          <w:sz w:val="24"/>
        </w:rPr>
        <w:tab/>
      </w:r>
    </w:p>
    <w:p w:rsidRDefault="00A71D7B" w:rsidP="005D05BE" w:rsidR="00555D7C">
      <w:pPr>
        <w:jc w:val="both"/>
        <w:rPr>
          <w:sz w:val="24"/>
        </w:rPr>
      </w:pPr>
      <w:r>
        <w:rPr>
          <w:sz w:val="24"/>
        </w:rPr>
        <w:tab/>
      </w:r>
    </w:p>
    <w:p w:rsidRDefault="00006653" w:rsidR="009C2E1D">
      <w:pPr>
        <w:rPr>
          <w:sz w:val="24"/>
        </w:rPr>
      </w:pPr>
      <w:r>
        <w:rPr>
          <w:sz w:val="24"/>
        </w:rPr>
        <w:t xml:space="preserve">                                        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6F4193">
        <w:rPr>
          <w:sz w:val="24"/>
        </w:rPr>
        <w:t>30</w:t>
      </w:r>
      <w:r w:rsidR="00A52124">
        <w:rPr>
          <w:sz w:val="24"/>
        </w:rPr>
        <w:t>.ožujka</w:t>
      </w:r>
      <w:r w:rsidR="000C55DF">
        <w:rPr>
          <w:sz w:val="24"/>
        </w:rPr>
        <w:t xml:space="preserve"> </w:t>
      </w:r>
      <w:r w:rsidR="00A938BB">
        <w:rPr>
          <w:sz w:val="24"/>
        </w:rPr>
        <w:t>201</w:t>
      </w:r>
      <w:r w:rsidR="00DE7B2D">
        <w:rPr>
          <w:sz w:val="24"/>
        </w:rPr>
        <w:t>7</w:t>
      </w:r>
      <w:r w:rsidR="00371FB7">
        <w:rPr>
          <w:sz w:val="24"/>
        </w:rPr>
        <w:t>.</w:t>
      </w:r>
      <w:r w:rsidR="00A71D7B">
        <w:rPr>
          <w:sz w:val="24"/>
        </w:rPr>
        <w:t xml:space="preserve"> </w:t>
      </w:r>
    </w:p>
    <w:p w:rsidRDefault="00A71D7B" w:rsidR="00A71D7B">
      <w:pPr>
        <w:rPr>
          <w:sz w:val="24"/>
        </w:rPr>
      </w:pPr>
    </w:p>
    <w:p w:rsidRDefault="00006653" w:rsidR="00CB32D2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>
        <w:rPr>
          <w:sz w:val="24"/>
        </w:rPr>
        <w:t xml:space="preserve"> STEČAJNI SUDAC:</w:t>
      </w:r>
    </w:p>
    <w:p w:rsidRDefault="00A73F7C" w:rsidR="00A73F7C">
      <w:pPr>
        <w:rPr>
          <w:sz w:val="24"/>
        </w:rPr>
      </w:pPr>
    </w:p>
    <w:p w:rsidRDefault="00006653" w:rsidP="00470D12" w:rsidR="00470D12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 w:rsidR="00D36AFB">
        <w:rPr>
          <w:sz w:val="24"/>
        </w:rPr>
        <w:t xml:space="preserve">    Vesna Vukelić </w:t>
      </w:r>
      <w:r w:rsidR="00470D12">
        <w:rPr>
          <w:sz w:val="24"/>
        </w:rPr>
        <w:t>v.r.</w:t>
      </w:r>
    </w:p>
    <w:p w:rsidRDefault="00470D12" w:rsidP="00470D12" w:rsidR="00470D12">
      <w:pPr>
        <w:rPr>
          <w:sz w:val="24"/>
        </w:rPr>
      </w:pPr>
    </w:p>
    <w:p w:rsidRDefault="00470D12" w:rsidP="00470D12" w:rsidR="00470D12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Za točnost </w:t>
      </w:r>
      <w:proofErr w:type="spellStart"/>
      <w:r>
        <w:rPr>
          <w:sz w:val="24"/>
        </w:rPr>
        <w:t>otpravka</w:t>
      </w:r>
      <w:proofErr w:type="spellEnd"/>
      <w:r>
        <w:rPr>
          <w:sz w:val="24"/>
        </w:rPr>
        <w:t>-ovlašteni službenik</w:t>
      </w:r>
    </w:p>
    <w:p w:rsidRDefault="00470D12" w:rsidP="00470D12" w:rsidR="00470D12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Anica Ižaković</w:t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R="0087510B" w:rsidRPr="00643476">
      <w:r w:rsidRPr="00643476">
        <w:t xml:space="preserve"> NAPUTAK O PRAVNOJ LIJEKU:</w:t>
      </w:r>
    </w:p>
    <w:p w:rsidRDefault="00F43BC5" w:rsidR="0087510B">
      <w:r w:rsidRPr="00643476">
        <w:t xml:space="preserve">Protiv ovog rješenja </w:t>
      </w:r>
      <w:r w:rsidR="0087510B">
        <w:t>može se izjaviti žalba u roku od 8 dana</w:t>
      </w:r>
    </w:p>
    <w:p w:rsidRDefault="0087510B" w:rsidR="0087510B">
      <w:r>
        <w:t>od dostave rješenja, a dostava se smatra obavljenom istekom</w:t>
      </w:r>
    </w:p>
    <w:p w:rsidRDefault="0087510B" w:rsidR="0087510B">
      <w:r>
        <w:t>osmog dana o</w:t>
      </w:r>
      <w:r w:rsidR="00061C04">
        <w:t>d</w:t>
      </w:r>
      <w:r>
        <w:t xml:space="preserve"> dana objave pismena na mrežnoj stanici</w:t>
      </w:r>
    </w:p>
    <w:p w:rsidRDefault="0087510B" w:rsidR="0087510B">
      <w:r>
        <w:t>e-Oglasna ploča sudova. Žalba se podnosi ovom sudu, a o</w:t>
      </w:r>
    </w:p>
    <w:p w:rsidRDefault="0087510B" w:rsidR="0087510B">
      <w:r>
        <w:t>žalbi odlučuje Visoki trgovački sud RH</w:t>
      </w: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E56A7" w:rsidR="00006653">
      <w:pPr>
        <w:rPr>
          <w:sz w:val="24"/>
        </w:rPr>
      </w:pPr>
      <w:r>
        <w:rPr>
          <w:sz w:val="24"/>
        </w:rPr>
        <w:t>Dostaviti putem mrežne stanice e-Oglasna ploča</w:t>
      </w:r>
    </w:p>
    <w:p w:rsidRDefault="00393E57" w:rsidR="000E56A7">
      <w:pPr>
        <w:rPr>
          <w:sz w:val="24"/>
        </w:rPr>
      </w:pPr>
      <w:r>
        <w:rPr>
          <w:sz w:val="24"/>
        </w:rPr>
        <w:t>-</w:t>
      </w:r>
      <w:r w:rsidR="00E70741">
        <w:rPr>
          <w:sz w:val="24"/>
        </w:rPr>
        <w:t xml:space="preserve"> </w:t>
      </w:r>
      <w:r w:rsidR="000E56A7">
        <w:rPr>
          <w:sz w:val="24"/>
        </w:rPr>
        <w:t xml:space="preserve"> RH MF putem ŽDO </w:t>
      </w:r>
      <w:proofErr w:type="spellStart"/>
      <w:r w:rsidR="000E56A7">
        <w:rPr>
          <w:sz w:val="24"/>
        </w:rPr>
        <w:t>Građ.upravni</w:t>
      </w:r>
      <w:proofErr w:type="spellEnd"/>
      <w:r w:rsidR="000E56A7">
        <w:rPr>
          <w:sz w:val="24"/>
        </w:rPr>
        <w:t xml:space="preserve"> odjel </w:t>
      </w:r>
      <w:proofErr w:type="spellStart"/>
      <w:r w:rsidR="000E56A7">
        <w:rPr>
          <w:sz w:val="24"/>
        </w:rPr>
        <w:t>Sl.Brod</w:t>
      </w:r>
      <w:proofErr w:type="spellEnd"/>
      <w:r w:rsidR="000E56A7">
        <w:rPr>
          <w:sz w:val="24"/>
        </w:rPr>
        <w:t xml:space="preserve"> </w:t>
      </w:r>
    </w:p>
    <w:p w:rsidRDefault="00F2136F" w:rsidR="00780E43">
      <w:pPr>
        <w:rPr>
          <w:sz w:val="24"/>
        </w:rPr>
      </w:pPr>
      <w:r>
        <w:rPr>
          <w:sz w:val="24"/>
        </w:rPr>
        <w:t xml:space="preserve">- </w:t>
      </w:r>
      <w:r w:rsidR="00E70741">
        <w:rPr>
          <w:sz w:val="24"/>
        </w:rPr>
        <w:t>dužniku</w:t>
      </w:r>
    </w:p>
    <w:p w:rsidRDefault="00ED1E5B" w:rsidR="00E70741">
      <w:pPr>
        <w:rPr>
          <w:sz w:val="24"/>
        </w:rPr>
      </w:pPr>
      <w:r>
        <w:rPr>
          <w:sz w:val="24"/>
        </w:rPr>
        <w:t>- privremeno</w:t>
      </w:r>
      <w:r w:rsidR="006F4193">
        <w:rPr>
          <w:sz w:val="24"/>
        </w:rPr>
        <w:t xml:space="preserve">m </w:t>
      </w:r>
      <w:proofErr w:type="spellStart"/>
      <w:r w:rsidR="006F4193">
        <w:rPr>
          <w:sz w:val="24"/>
        </w:rPr>
        <w:t>steč.upravitelju</w:t>
      </w:r>
      <w:proofErr w:type="spellEnd"/>
    </w:p>
    <w:sectPr w:rsidR="00E70741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7B0E"/>
    <w:rsid w:val="00061C04"/>
    <w:rsid w:val="0007036E"/>
    <w:rsid w:val="00072127"/>
    <w:rsid w:val="000A289C"/>
    <w:rsid w:val="000A5BA7"/>
    <w:rsid w:val="000B407B"/>
    <w:rsid w:val="000B4C24"/>
    <w:rsid w:val="000C55DF"/>
    <w:rsid w:val="000D0F27"/>
    <w:rsid w:val="000D19BE"/>
    <w:rsid w:val="000E2DAE"/>
    <w:rsid w:val="000E56A7"/>
    <w:rsid w:val="001011CA"/>
    <w:rsid w:val="00102B40"/>
    <w:rsid w:val="00105B02"/>
    <w:rsid w:val="00115338"/>
    <w:rsid w:val="001268F3"/>
    <w:rsid w:val="00130019"/>
    <w:rsid w:val="001371F1"/>
    <w:rsid w:val="00144857"/>
    <w:rsid w:val="00166A5C"/>
    <w:rsid w:val="0017388C"/>
    <w:rsid w:val="00175EC7"/>
    <w:rsid w:val="00181007"/>
    <w:rsid w:val="00193387"/>
    <w:rsid w:val="00197376"/>
    <w:rsid w:val="001A2F20"/>
    <w:rsid w:val="001A3CE3"/>
    <w:rsid w:val="001A51A8"/>
    <w:rsid w:val="001A7400"/>
    <w:rsid w:val="001B1510"/>
    <w:rsid w:val="001B601E"/>
    <w:rsid w:val="001B696A"/>
    <w:rsid w:val="001D28F0"/>
    <w:rsid w:val="001D638A"/>
    <w:rsid w:val="001D7CF8"/>
    <w:rsid w:val="001F37B9"/>
    <w:rsid w:val="00216613"/>
    <w:rsid w:val="00223913"/>
    <w:rsid w:val="0022455A"/>
    <w:rsid w:val="002427DC"/>
    <w:rsid w:val="002518B6"/>
    <w:rsid w:val="002549F7"/>
    <w:rsid w:val="0025549F"/>
    <w:rsid w:val="00257B24"/>
    <w:rsid w:val="0028285E"/>
    <w:rsid w:val="00294BD3"/>
    <w:rsid w:val="002A129D"/>
    <w:rsid w:val="002A1E98"/>
    <w:rsid w:val="002B1261"/>
    <w:rsid w:val="002C417E"/>
    <w:rsid w:val="002C5C00"/>
    <w:rsid w:val="002E0205"/>
    <w:rsid w:val="002E1909"/>
    <w:rsid w:val="002F1BF0"/>
    <w:rsid w:val="002F2CE0"/>
    <w:rsid w:val="002F4E94"/>
    <w:rsid w:val="002F5E6D"/>
    <w:rsid w:val="003202C5"/>
    <w:rsid w:val="00334809"/>
    <w:rsid w:val="00344861"/>
    <w:rsid w:val="00344E23"/>
    <w:rsid w:val="0034639D"/>
    <w:rsid w:val="0035179C"/>
    <w:rsid w:val="003647E3"/>
    <w:rsid w:val="00371FB7"/>
    <w:rsid w:val="0037201D"/>
    <w:rsid w:val="003749A5"/>
    <w:rsid w:val="00375669"/>
    <w:rsid w:val="0038293C"/>
    <w:rsid w:val="00390486"/>
    <w:rsid w:val="00393E57"/>
    <w:rsid w:val="00395E2A"/>
    <w:rsid w:val="003A1C26"/>
    <w:rsid w:val="003A53B2"/>
    <w:rsid w:val="003A5859"/>
    <w:rsid w:val="003C7BD6"/>
    <w:rsid w:val="003D5038"/>
    <w:rsid w:val="003D66EF"/>
    <w:rsid w:val="003E1BDF"/>
    <w:rsid w:val="003F27A7"/>
    <w:rsid w:val="003F3A5D"/>
    <w:rsid w:val="00420336"/>
    <w:rsid w:val="004400DE"/>
    <w:rsid w:val="00441B46"/>
    <w:rsid w:val="0044721A"/>
    <w:rsid w:val="00450F67"/>
    <w:rsid w:val="00450F81"/>
    <w:rsid w:val="004575AF"/>
    <w:rsid w:val="00470D12"/>
    <w:rsid w:val="0047472F"/>
    <w:rsid w:val="00491EB1"/>
    <w:rsid w:val="0049269F"/>
    <w:rsid w:val="004B0A28"/>
    <w:rsid w:val="004C724C"/>
    <w:rsid w:val="004D30A4"/>
    <w:rsid w:val="004D472F"/>
    <w:rsid w:val="004E524A"/>
    <w:rsid w:val="004E5A2B"/>
    <w:rsid w:val="004E5C4B"/>
    <w:rsid w:val="00516017"/>
    <w:rsid w:val="005236D7"/>
    <w:rsid w:val="00545834"/>
    <w:rsid w:val="00547C0F"/>
    <w:rsid w:val="00555D7C"/>
    <w:rsid w:val="00560C67"/>
    <w:rsid w:val="00563180"/>
    <w:rsid w:val="005841A3"/>
    <w:rsid w:val="00585352"/>
    <w:rsid w:val="00586FB0"/>
    <w:rsid w:val="005B1BE6"/>
    <w:rsid w:val="005C1811"/>
    <w:rsid w:val="005C237C"/>
    <w:rsid w:val="005C3B79"/>
    <w:rsid w:val="005D05BE"/>
    <w:rsid w:val="005D3F5E"/>
    <w:rsid w:val="005E50A5"/>
    <w:rsid w:val="006033C9"/>
    <w:rsid w:val="00613B2A"/>
    <w:rsid w:val="0061720F"/>
    <w:rsid w:val="00620203"/>
    <w:rsid w:val="006257E8"/>
    <w:rsid w:val="006337F7"/>
    <w:rsid w:val="00643476"/>
    <w:rsid w:val="006472A1"/>
    <w:rsid w:val="00660BC1"/>
    <w:rsid w:val="00662C32"/>
    <w:rsid w:val="00663757"/>
    <w:rsid w:val="00672A22"/>
    <w:rsid w:val="00692702"/>
    <w:rsid w:val="006941C1"/>
    <w:rsid w:val="006B11EA"/>
    <w:rsid w:val="006B2E22"/>
    <w:rsid w:val="006B4FBC"/>
    <w:rsid w:val="006C7E37"/>
    <w:rsid w:val="006D1C4D"/>
    <w:rsid w:val="006F16D4"/>
    <w:rsid w:val="006F2E34"/>
    <w:rsid w:val="006F4193"/>
    <w:rsid w:val="006F4EE4"/>
    <w:rsid w:val="00702F77"/>
    <w:rsid w:val="0070591C"/>
    <w:rsid w:val="0070686B"/>
    <w:rsid w:val="00713874"/>
    <w:rsid w:val="00744985"/>
    <w:rsid w:val="007479AB"/>
    <w:rsid w:val="00752796"/>
    <w:rsid w:val="00780E43"/>
    <w:rsid w:val="00783737"/>
    <w:rsid w:val="00786666"/>
    <w:rsid w:val="00790E07"/>
    <w:rsid w:val="007B1A28"/>
    <w:rsid w:val="007B623F"/>
    <w:rsid w:val="007E034B"/>
    <w:rsid w:val="007F56F1"/>
    <w:rsid w:val="0080454C"/>
    <w:rsid w:val="00806795"/>
    <w:rsid w:val="00807FB8"/>
    <w:rsid w:val="00810BED"/>
    <w:rsid w:val="008123B2"/>
    <w:rsid w:val="008146C4"/>
    <w:rsid w:val="00816C31"/>
    <w:rsid w:val="00836D84"/>
    <w:rsid w:val="00846BD7"/>
    <w:rsid w:val="008655AC"/>
    <w:rsid w:val="0087510B"/>
    <w:rsid w:val="0089398F"/>
    <w:rsid w:val="008D61F3"/>
    <w:rsid w:val="008D63E1"/>
    <w:rsid w:val="008D6BC4"/>
    <w:rsid w:val="008F2185"/>
    <w:rsid w:val="00901989"/>
    <w:rsid w:val="00906CDA"/>
    <w:rsid w:val="00910768"/>
    <w:rsid w:val="00921158"/>
    <w:rsid w:val="00932563"/>
    <w:rsid w:val="009435D5"/>
    <w:rsid w:val="009549FE"/>
    <w:rsid w:val="00954A65"/>
    <w:rsid w:val="00954C94"/>
    <w:rsid w:val="009746A2"/>
    <w:rsid w:val="00980D1E"/>
    <w:rsid w:val="00982BE7"/>
    <w:rsid w:val="0099470D"/>
    <w:rsid w:val="009970AD"/>
    <w:rsid w:val="009A5101"/>
    <w:rsid w:val="009A53FC"/>
    <w:rsid w:val="009C2E1D"/>
    <w:rsid w:val="009D6A8F"/>
    <w:rsid w:val="009E15B5"/>
    <w:rsid w:val="009F6B8B"/>
    <w:rsid w:val="009F70A2"/>
    <w:rsid w:val="00A0682E"/>
    <w:rsid w:val="00A137F1"/>
    <w:rsid w:val="00A52124"/>
    <w:rsid w:val="00A60490"/>
    <w:rsid w:val="00A60CA2"/>
    <w:rsid w:val="00A61341"/>
    <w:rsid w:val="00A6246E"/>
    <w:rsid w:val="00A66934"/>
    <w:rsid w:val="00A71D7B"/>
    <w:rsid w:val="00A726C0"/>
    <w:rsid w:val="00A73F7C"/>
    <w:rsid w:val="00A75DE0"/>
    <w:rsid w:val="00A75FF8"/>
    <w:rsid w:val="00A76E28"/>
    <w:rsid w:val="00A8441A"/>
    <w:rsid w:val="00A873E4"/>
    <w:rsid w:val="00A87CBE"/>
    <w:rsid w:val="00A9178B"/>
    <w:rsid w:val="00A92F3C"/>
    <w:rsid w:val="00A938BB"/>
    <w:rsid w:val="00AA199A"/>
    <w:rsid w:val="00AC176D"/>
    <w:rsid w:val="00AC383D"/>
    <w:rsid w:val="00AD4383"/>
    <w:rsid w:val="00AF73AD"/>
    <w:rsid w:val="00B01D0B"/>
    <w:rsid w:val="00B0750B"/>
    <w:rsid w:val="00B1073A"/>
    <w:rsid w:val="00B3033E"/>
    <w:rsid w:val="00B36505"/>
    <w:rsid w:val="00B467A2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E5A0A"/>
    <w:rsid w:val="00C00F36"/>
    <w:rsid w:val="00C029DF"/>
    <w:rsid w:val="00C02CB1"/>
    <w:rsid w:val="00C05D00"/>
    <w:rsid w:val="00C074B3"/>
    <w:rsid w:val="00C141E8"/>
    <w:rsid w:val="00C23FE4"/>
    <w:rsid w:val="00C27625"/>
    <w:rsid w:val="00C35C29"/>
    <w:rsid w:val="00C40606"/>
    <w:rsid w:val="00C55C9A"/>
    <w:rsid w:val="00C56C3C"/>
    <w:rsid w:val="00C7319C"/>
    <w:rsid w:val="00C750DB"/>
    <w:rsid w:val="00C81074"/>
    <w:rsid w:val="00C91D78"/>
    <w:rsid w:val="00C91DED"/>
    <w:rsid w:val="00C9224D"/>
    <w:rsid w:val="00C933B2"/>
    <w:rsid w:val="00CB32D2"/>
    <w:rsid w:val="00CB6FAC"/>
    <w:rsid w:val="00CC0A7F"/>
    <w:rsid w:val="00CC3411"/>
    <w:rsid w:val="00CC6B01"/>
    <w:rsid w:val="00CE5183"/>
    <w:rsid w:val="00CE53E8"/>
    <w:rsid w:val="00CF7626"/>
    <w:rsid w:val="00CF7702"/>
    <w:rsid w:val="00D0112B"/>
    <w:rsid w:val="00D111E5"/>
    <w:rsid w:val="00D12C64"/>
    <w:rsid w:val="00D12FEC"/>
    <w:rsid w:val="00D24DB5"/>
    <w:rsid w:val="00D26040"/>
    <w:rsid w:val="00D27161"/>
    <w:rsid w:val="00D2749D"/>
    <w:rsid w:val="00D35E65"/>
    <w:rsid w:val="00D36AFB"/>
    <w:rsid w:val="00D62913"/>
    <w:rsid w:val="00D80B4D"/>
    <w:rsid w:val="00D95C09"/>
    <w:rsid w:val="00DB07EB"/>
    <w:rsid w:val="00DB106C"/>
    <w:rsid w:val="00DB5C2C"/>
    <w:rsid w:val="00DE7B2D"/>
    <w:rsid w:val="00E003C6"/>
    <w:rsid w:val="00E00DB0"/>
    <w:rsid w:val="00E26B10"/>
    <w:rsid w:val="00E433E1"/>
    <w:rsid w:val="00E43DE9"/>
    <w:rsid w:val="00E615AF"/>
    <w:rsid w:val="00E67085"/>
    <w:rsid w:val="00E70061"/>
    <w:rsid w:val="00E70741"/>
    <w:rsid w:val="00E7507A"/>
    <w:rsid w:val="00E87F78"/>
    <w:rsid w:val="00E912A5"/>
    <w:rsid w:val="00E933C4"/>
    <w:rsid w:val="00EA60EA"/>
    <w:rsid w:val="00EB1B5D"/>
    <w:rsid w:val="00EC6A09"/>
    <w:rsid w:val="00ED1633"/>
    <w:rsid w:val="00ED1E5B"/>
    <w:rsid w:val="00ED6D71"/>
    <w:rsid w:val="00EF013F"/>
    <w:rsid w:val="00F2136F"/>
    <w:rsid w:val="00F432DF"/>
    <w:rsid w:val="00F43BC5"/>
    <w:rsid w:val="00F43F57"/>
    <w:rsid w:val="00F46118"/>
    <w:rsid w:val="00F4611B"/>
    <w:rsid w:val="00F548BB"/>
    <w:rsid w:val="00F56926"/>
    <w:rsid w:val="00F75D60"/>
    <w:rsid w:val="00F765CB"/>
    <w:rsid w:val="00F80FD7"/>
    <w:rsid w:val="00FC4F11"/>
    <w:rsid w:val="00FD1297"/>
    <w:rsid w:val="00FD2F78"/>
    <w:rsid w:val="00FD5FD3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4E9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F4E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4E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4E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4E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4E9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F4E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4E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4E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4E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2017.</izvorni_sadrzaj>
    <derivirana_varijabla naziv="DomainObject.DatumDonosenjaOdluke_1">30.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1210</izvorni_sadrzaj>
    <derivirana_varijabla naziv="DomainObject.Predmet.Broj_1">1210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ČL.444.ST.1. SZ</izvorni_sadrzaj>
    <derivirana_varijabla naziv="DomainObject.Predmet.Opis_1">ČL.444.ST.1.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St-1210/2016</izvorni_sadrzaj>
    <derivirana_varijabla naziv="DomainObject.Predmet.OznakaBroj_1">St-1210/2016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VANJA d.o.o. za trgovinu, ugostiteljstvo i promet</izvorni_sadrzaj>
    <derivirana_varijabla naziv="DomainObject.Predmet.ProtustrankaFormated_1">  VANJA d.o.o. za trgovinu, ugostiteljstvo i promet</derivirana_varijabla>
  </DomainObject.Predmet.ProtustrankaFormated>
  <DomainObject.Predmet.ProtustrankaFormatedOIB>
    <izvorni_sadrzaj>  VANJA d.o.o. za trgovinu, ugostiteljstvo i promet, OIB 56766963601</izvorni_sadrzaj>
    <derivirana_varijabla naziv="DomainObject.Predmet.ProtustrankaFormatedOIB_1">  VANJA d.o.o. za trgovinu, ugostiteljstvo i promet, OIB 56766963601</derivirana_varijabla>
  </DomainObject.Predmet.ProtustrankaFormatedOIB>
  <DomainObject.Predmet.ProtustrankaFormatedWithAdress>
    <izvorni_sadrzaj> VANJA d.o.o. za trgovinu, ugostiteljstvo i promet, Kralja Krešimira 9 A, 34000 Požega</izvorni_sadrzaj>
    <derivirana_varijabla naziv="DomainObject.Predmet.ProtustrankaFormatedWithAdress_1"> VANJA d.o.o. za trgovinu, ugostiteljstvo i promet, Kralja Krešimira 9 A, 34000 Požega</derivirana_varijabla>
  </DomainObject.Predmet.ProtustrankaFormatedWithAdress>
  <DomainObject.Predmet.ProtustrankaFormatedWithAdressOIB>
    <izvorni_sadrzaj> VANJA d.o.o. za trgovinu, ugostiteljstvo i promet, OIB 56766963601, Kralja Krešimira 9 A, 34000 Požega</izvorni_sadrzaj>
    <derivirana_varijabla naziv="DomainObject.Predmet.ProtustrankaFormatedWithAdressOIB_1"> VANJA d.o.o. za trgovinu, ugostiteljstvo i promet, OIB 56766963601, Kralja Krešimira 9 A, 34000 Požega</derivirana_varijabla>
  </DomainObject.Predmet.ProtustrankaFormatedWithAdressOIB>
  <DomainObject.Predmet.ProtustrankaWithAdress>
    <izvorni_sadrzaj>VANJA d.o.o. za trgovinu, ugostiteljstvo i promet Kralja Krešimira 9 A, 34000 Požega</izvorni_sadrzaj>
    <derivirana_varijabla naziv="DomainObject.Predmet.ProtustrankaWithAdress_1">VANJA d.o.o. za trgovinu, ugostiteljstvo i promet Kralja Krešimira 9 A, 34000 Požega</derivirana_varijabla>
  </DomainObject.Predmet.ProtustrankaWithAdress>
  <DomainObject.Predmet.ProtustrankaWithAdressOIB>
    <izvorni_sadrzaj>VANJA d.o.o. za trgovinu, ugostiteljstvo i promet, OIB 56766963601, Kralja Krešimira 9 A, 34000 Požega</izvorni_sadrzaj>
    <derivirana_varijabla naziv="DomainObject.Predmet.ProtustrankaWithAdressOIB_1">VANJA d.o.o. za trgovinu, ugostiteljstvo i promet, OIB 56766963601, Kralja Krešimira 9 A, 34000 Požega</derivirana_varijabla>
  </DomainObject.Predmet.ProtustrankaWithAdressOIB>
  <DomainObject.Predmet.ProtustrankaNazivFormated>
    <izvorni_sadrzaj>VANJA d.o.o. za trgovinu, ugostiteljstvo i promet</izvorni_sadrzaj>
    <derivirana_varijabla naziv="DomainObject.Predmet.ProtustrankaNazivFormated_1">VANJA d.o.o. za trgovinu, ugostiteljstvo i promet</derivirana_varijabla>
  </DomainObject.Predmet.ProtustrankaNazivFormated>
  <DomainObject.Predmet.ProtustrankaNazivFormatedOIB>
    <izvorni_sadrzaj>VANJA d.o.o. za trgovinu, ugostiteljstvo i promet, OIB 56766963601</izvorni_sadrzaj>
    <derivirana_varijabla naziv="DomainObject.Predmet.ProtustrankaNazivFormatedOIB_1">VANJA d.o.o. za trgovinu, ugostiteljstvo i promet, OIB 56766963601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POREZNA UPRAVA</izvorni_sadrzaj>
    <derivirana_varijabla naziv="DomainObject.Predmet.StrankaFormated_1">  MINISTARSTVO FINANCIJA POREZNA UPRAVA</derivirana_varijabla>
  </DomainObject.Predmet.StrankaFormated>
  <DomainObject.Predmet.StrankaFormatedOIB>
    <izvorni_sadrzaj>  MINISTARSTVO FINANCIJA POREZNA UPRAVA</izvorni_sadrzaj>
    <derivirana_varijabla naziv="DomainObject.Predmet.StrankaFormatedOIB_1">  MINISTARSTVO FINANCIJA POREZNA UPRAVA</derivirana_varijabla>
  </DomainObject.Predmet.StrankaFormatedOIB>
  <DomainObject.Predmet.StrankaFormatedWithAdress>
    <izvorni_sadrzaj> MINISTARSTVO FINANCIJA POREZNA UPRAVA, katančićeva 5 a, 34000 Požega</izvorni_sadrzaj>
    <derivirana_varijabla naziv="DomainObject.Predmet.StrankaFormatedWithAdress_1"> MINISTARSTVO FINANCIJA POREZNA UPRAVA, katančićeva 5 a, 34000 Požega</derivirana_varijabla>
  </DomainObject.Predmet.StrankaFormatedWithAdress>
  <DomainObject.Predmet.StrankaFormatedWithAdressOIB>
    <izvorni_sadrzaj> MINISTARSTVO FINANCIJA POREZNA UPRAVA, katančićeva 5 a, 34000 Požega</izvorni_sadrzaj>
    <derivirana_varijabla naziv="DomainObject.Predmet.StrankaFormatedWithAdressOIB_1"> MINISTARSTVO FINANCIJA POREZNA UPRAVA, katančićeva 5 a, 34000 Požega</derivirana_varijabla>
  </DomainObject.Predmet.StrankaFormatedWithAdressOIB>
  <DomainObject.Predmet.StrankaWithAdress>
    <izvorni_sadrzaj>MINISTARSTVO FINANCIJA POREZNA UPRAVA katančićeva 5 a,34000 Požega</izvorni_sadrzaj>
    <derivirana_varijabla naziv="DomainObject.Predmet.StrankaWithAdress_1">MINISTARSTVO FINANCIJA POREZNA UPRAVA katančićeva 5 a,34000 Požega</derivirana_varijabla>
  </DomainObject.Predmet.StrankaWithAdress>
  <DomainObject.Predmet.StrankaWithAdressOIB>
    <izvorni_sadrzaj>MINISTARSTVO FINANCIJA POREZNA UPRAVA, katančićeva 5 a,34000 Požega</izvorni_sadrzaj>
    <derivirana_varijabla naziv="DomainObject.Predmet.StrankaWithAdressOIB_1">MINISTARSTVO FINANCIJA POREZNA UPRAVA, katančićeva 5 a,34000 Požega</derivirana_varijabla>
  </DomainObject.Predmet.StrankaWithAdressOIB>
  <DomainObject.Predmet.StrankaNazivFormated>
    <izvorni_sadrzaj>MINISTARSTVO FINANCIJA POREZNA UPRAVA</izvorni_sadrzaj>
    <derivirana_varijabla naziv="DomainObject.Predmet.StrankaNazivFormated_1">MINISTARSTVO FINANCIJA POREZNA UPRAVA</derivirana_varijabla>
  </DomainObject.Predmet.StrankaNazivFormated>
  <DomainObject.Predmet.StrankaNazivFormatedOIB>
    <izvorni_sadrzaj>MINISTARSTVO FINANCIJA POREZNA UPRAVA</izvorni_sadrzaj>
    <derivirana_varijabla naziv="DomainObject.Predmet.StrankaNazivFormatedOIB_1">MINISTARSTVO FINANCIJA POREZNA UPRAVA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MINISTARSTVO FINANCIJA POREZNA UPRAVA</item>
    </izvorni_sadrzaj>
    <derivirana_varijabla naziv="DomainObject.Predmet.StrankaListFormated_1">
      <item>MINISTARSTVO FINANCIJA POREZNA UPRAVA</item>
    </derivirana_varijabla>
  </DomainObject.Predmet.StrankaListFormated>
  <DomainObject.Predmet.StrankaListFormatedOIB>
    <izvorni_sadrzaj>
      <item>MINISTARSTVO FINANCIJA POREZNA UPRAVA</item>
    </izvorni_sadrzaj>
    <derivirana_varijabla naziv="DomainObject.Predmet.StrankaListFormatedOIB_1">
      <item>MINISTARSTVO FINANCIJA POREZNA UPRAVA</item>
    </derivirana_varijabla>
  </DomainObject.Predmet.StrankaListFormatedOIB>
  <DomainObject.Predmet.StrankaListFormatedWithAdress>
    <izvorni_sadrzaj>
      <item>MINISTARSTVO FINANCIJA POREZNA UPRAVA, katančićeva 5 a, 34000 Požega</item>
    </izvorni_sadrzaj>
    <derivirana_varijabla naziv="DomainObject.Predmet.StrankaListFormatedWithAdress_1">
      <item>MINISTARSTVO FINANCIJA POREZNA UPRAVA, katančićeva 5 a, 34000 Požega</item>
    </derivirana_varijabla>
  </DomainObject.Predmet.StrankaListFormatedWithAdress>
  <DomainObject.Predmet.StrankaListFormatedWithAdressOIB>
    <izvorni_sadrzaj>
      <item>MINISTARSTVO FINANCIJA POREZNA UPRAVA, katančićeva 5 a, 34000 Požega</item>
    </izvorni_sadrzaj>
    <derivirana_varijabla naziv="DomainObject.Predmet.StrankaListFormatedWithAdressOIB_1">
      <item>MINISTARSTVO FINANCIJA POREZNA UPRAVA, katančićeva 5 a, 34000 Požega</item>
    </derivirana_varijabla>
  </DomainObject.Predmet.StrankaListFormatedWithAdressOIB>
  <DomainObject.Predmet.StrankaListNazivFormated>
    <izvorni_sadrzaj>
      <item>MINISTARSTVO FINANCIJA POREZNA UPRAVA</item>
    </izvorni_sadrzaj>
    <derivirana_varijabla naziv="DomainObject.Predmet.StrankaListNazivFormated_1">
      <item>MINISTARSTVO FINANCIJA POREZNA UPRAVA</item>
    </derivirana_varijabla>
  </DomainObject.Predmet.StrankaListNazivFormated>
  <DomainObject.Predmet.StrankaListNazivFormatedOIB>
    <izvorni_sadrzaj>
      <item>MINISTARSTVO FINANCIJA POREZNA UPRAVA</item>
    </izvorni_sadrzaj>
    <derivirana_varijabla naziv="DomainObject.Predmet.StrankaListNazivFormatedOIB_1">
      <item>MINISTARSTVO FINANCIJA POREZNA UPRAVA</item>
    </derivirana_varijabla>
  </DomainObject.Predmet.StrankaListNazivFormatedOIB>
  <DomainObject.Predmet.ProtuStrankaListFormated>
    <izvorni_sadrzaj>
      <item>VANJA d.o.o. za trgovinu, ugostiteljstvo i promet</item>
    </izvorni_sadrzaj>
    <derivirana_varijabla naziv="DomainObject.Predmet.ProtuStrankaListFormated_1">
      <item>VANJA d.o.o. za trgovinu, ugostiteljstvo i promet</item>
    </derivirana_varijabla>
  </DomainObject.Predmet.ProtuStrankaListFormated>
  <DomainObject.Predmet.ProtuStrankaListFormatedOIB>
    <izvorni_sadrzaj>
      <item>VANJA d.o.o. za trgovinu, ugostiteljstvo i promet, OIB 56766963601</item>
    </izvorni_sadrzaj>
    <derivirana_varijabla naziv="DomainObject.Predmet.ProtuStrankaListFormatedOIB_1">
      <item>VANJA d.o.o. za trgovinu, ugostiteljstvo i promet, OIB 56766963601</item>
    </derivirana_varijabla>
  </DomainObject.Predmet.ProtuStrankaListFormatedOIB>
  <DomainObject.Predmet.ProtuStrankaListFormatedWithAdress>
    <izvorni_sadrzaj>
      <item>VANJA d.o.o. za trgovinu, ugostiteljstvo i promet, Kralja Krešimira 9 A, 34000 Požega</item>
    </izvorni_sadrzaj>
    <derivirana_varijabla naziv="DomainObject.Predmet.ProtuStrankaListFormatedWithAdress_1">
      <item>VANJA d.o.o. za trgovinu, ugostiteljstvo i promet, Kralja Krešimira 9 A, 34000 Požega</item>
    </derivirana_varijabla>
  </DomainObject.Predmet.ProtuStrankaListFormatedWithAdress>
  <DomainObject.Predmet.ProtuStrankaListFormatedWithAdressOIB>
    <izvorni_sadrzaj>
      <item>VANJA d.o.o. za trgovinu, ugostiteljstvo i promet, OIB 56766963601, Kralja Krešimira 9 A, 34000 Požega</item>
    </izvorni_sadrzaj>
    <derivirana_varijabla naziv="DomainObject.Predmet.ProtuStrankaListFormatedWithAdressOIB_1">
      <item>VANJA d.o.o. za trgovinu, ugostiteljstvo i promet, OIB 56766963601, Kralja Krešimira 9 A, 34000 Požega</item>
    </derivirana_varijabla>
  </DomainObject.Predmet.ProtuStrankaListFormatedWithAdressOIB>
  <DomainObject.Predmet.ProtuStrankaListNazivFormated>
    <izvorni_sadrzaj>
      <item>VANJA d.o.o. za trgovinu, ugostiteljstvo i promet</item>
    </izvorni_sadrzaj>
    <derivirana_varijabla naziv="DomainObject.Predmet.ProtuStrankaListNazivFormated_1">
      <item>VANJA d.o.o. za trgovinu, ugostiteljstvo i promet</item>
    </derivirana_varijabla>
  </DomainObject.Predmet.ProtuStrankaListNazivFormated>
  <DomainObject.Predmet.ProtuStrankaListNazivFormatedOIB>
    <izvorni_sadrzaj>
      <item>VANJA d.o.o. za trgovinu, ugostiteljstvo i promet, OIB 56766963601</item>
    </izvorni_sadrzaj>
    <derivirana_varijabla naziv="DomainObject.Predmet.ProtuStrankaListNazivFormatedOIB_1">
      <item>VANJA d.o.o. za trgovinu, ugostiteljstvo i promet, OIB 56766963601</item>
    </derivirana_varijabla>
  </DomainObject.Predmet.ProtuStrankaListNazivFormatedOIB>
  <DomainObject.Predmet.OstaliListFormated>
    <izvorni_sadrzaj>
      <item>ŽUPANIJSKO DRŽAVNO ODVJETNIŠTVO U SLAVONSKOM BRODU</item>
      <item>Vanja Dodiković</item>
      <item>Vesna Lazarić</item>
      <item>Željko Damjanac</item>
      <item>GABRIEL ZOVAK</item>
      <item>BRUNO DAMJANAC</item>
    </izvorni_sadrzaj>
    <derivirana_varijabla naziv="DomainObject.Predmet.OstaliListFormated_1">
      <item>ŽUPANIJSKO DRŽAVNO ODVJETNIŠTVO U SLAVONSKOM BRODU</item>
      <item>Vanja Dodiković</item>
      <item>Vesna Lazarić</item>
      <item>Željko Damjanac</item>
      <item>GABRIEL ZOVAK</item>
      <item>BRUNO DAMJANAC</item>
    </derivirana_varijabla>
  </DomainObject.Predmet.OstaliListFormated>
  <DomainObject.Predmet.OstaliListFormatedOIB>
    <izvorni_sadrzaj>
      <item>ŽUPANIJSKO DRŽAVNO ODVJETNIŠTVO U SLAVONSKOM BRODU</item>
      <item>Vanja Dodiković, OIB 82230622321</item>
      <item>Vesna Lazarić</item>
      <item>Željko Damjanac</item>
      <item>GABRIEL ZOVAK</item>
      <item>BRUNO DAMJANAC</item>
    </izvorni_sadrzaj>
    <derivirana_varijabla naziv="DomainObject.Predmet.OstaliListFormatedOIB_1">
      <item>ŽUPANIJSKO DRŽAVNO ODVJETNIŠTVO U SLAVONSKOM BRODU</item>
      <item>Vanja Dodiković, OIB 82230622321</item>
      <item>Vesna Lazarić</item>
      <item>Željko Damjanac</item>
      <item>GABRIEL ZOVAK</item>
      <item>BRUNO DAMJANAC</item>
    </derivirana_varijabla>
  </DomainObject.Predmet.OstaliListFormatedOIB>
  <DomainObject.Predmet.OstaliListFormatedWithAdress>
    <izvorni_sadrzaj>
      <item>ŽUPANIJSKO DRŽAVNO ODVJETNIŠTVO U SLAVONSKOM BRODU, Starčevićeva bb, 35000 Slavonski Brod</item>
      <item>Vanja Dodiković, Kralja Tomislava 22, 34000 Požega</item>
      <item>Vesna Lazarić</item>
      <item>Željko Damjanac, Sv.Florijana 9, 34000 Požega</item>
      <item>GABRIEL ZOVAK</item>
      <item>BRUNO DAMJANAC</item>
    </izvorni_sadrzaj>
    <derivirana_varijabla naziv="DomainObject.Predmet.OstaliListFormatedWithAdress_1">
      <item>ŽUPANIJSKO DRŽAVNO ODVJETNIŠTVO U SLAVONSKOM BRODU, Starčevićeva bb, 35000 Slavonski Brod</item>
      <item>Vanja Dodiković, Kralja Tomislava 22, 34000 Požega</item>
      <item>Vesna Lazarić</item>
      <item>Željko Damjanac, Sv.Florijana 9, 34000 Požega</item>
      <item>GABRIEL ZOVAK</item>
      <item>BRUNO DAMJANAC</item>
    </derivirana_varijabla>
  </DomainObject.Predmet.OstaliListFormatedWithAdress>
  <DomainObject.Predmet.OstaliListFormatedWithAdressOIB>
    <izvorni_sadrzaj>
      <item>ŽUPANIJSKO DRŽAVNO ODVJETNIŠTVO U SLAVONSKOM BRODU, Starčevićeva bb, 35000 Slavonski Brod</item>
      <item>Vanja Dodiković, OIB 82230622321, Kralja Tomislava 22, 34000 Požega</item>
      <item>Vesna Lazarić</item>
      <item>Željko Damjanac, Sv.Florijana 9, 34000 Požega</item>
      <item>GABRIEL ZOVAK</item>
      <item>BRUNO DAMJANAC</item>
    </izvorni_sadrzaj>
    <derivirana_varijabla naziv="DomainObject.Predmet.OstaliListFormatedWithAdressOIB_1">
      <item>ŽUPANIJSKO DRŽAVNO ODVJETNIŠTVO U SLAVONSKOM BRODU, Starčevićeva bb, 35000 Slavonski Brod</item>
      <item>Vanja Dodiković, OIB 82230622321, Kralja Tomislava 22, 34000 Požega</item>
      <item>Vesna Lazarić</item>
      <item>Željko Damjanac, Sv.Florijana 9, 34000 Požega</item>
      <item>GABRIEL ZOVAK</item>
      <item>BRUNO DAMJANAC</item>
    </derivirana_varijabla>
  </DomainObject.Predmet.OstaliListFormatedWithAdressOIB>
  <DomainObject.Predmet.OstaliListNazivFormated>
    <izvorni_sadrzaj>
      <item>ŽUPANIJSKO DRŽAVNO ODVJETNIŠTVO U SLAVONSKOM BRODU</item>
      <item>Vanja Dodiković</item>
      <item>Vesna Lazarić</item>
      <item>Željko Damjanac</item>
      <item>GABRIEL ZOVAK</item>
      <item>BRUNO DAMJANAC</item>
    </izvorni_sadrzaj>
    <derivirana_varijabla naziv="DomainObject.Predmet.OstaliListNazivFormated_1">
      <item>ŽUPANIJSKO DRŽAVNO ODVJETNIŠTVO U SLAVONSKOM BRODU</item>
      <item>Vanja Dodiković</item>
      <item>Vesna Lazarić</item>
      <item>Željko Damjanac</item>
      <item>GABRIEL ZOVAK</item>
      <item>BRUNO DAMJANAC</item>
    </derivirana_varijabla>
  </DomainObject.Predmet.OstaliListNazivFormated>
  <DomainObject.Predmet.OstaliListNazivFormatedOIB>
    <izvorni_sadrzaj>
      <item>ŽUPANIJSKO DRŽAVNO ODVJETNIŠTVO U SLAVONSKOM BRODU</item>
      <item>Vanja Dodiković, OIB 82230622321</item>
      <item>Vesna Lazarić</item>
      <item>Željko Damjanac</item>
      <item>GABRIEL ZOVAK</item>
      <item>BRUNO DAMJANAC</item>
    </izvorni_sadrzaj>
    <derivirana_varijabla naziv="DomainObject.Predmet.OstaliListNazivFormatedOIB_1">
      <item>ŽUPANIJSKO DRŽAVNO ODVJETNIŠTVO U SLAVONSKOM BRODU</item>
      <item>Vanja Dodiković, OIB 82230622321</item>
      <item>Vesna Lazarić</item>
      <item>Željko Damjanac</item>
      <item>GABRIEL ZOVAK</item>
      <item>BRUNO DAMJANAC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2017.</izvorni_sadrzaj>
    <derivirana_varijabla naziv="DomainObject.Datum_1">30.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POREZNA UPRAVA</izvorni_sadrzaj>
    <derivirana_varijabla naziv="DomainObject.Predmet.StrankaIDrugi_1">MINISTARSTVO FINANCIJA POREZNA UPRAVA</derivirana_varijabla>
  </DomainObject.Predmet.StrankaIDrugi>
  <DomainObject.Predmet.ProtustrankaIDrugi>
    <izvorni_sadrzaj>VANJA d.o.o. za trgovinu, ugostiteljstvo i promet</izvorni_sadrzaj>
    <derivirana_varijabla naziv="DomainObject.Predmet.ProtustrankaIDrugi_1">VANJA d.o.o. za trgovinu, ugostiteljstvo i promet</derivirana_varijabla>
  </DomainObject.Predmet.ProtustrankaIDrugi>
  <DomainObject.Predmet.StrankaIDrugiAdressOIB>
    <izvorni_sadrzaj>MINISTARSTVO FINANCIJA POREZNA UPRAVA, katančićeva 5 a, 34000 Požega</izvorni_sadrzaj>
    <derivirana_varijabla naziv="DomainObject.Predmet.StrankaIDrugiAdressOIB_1">MINISTARSTVO FINANCIJA POREZNA UPRAVA, katančićeva 5 a, 34000 Požega</derivirana_varijabla>
  </DomainObject.Predmet.StrankaIDrugiAdressOIB>
  <DomainObject.Predmet.ProtustrankaIDrugiAdressOIB>
    <izvorni_sadrzaj>VANJA d.o.o. za trgovinu, ugostiteljstvo i promet, OIB 56766963601, Kralja Krešimira 9 A, 34000 Požega</izvorni_sadrzaj>
    <derivirana_varijabla naziv="DomainObject.Predmet.ProtustrankaIDrugiAdressOIB_1">VANJA d.o.o. za trgovinu, ugostiteljstvo i promet, OIB 56766963601, Kralja Krešimira 9 A,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VANJA d.o.o. za trgovinu, ugostiteljstvo i promet</item>
      <item>MINISTARSTVO FINANCIJA POREZNA UPRAVA</item>
      <item>ŽUPANIJSKO DRŽAVNO ODVJETNIŠTVO U SLAVONSKOM BRODU</item>
      <item>Vanja Dodiković</item>
      <item>Vesna Lazarić</item>
      <item>Željko Damjanac</item>
      <item>GABRIEL ZOVAK</item>
      <item>BRUNO DAMJANAC</item>
    </izvorni_sadrzaj>
    <derivirana_varijabla naziv="DomainObject.Predmet.SudioniciListNaziv_1">
      <item>VANJA d.o.o. za trgovinu, ugostiteljstvo i promet</item>
      <item>MINISTARSTVO FINANCIJA POREZNA UPRAVA</item>
      <item>ŽUPANIJSKO DRŽAVNO ODVJETNIŠTVO U SLAVONSKOM BRODU</item>
      <item>Vanja Dodiković</item>
      <item>Vesna Lazarić</item>
      <item>Željko Damjanac</item>
      <item>GABRIEL ZOVAK</item>
      <item>BRUNO DAMJANAC</item>
    </derivirana_varijabla>
  </DomainObject.Predmet.SudioniciListNaziv>
  <DomainObject.Predmet.SudioniciListAdressOIB>
    <izvorni_sadrzaj>
      <item>VANJA d.o.o. za trgovinu, ugostiteljstvo i promet, OIB 56766963601, Kralja Krešimira 9 A,34000 Požega</item>
      <item>MINISTARSTVO FINANCIJA POREZNA UPRAVA, katančićeva 5 a,34000 Požega</item>
      <item>ŽUPANIJSKO DRŽAVNO ODVJETNIŠTVO U SLAVONSKOM BRODU, Starčevićeva bb,35000 Slavonski Brod</item>
      <item>Vanja Dodiković, OIB 82230622321, Kralja Tomislava 22,34000 Požega</item>
      <item>Vesna Lazarić</item>
      <item>Željko Damjanac, Sv.Florijana 9,34000 Požega</item>
      <item>GABRIEL ZOVAK</item>
      <item>BRUNO DAMJANAC</item>
    </izvorni_sadrzaj>
    <derivirana_varijabla naziv="DomainObject.Predmet.SudioniciListAdressOIB_1">
      <item>VANJA d.o.o. za trgovinu, ugostiteljstvo i promet, OIB 56766963601, Kralja Krešimira 9 A,34000 Požega</item>
      <item>MINISTARSTVO FINANCIJA POREZNA UPRAVA, katančićeva 5 a,34000 Požega</item>
      <item>ŽUPANIJSKO DRŽAVNO ODVJETNIŠTVO U SLAVONSKOM BRODU, Starčevićeva bb,35000 Slavonski Brod</item>
      <item>Vanja Dodiković, OIB 82230622321, Kralja Tomislava 22,34000 Požega</item>
      <item>Vesna Lazarić</item>
      <item>Željko Damjanac, Sv.Florijana 9,34000 Požega</item>
      <item>GABRIEL ZOVAK</item>
      <item>BRUNO DAMJANAC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56766963601</item>
      <item>, OIB null</item>
      <item>, OIB null</item>
      <item>, OIB 82230622321</item>
      <item>, OIB null</item>
      <item>, OIB null</item>
      <item>, OIB null</item>
      <item>, OIB null</item>
    </izvorni_sadrzaj>
    <derivirana_varijabla naziv="DomainObject.Predmet.SudioniciListNazivOIB_1">
      <item>, OIB 56766963601</item>
      <item>, OIB null</item>
      <item>, OIB null</item>
      <item>, OIB 82230622321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508</properties:Words>
  <properties:Characters>2787</properties:Characters>
  <properties:Lines>83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2017-03-30T09:05:00Z</dcterms:created>
  <dc:creator>Trgovacki sud</dc:creator>
  <cp:lastModifiedBy>wsadmin</cp:lastModifiedBy>
  <cp:lastPrinted>2017-03-30T09:04:00Z</cp:lastPrinted>
  <dcterms:modified xmlns:xsi="http://www.w3.org/2001/XMLSchema-instance" xsi:type="dcterms:W3CDTF">2017-03-30T09:06:00Z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