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b24a" w14:paraId="9a4b24a" w:rsidRDefault="002520D6" w:rsidP="0002520F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F252EC">
        <w:t>3847/16-12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F252EC">
        <w:t>AGRO BMS j.d.o.o. za usluge, trgovinu i proizvodnju, OIB 56397900602, Šulinec (Grad Sveti Ivan Zelina), Šulinec 62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2520F">
        <w:rPr>
          <w:lang w:val="pt-BR"/>
        </w:rPr>
        <w:t>1. prosinca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252EC">
        <w:t>AGRO BMS j.d.o.o. za usluge, trgovinu i proizvodnju, OIB 56397900602, Šulinec (Grad Sveti Ivan Zelina), Šulinec 62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252EC">
        <w:t>3847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F252EC">
        <w:t>AGRO BMS j.d.o.o. za usluge, trgovinu i proizvodnju, OIB 56397900602, Šulinec (Grad Sveti Ivan Zelina), Šulinec 62</w:t>
      </w:r>
      <w:r>
        <w:t xml:space="preserve">.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F252EC">
        <w:t>18. travnja</w:t>
      </w:r>
      <w:r w:rsidR="00BE0BAA">
        <w:t xml:space="preserve"> 2016</w:t>
      </w:r>
      <w:r>
        <w:t xml:space="preserve">.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F252EC">
        <w:t>18.083,65</w:t>
      </w:r>
      <w:r>
        <w:t xml:space="preserve"> kn, kao i da dužnik ima </w:t>
      </w:r>
      <w:r w:rsidR="0002520F">
        <w:t>1</w:t>
      </w:r>
      <w:r>
        <w:t xml:space="preserve"> zaposlen</w:t>
      </w:r>
      <w:r w:rsidR="0002520F">
        <w:t>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02520F">
        <w:t>6. rujna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184012" w:rsidP="00D677F7" w:rsidR="0002520F">
      <w:pPr>
        <w:pStyle w:val="Tijeloteksta"/>
        <w:ind w:firstLine="708"/>
      </w:pPr>
      <w:r>
        <w:lastRenderedPageBreak/>
        <w:t>D</w:t>
      </w:r>
      <w:r w:rsidR="00A75576" w:rsidRPr="00184012">
        <w:t xml:space="preserve">užnik je </w:t>
      </w:r>
      <w:r w:rsidR="00F252EC">
        <w:t>21. rujna</w:t>
      </w:r>
      <w:r w:rsidR="00A75576" w:rsidRPr="00184012">
        <w:t xml:space="preserve"> 2016. dostavio </w:t>
      </w:r>
      <w:r w:rsidR="00F252EC">
        <w:t>prokazni popis imovine</w:t>
      </w:r>
      <w:r w:rsidR="00B86032">
        <w:t xml:space="preserve"> i izjavu</w:t>
      </w:r>
      <w:r w:rsidR="00A75576" w:rsidRPr="00184012">
        <w:t xml:space="preserve"> (list </w:t>
      </w:r>
      <w:r w:rsidR="00F252EC">
        <w:t>9-1</w:t>
      </w:r>
      <w:r w:rsidR="00B86032">
        <w:t>8</w:t>
      </w:r>
      <w:r w:rsidR="00A75576" w:rsidRPr="00184012">
        <w:t xml:space="preserve"> spisa) </w:t>
      </w:r>
      <w:r w:rsidR="00B86032">
        <w:t>iz kojih</w:t>
      </w:r>
      <w:r w:rsidR="00F252EC">
        <w:t xml:space="preserve"> proizlazi kako dužnik nema nekretnina, pokretnina, imovinskih prava na tuđim stvarima, novčanih tražbina, nenovčanih tražbina, da nema novčanih sredstava na računima niti druge imovine.</w:t>
      </w:r>
    </w:p>
    <w:p w:rsidRDefault="008E437D" w:rsidP="00D677F7" w:rsidR="00847BC2" w:rsidRPr="00184012">
      <w:pPr>
        <w:pStyle w:val="Tijeloteksta"/>
        <w:ind w:firstLine="708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02520F">
        <w:t>1. prosinca</w:t>
      </w:r>
      <w:r w:rsidR="00FF62A0" w:rsidRPr="00184012">
        <w:t xml:space="preserve"> 2016. zastupni</w:t>
      </w:r>
      <w:r w:rsidR="0002520F">
        <w:t>k</w:t>
      </w:r>
      <w:r w:rsidR="00FF62A0" w:rsidRPr="00184012">
        <w:t xml:space="preserve"> po zakonu dužnika </w:t>
      </w:r>
      <w:r w:rsidR="00F252EC">
        <w:t>Stjepan Hrupec</w:t>
      </w:r>
      <w:r w:rsidR="00FF62A0" w:rsidRPr="00184012">
        <w:t xml:space="preserve"> potvrdi</w:t>
      </w:r>
      <w:r w:rsidR="0002520F">
        <w:t>o</w:t>
      </w:r>
      <w:r w:rsidR="00FF62A0" w:rsidRPr="00184012">
        <w:t xml:space="preserve"> je navode iz </w:t>
      </w:r>
      <w:r w:rsidR="00F252EC">
        <w:t>prokaznog popisa</w:t>
      </w:r>
      <w:r w:rsidR="00FF62A0" w:rsidRPr="00184012">
        <w:t xml:space="preserve"> te izjavi</w:t>
      </w:r>
      <w:r w:rsidR="0002520F">
        <w:t>o</w:t>
      </w:r>
      <w:r w:rsidR="00FF62A0" w:rsidRPr="00184012">
        <w:t xml:space="preserve"> da se ne protivi prijedlogu da se nad društvom </w:t>
      </w:r>
      <w:r w:rsidR="00F252EC">
        <w:t>AGRO BMS j.d.o.o. za usluge, trgovinu i proizvodnju, OIB 56397900602, Šulinec (Grad Sveti Ivan Zelina), Šulinec 62</w:t>
      </w:r>
      <w:r w:rsidR="00FF62A0" w:rsidRPr="00184012">
        <w:t xml:space="preserve"> otvori stečaj.</w:t>
      </w:r>
      <w:r w:rsidR="00B947B1" w:rsidRPr="00184012">
        <w:t xml:space="preserve"> 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F252EC">
        <w:t>AGRO BMS j.d.o.o. za usluge, trgovinu i proizvodnju, OIB 56397900602, Šulinec (Grad Sveti Ivan Zelina), Šulinec 62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2520F">
        <w:t>1. prosinca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D06BAB">
        <w:t>,v.r.</w:t>
      </w:r>
    </w:p>
    <w:p w:rsidRDefault="00BB5767" w:rsidP="00380C3C" w:rsidR="00BB5767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D06BAB" w:rsidP="002D60CE" w:rsidR="00D06BAB">
      <w:pPr>
        <w:jc w:val="both"/>
      </w:pPr>
    </w:p>
    <w:p w:rsidRDefault="00D06BAB" w:rsidP="002B3342" w:rsidR="00D06BAB" w:rsidRPr="00694D64">
      <w:r w:rsidRPr="00694D64">
        <w:t>Za točnost otpravka-ovlašteni službenik:</w:t>
      </w:r>
    </w:p>
    <w:p w:rsidRDefault="00D06BAB" w:rsidP="002B3342" w:rsidR="00D06BAB" w:rsidRPr="00694D64">
      <w:r w:rsidRPr="00694D64">
        <w:t>Karmela Dolenc</w:t>
      </w:r>
    </w:p>
    <w:p w:rsidRDefault="00D06BAB" w:rsidP="002B3342" w:rsidR="00D06BAB">
      <w:pPr>
        <w:pStyle w:val="Bezproreda"/>
      </w:pPr>
    </w:p>
    <w:p w:rsidRDefault="00D06BAB" w:rsidP="002D60CE" w:rsidR="00D06BAB" w:rsidRPr="00B9015B">
      <w:pPr>
        <w:jc w:val="both"/>
      </w:pPr>
    </w:p>
    <w:sectPr w:rsidSect="0002520F" w:rsidR="00D06BAB" w:rsidRPr="00B9015B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D06BAB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F252EC">
      <w:rPr>
        <w:sz w:val="24"/>
        <w:szCs w:val="24"/>
      </w:rPr>
      <w:t>3847/16-11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2520F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86032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06BA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252EC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D06BA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3847</izvorni_sadrzaj>
    <derivirana_varijabla naziv="DomainObject.Predmet.Broj_1">3847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St-3847/2016</izvorni_sadrzaj>
    <derivirana_varijabla naziv="DomainObject.Predmet.OznakaBroj_1">St-3847/2016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BMS jednostavno društvo s ograničenom odgovornošću za usluge, trgovinu i proizvodnju zastupanog po punomoćniku Stjepan Hrupec</izvorni_sadrzaj>
    <derivirana_varijabla naziv="DomainObject.Predmet.ProtustrankaFormated_1">  AGRO BMS jednostavno društvo s ograničenom odgovornošću za usluge, trgovinu i proizvodnju zastupanog po punomoćniku Stjepan Hrupec</derivirana_varijabla>
  </DomainObject.Predmet.ProtustrankaFormated>
  <DomainObject.Predmet.ProtustrankaFormatedOIB>
    <izvorni_sadrzaj>  AGRO BMS jednostavno društvo s ograničenom odgovornošću za usluge, trgovinu i proizvodnju, OIB 56397900602 zastupanog po punomoćniku Stjepan Hrupec</izvorni_sadrzaj>
    <derivirana_varijabla naziv="DomainObject.Predmet.ProtustrankaFormatedOIB_1">  AGRO BMS jednostavno društvo s ograničenom odgovornošću za usluge, trgovinu i proizvodnju, OIB 56397900602 zastupanog po punomoćniku Stjepan Hrupec</derivirana_varijabla>
  </DomainObject.Predmet.ProtustrankaFormatedOIB>
  <DomainObject.Predmet.ProtustrankaFormatedWithAdress>
    <izvorni_sadrzaj> AGRO BMS jednostavno društvo s ograničenom odgovornošću za usluge, trgovinu i proizvodnju, Šulinec 62, 10380 Šulinec zastupanog po punomoćniku Stjepan Hrupec</izvorni_sadrzaj>
    <derivirana_varijabla naziv="DomainObject.Predmet.ProtustrankaFormatedWithAdress_1"> AGRO BMS jednostavno društvo s ograničenom odgovornošću za usluge, trgovinu i proizvodnju, Šulinec 62, 10380 Šulinec zastupanog po punomoćniku Stjepan Hrupec</derivirana_varijabla>
  </DomainObject.Predmet.ProtustrankaFormatedWithAdress>
  <DomainObject.Predmet.ProtustrankaFormatedWithAdressOIB>
    <izvorni_sadrzaj> AGRO BMS jednostavno društvo s ograničenom odgovornošću za usluge, trgovinu i proizvodnju, OIB 56397900602, Šulinec 62, 10380 Šulinec zastupanog po punomoćniku Stjepan Hrupec</izvorni_sadrzaj>
    <derivirana_varijabla naziv="DomainObject.Predmet.ProtustrankaFormatedWithAdressOIB_1"> AGRO BMS jednostavno društvo s ograničenom odgovornošću za usluge, trgovinu i proizvodnju, OIB 56397900602, Šulinec 62, 10380 Šulinec zastupanog po punomoćniku Stjepan Hrupec</derivirana_varijabla>
  </DomainObject.Predmet.ProtustrankaFormatedWithAdressOIB>
  <DomainObject.Predmet.ProtustrankaWithAdress>
    <izvorni_sadrzaj>AGRO BMS jednostavno društvo s ograničenom odgovornošću za usluge, trgovinu i proizvodnju Šulinec 62, 10380 Šulinec</izvorni_sadrzaj>
    <derivirana_varijabla naziv="DomainObject.Predmet.ProtustrankaWithAdress_1">AGRO BMS jednostavno društvo s ograničenom odgovornošću za usluge, trgovinu i proizvodnju Šulinec 62, 10380 Šulinec</derivirana_varijabla>
  </DomainObject.Predmet.ProtustrankaWithAdress>
  <DomainObject.Predmet.ProtustrankaWithAdressOIB>
    <izvorni_sadrzaj>AGRO BMS jednostavno društvo s ograničenom odgovornošću za usluge, trgovinu i proizvodnju, OIB 56397900602, Šulinec 62, 10380 Šulinec</izvorni_sadrzaj>
    <derivirana_varijabla naziv="DomainObject.Predmet.ProtustrankaWithAdressOIB_1">AGRO BMS jednostavno društvo s ograničenom odgovornošću za usluge, trgovinu i proizvodnju, OIB 56397900602, Šulinec 62, 10380 Šulinec</derivirana_varijabla>
  </DomainObject.Predmet.ProtustrankaWithAdressOIB>
  <DomainObject.Predmet.ProtustrankaNazivFormated>
    <izvorni_sadrzaj>AGRO BMS jednostavno društvo s ograničenom odgovornošću za usluge, trgovinu i proizvodnju</izvorni_sadrzaj>
    <derivirana_varijabla naziv="DomainObject.Predmet.ProtustrankaNazivFormated_1">AGRO BMS jednostavno društvo s ograničenom odgovornošću za usluge, trgovinu i proizvodnju</derivirana_varijabla>
  </DomainObject.Predmet.ProtustrankaNazivFormated>
  <DomainObject.Predmet.ProtustrankaNazivFormatedOIB>
    <izvorni_sadrzaj>AGRO BMS jednostavno društvo s ograničenom odgovornošću za usluge, trgovinu i proizvodnju, OIB 56397900602</izvorni_sadrzaj>
    <derivirana_varijabla naziv="DomainObject.Predmet.ProtustrankaNazivFormatedOIB_1">AGRO BMS jednostavno društvo s ograničenom odgovornošću za usluge, trgovinu i proizvodnju, OIB 56397900602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BMS jednostavno društvo s ograničenom odgovornošću za usluge, trgovinu i proizvodnju zastupanog po punomoćniku Stjepan Hrupec</item>
    </izvorni_sadrzaj>
    <derivirana_varijabla naziv="DomainObject.Predmet.ProtuStrankaListFormated_1">
      <item>AGRO BMS jednostavno društvo s ograničenom odgovornošću za usluge, trgovinu i proizvodnju zastupanog po punomoćniku Stjepan Hrupec</item>
    </derivirana_varijabla>
  </DomainObject.Predmet.ProtuStrankaListFormated>
  <DomainObject.Predmet.ProtuStrankaListFormatedOIB>
    <izvorni_sadrzaj>
      <item>AGRO BMS jednostavno društvo s ograničenom odgovornošću za usluge, trgovinu i proizvodnju, OIB 56397900602 zastupanog po punomoćniku Stjepan Hrupec</item>
    </izvorni_sadrzaj>
    <derivirana_varijabla naziv="DomainObject.Predmet.ProtuStrankaListFormatedOIB_1">
      <item>AGRO BMS jednostavno društvo s ograničenom odgovornošću za usluge, trgovinu i proizvodnju, OIB 56397900602 zastupanog po punomoćniku Stjepan Hrupec</item>
    </derivirana_varijabla>
  </DomainObject.Predmet.ProtuStrankaListFormatedOIB>
  <DomainObject.Predmet.ProtuStrankaListFormatedWithAdress>
    <izvorni_sadrzaj>
      <item>AGRO BMS jednostavno društvo s ograničenom odgovornošću za usluge, trgovinu i proizvodnju, Šulinec 62, 10380 Šulinec zastupanog po punomoćniku Stjepan Hrupec</item>
    </izvorni_sadrzaj>
    <derivirana_varijabla naziv="DomainObject.Predmet.ProtuStrankaListFormatedWithAdress_1">
      <item>AGRO BMS jednostavno društvo s ograničenom odgovornošću za usluge, trgovinu i proizvodnju, Šulinec 62, 10380 Šulinec zastupanog po punomoćniku Stjepan Hrupec</item>
    </derivirana_varijabla>
  </DomainObject.Predmet.ProtuStrankaListFormatedWithAdress>
  <DomainObject.Predmet.ProtuStrankaListFormatedWithAdressOIB>
    <izvorni_sadrzaj>
      <item>AGRO BMS jednostavno društvo s ograničenom odgovornošću za usluge, trgovinu i proizvodnju, OIB 56397900602, Šulinec 62, 10380 Šulinec zastupanog po punomoćniku Stjepan Hrupec</item>
    </izvorni_sadrzaj>
    <derivirana_varijabla naziv="DomainObject.Predmet.ProtuStrankaListFormatedWithAdressOIB_1">
      <item>AGRO BMS jednostavno društvo s ograničenom odgovornošću za usluge, trgovinu i proizvodnju, OIB 56397900602, Šulinec 62, 10380 Šulinec zastupanog po punomoćniku Stjepan Hrupec</item>
    </derivirana_varijabla>
  </DomainObject.Predmet.ProtuStrankaListFormatedWithAdressOIB>
  <DomainObject.Predmet.ProtuStrankaListNazivFormated>
    <izvorni_sadrzaj>
      <item>AGRO BMS jednostavno društvo s ograničenom odgovornošću za usluge, trgovinu i proizvodnju</item>
    </izvorni_sadrzaj>
    <derivirana_varijabla naziv="DomainObject.Predmet.ProtuStrankaListNazivFormated_1">
      <item>AGRO BMS jednostavno društvo s ograničenom odgovornošću za usluge, trgovinu i proizvodnju</item>
    </derivirana_varijabla>
  </DomainObject.Predmet.ProtuStrankaListNazivFormated>
  <DomainObject.Predmet.ProtuStrankaListNazivFormatedOIB>
    <izvorni_sadrzaj>
      <item>AGRO BMS jednostavno društvo s ograničenom odgovornošću za usluge, trgovinu i proizvodnju, OIB 56397900602</item>
    </izvorni_sadrzaj>
    <derivirana_varijabla naziv="DomainObject.Predmet.ProtuStrankaListNazivFormatedOIB_1">
      <item>AGRO BMS jednostavno društvo s ograničenom odgovornošću za usluge, trgovinu i proizvodnju, OIB 56397900602</item>
    </derivirana_varijabla>
  </DomainObject.Predmet.ProtuStrankaListNazivFormatedOIB>
  <DomainObject.Predmet.OstaliListFormated>
    <izvorni_sadrzaj>
      <item>Stjepan Hrupec punomoćnik sudionika u postupku AGRO BMS jednostavno društvo s ograničenom odgovornošću za usluge, trgovinu i proizvodnju</item>
      <item>ZAGREBAČKA BANKA DIONIČKO DRUŠTVO</item>
    </izvorni_sadrzaj>
    <derivirana_varijabla naziv="DomainObject.Predmet.OstaliListFormated_1">
      <item>Stjepan Hrupec punomoćnik sudionika u postupku AGRO BMS jednostavno društvo s ograničenom odgovornošću za usluge, trgovinu i proizvodnju</item>
      <item>ZAGREBAČKA BANKA DIONIČKO DRUŠTVO</item>
    </derivirana_varijabla>
  </DomainObject.Predmet.OstaliListFormated>
  <DomainObject.Predmet.OstaliListFormatedOIB>
    <izvorni_sadrzaj>
      <item>Stjepan Hrupec, OIB 60648346502 punomoćnik sudionika u postupku AGRO BMS jednostavno društvo s ograničenom odgovornošću za usluge, trgovinu i proizvodnju</item>
      <item>ZAGREBAČKA BANKA DIONIČKO DRUŠTVO, OIB 92963223473</item>
    </izvorni_sadrzaj>
    <derivirana_varijabla naziv="DomainObject.Predmet.OstaliListFormatedOIB_1">
      <item>Stjepan Hrupec, OIB 60648346502 punomoćnik sudionika u postupku AGRO BMS jednostavno društvo s ograničenom odgovornošću za usluge, trgovinu i proizvodnju</item>
      <item>ZAGREBAČKA BANKA DIONIČKO DRUŠTVO, OIB 92963223473</item>
    </derivirana_varijabla>
  </DomainObject.Predmet.OstaliListFormatedOIB>
  <DomainObject.Predmet.OstaliListFormatedWithAdress>
    <izvorni_sadrzaj>
      <item>Stjepan Hrupec, Šulinec 62, 10380 Šulinec punomoćnik sudionika u postupku AGRO BMS jednostavno društvo s ograničenom odgovornošću za usluge, trgovinu i proizvodnju</item>
      <item>ZAGREBAČKA BANKA DIONIČKO DRUŠTVO, Trg bana Josipa Jelačića 10, 10000 Zagreb</item>
    </izvorni_sadrzaj>
    <derivirana_varijabla naziv="DomainObject.Predmet.OstaliListFormatedWithAdress_1">
      <item>Stjepan Hrupec, Šulinec 62, 10380 Šulinec punomoćnik sudionika u postupku AGRO BMS jednostavno društvo s ograničenom odgovornošću za usluge, trgovinu i proizvodnju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Stjepan Hrupec, OIB 60648346502, Šulinec 62, 10380 Šulinec punomoćnik sudionika u postupku AGRO BMS jednostavno društvo s ograničenom odgovornošću za usluge, trgovinu i proizvodnju</item>
      <item>ZAGREBAČKA BANKA DIONIČKO DRUŠTVO, OIB 92963223473, Trg bana Josipa Jelačića 10, 10000 Zagreb</item>
    </izvorni_sadrzaj>
    <derivirana_varijabla naziv="DomainObject.Predmet.OstaliListFormatedWithAdressOIB_1">
      <item>Stjepan Hrupec, OIB 60648346502, Šulinec 62, 10380 Šulinec punomoćnik sudionika u postupku AGRO BMS jednostavno društvo s ograničenom odgovornošću za usluge, trgovinu i proizvodnju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Stjepan Hrupec</item>
      <item>ZAGREBAČKA BANKA DIONIČKO DRUŠTVO</item>
    </izvorni_sadrzaj>
    <derivirana_varijabla naziv="DomainObject.Predmet.OstaliListNazivFormated_1">
      <item>Stjepan Hrupec</item>
      <item>ZAGREBAČKA BANKA DIONIČKO DRUŠTVO</item>
    </derivirana_varijabla>
  </DomainObject.Predmet.OstaliListNazivFormated>
  <DomainObject.Predmet.OstaliListNazivFormatedOIB>
    <izvorni_sadrzaj>
      <item>Stjepan Hrupec, OIB 60648346502</item>
      <item>ZAGREBAČKA BANKA DIONIČKO DRUŠTVO, OIB 92963223473</item>
    </izvorni_sadrzaj>
    <derivirana_varijabla naziv="DomainObject.Predmet.OstaliListNazivFormatedOIB_1">
      <item>Stjepan Hrupec, OIB 60648346502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BMS jednostavno društvo s ograničenom odgovornošću za usluge, trgovinu i proizvodnju</izvorni_sadrzaj>
    <derivirana_varijabla naziv="DomainObject.Predmet.ProtustrankaIDrugi_1">AGRO BMS jednostavno društvo s ograničenom odgovornošću za usluge, trgovinu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BMS jednostavno društvo s ograničenom odgovornošću za usluge, trgovinu i proizvodnju, OIB 56397900602, Šulinec 62, 10380 Šulinec</izvorni_sadrzaj>
    <derivirana_varijabla naziv="DomainObject.Predmet.ProtustrankaIDrugiAdressOIB_1">AGRO BMS jednostavno društvo s ograničenom odgovornošću za usluge, trgovinu i proizvodnju, OIB 56397900602, Šulinec 62, 10380 Šulinec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BMS jednostavno društvo s ograničenom odgovornošću za usluge, trgovinu i proizvodnju</item>
      <item>Stjepan Hrupec</item>
      <item>ZAGREBAČKA BANKA DIONIČKO DRUŠTVO</item>
    </izvorni_sadrzaj>
    <derivirana_varijabla naziv="DomainObject.Predmet.SudioniciListNaziv_1">
      <item>FINA Regionalni centar Zagreb</item>
      <item>AGRO BMS jednostavno društvo s ograničenom odgovornošću za usluge, trgovinu i proizvodnju</item>
      <item>Stjepan Hrupec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BMS jednostavno društvo s ograničenom odgovornošću za usluge, trgovinu i proizvodnju, OIB 56397900602, Šulinec 62,10380 Šulinec</item>
      <item>Stjepan Hrupec, OIB 60648346502, Šulinec 62,10380 Šulinec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AGRO BMS jednostavno društvo s ograničenom odgovornošću za usluge, trgovinu i proizvodnju, OIB 56397900602, Šulinec 62,10380 Šulinec</item>
      <item>Stjepan Hrupec, OIB 60648346502, Šulinec 62,10380 Šulinec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56397900602</item>
      <item>, OIB 60648346502</item>
      <item>, OIB 92963223473</item>
    </izvorni_sadrzaj>
    <derivirana_varijabla naziv="DomainObject.Predmet.SudioniciListNazivOIB_1">
      <item>, OIB 85821130368</item>
      <item>, OIB 56397900602</item>
      <item>, OIB 60648346502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082A0-5372-4B5C-AB25-F9303169C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833</properties:Words>
  <properties:Characters>4638</properties:Characters>
  <properties:Lines>90</properties:Lines>
  <properties:Paragraphs>25</properties:Paragraphs>
  <properties:TotalTime>304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2016-12-01T13:45:00Z</cp:lastPrinted>
  <dcterms:modified xmlns:xsi="http://www.w3.org/2001/XMLSchema-instance" xsi:type="dcterms:W3CDTF">2016-12-01T13:46:00Z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