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e65c" w14:paraId="942e65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D3D">
        <w:rPr>
          <w:b/>
          <w:lang w:val="hr-HR"/>
        </w:rPr>
        <w:t>7</w:t>
      </w:r>
      <w:r w:rsidR="005C3DEB">
        <w:rPr>
          <w:b/>
          <w:lang w:val="hr-HR"/>
        </w:rPr>
        <w:t>55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C3DEB">
        <w:rPr>
          <w:lang w:val="hr-HR"/>
        </w:rPr>
        <w:t>DAMAS d.o.o. Kaštel Gomilica, A.B. Šimića 9, OIB: 30896700911, MBS: 060124832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C3DEB">
        <w:rPr>
          <w:lang w:val="hr-HR"/>
        </w:rPr>
        <w:t>DAMAS d.o.o. Kaštel Gomilica, A.B. Šimića 9, OIB: 30896700911, MBS: 060124832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C63EF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C3DEB">
        <w:rPr>
          <w:lang w:val="hr-HR"/>
        </w:rPr>
        <w:t>DAMAS d.o.o. Kaštel Gomilica, A.B. Šimića 9, OIB: 30896700911, MBS: 060124832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C3DEB">
        <w:rPr>
          <w:lang w:val="hr-HR"/>
        </w:rPr>
        <w:t>DAMAS d.o.o. Kaštel Gomilica</w:t>
      </w:r>
      <w:r w:rsidR="002D3D3D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C3DEB">
        <w:rPr>
          <w:lang w:val="hr-HR"/>
        </w:rPr>
        <w:t>2169</w:t>
      </w:r>
      <w:r>
        <w:rPr>
          <w:lang w:val="hr-HR"/>
        </w:rPr>
        <w:t xml:space="preserve"> dan, u ukupnom iznosu od </w:t>
      </w:r>
      <w:r w:rsidR="005C3DEB">
        <w:rPr>
          <w:lang w:val="hr-HR"/>
        </w:rPr>
        <w:t>118.269,07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2D3D3D" w:rsidP="00403F01" w:rsidR="002D3D3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5C3DEB">
        <w:rPr>
          <w:lang w:val="hr-HR"/>
        </w:rPr>
        <w:t>, Ispostava Kaštel Sućurac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C2670" w:rsidRPr="003C267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5C3DEB">
      <w:t>55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734BE"/>
    <w:rsid w:val="00382327"/>
    <w:rsid w:val="003855E7"/>
    <w:rsid w:val="003929B4"/>
    <w:rsid w:val="003C2670"/>
    <w:rsid w:val="00403F01"/>
    <w:rsid w:val="004171BE"/>
    <w:rsid w:val="00473132"/>
    <w:rsid w:val="004777B1"/>
    <w:rsid w:val="004A6CA0"/>
    <w:rsid w:val="004D23AF"/>
    <w:rsid w:val="00520266"/>
    <w:rsid w:val="00520582"/>
    <w:rsid w:val="005C3DEB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C63EF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6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26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26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26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6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26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26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26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DAMAS,d.o.o. za trgovinu i proizvodnju prehrambenih proizvoda</izvorni_sadrzaj>
    <derivirana_varijabla naziv="DomainObject.Predmet.ProtustrankaFormated_1">  DAMAS,d.o.o. za trgovinu i proizvodnju prehrambenih proizvoda</derivirana_varijabla>
  </DomainObject.Predmet.ProtustrankaFormated>
  <DomainObject.Predmet.ProtustrankaFormatedOIB>
    <izvorni_sadrzaj>  DAMAS,d.o.o. za trgovinu i proizvodnju prehrambenih proizvoda, OIB 30896700911</izvorni_sadrzaj>
    <derivirana_varijabla naziv="DomainObject.Predmet.ProtustrankaFormatedOIB_1">  DAMAS,d.o.o. za trgovinu i proizvodnju prehrambenih proizvoda, OIB 30896700911</derivirana_varijabla>
  </DomainObject.Predmet.ProtustrankaFormatedOIB>
  <DomainObject.Predmet.ProtustrankaFormatedWithAdress>
    <izvorni_sadrzaj> DAMAS,d.o.o. za trgovinu i proizvodnju prehrambenih proizvoda, A. B. Šimića 9, 21214 Kaštel Gomilica</izvorni_sadrzaj>
    <derivirana_varijabla naziv="DomainObject.Predmet.ProtustrankaFormatedWithAdress_1"> DAMAS,d.o.o. za trgovinu i proizvodnju prehrambenih proizvoda, A. B. Šimića 9, 21214 Kaštel Gomilica</derivirana_varijabla>
  </DomainObject.Predmet.ProtustrankaFormatedWithAdress>
  <DomainObject.Predmet.ProtustrankaFormatedWithAdressOIB>
    <izvorni_sadrzaj> DAMAS,d.o.o. za trgovinu i proizvodnju prehrambenih proizvoda, OIB 30896700911, A. B. Šimića 9, 21214 Kaštel Gomilica</izvorni_sadrzaj>
    <derivirana_varijabla naziv="DomainObject.Predmet.ProtustrankaFormatedWithAdressOIB_1"> DAMAS,d.o.o. za trgovinu i proizvodnju prehrambenih proizvoda, OIB 30896700911, A. B. Šimića 9, 21214 Kaštel Gomilica</derivirana_varijabla>
  </DomainObject.Predmet.ProtustrankaFormatedWithAdressOIB>
  <DomainObject.Predmet.ProtustrankaWithAdress>
    <izvorni_sadrzaj>DAMAS,d.o.o. za trgovinu i proizvodnju prehrambenih proizvoda A. B. Šimića 9, 21214 Kaštel Gomilica</izvorni_sadrzaj>
    <derivirana_varijabla naziv="DomainObject.Predmet.ProtustrankaWithAdress_1">DAMAS,d.o.o. za trgovinu i proizvodnju prehrambenih proizvoda A. B. Šimića 9, 21214 Kaštel Gomilica</derivirana_varijabla>
  </DomainObject.Predmet.ProtustrankaWithAdress>
  <DomainObject.Predmet.ProtustrankaWithAdressOIB>
    <izvorni_sadrzaj>DAMAS,d.o.o. za trgovinu i proizvodnju prehrambenih proizvoda, OIB 30896700911, A. B. Šimića 9, 21214 Kaštel Gomilica</izvorni_sadrzaj>
    <derivirana_varijabla naziv="DomainObject.Predmet.ProtustrankaWithAdressOIB_1">DAMAS,d.o.o. za trgovinu i proizvodnju prehrambenih proizvoda, OIB 30896700911, A. B. Šimića 9, 21214 Kaštel Gomilica</derivirana_varijabla>
  </DomainObject.Predmet.ProtustrankaWithAdressOIB>
  <DomainObject.Predmet.ProtustrankaNazivFormated>
    <izvorni_sadrzaj>DAMAS,d.o.o. za trgovinu i proizvodnju prehrambenih proizvoda</izvorni_sadrzaj>
    <derivirana_varijabla naziv="DomainObject.Predmet.ProtustrankaNazivFormated_1">DAMAS,d.o.o. za trgovinu i proizvodnju prehrambenih proizvoda</derivirana_varijabla>
  </DomainObject.Predmet.ProtustrankaNazivFormated>
  <DomainObject.Predmet.ProtustrankaNazivFormatedOIB>
    <izvorni_sadrzaj>DAMAS,d.o.o. za trgovinu i proizvodnju prehrambenih proizvoda, OIB 30896700911</izvorni_sadrzaj>
    <derivirana_varijabla naziv="DomainObject.Predmet.ProtustrankaNazivFormatedOIB_1">DAMAS,d.o.o. za trgovinu i proizvodnju prehrambenih proizvoda, OIB 30896700911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118269.07</izvorni_sadrzaj>
    <derivirana_varijabla naziv="DomainObject.Predmet.TrenutnaVrijednost_1">118269.07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DAMAS,d.o.o. za trgovinu i proizvodnju prehrambenih proizvoda</item>
    </izvorni_sadrzaj>
    <derivirana_varijabla naziv="DomainObject.Predmet.ProtuStrankaListFormated_1">
      <item>DAMAS,d.o.o. za trgovinu i proizvodnju prehrambenih proizvoda</item>
    </derivirana_varijabla>
  </DomainObject.Predmet.ProtuStrankaListFormated>
  <DomainObject.Predmet.ProtuStrankaListFormatedOIB>
    <izvorni_sadrzaj>
      <item>DAMAS,d.o.o. za trgovinu i proizvodnju prehrambenih proizvoda, OIB 30896700911</item>
    </izvorni_sadrzaj>
    <derivirana_varijabla naziv="DomainObject.Predmet.ProtuStrankaListFormatedOIB_1">
      <item>DAMAS,d.o.o. za trgovinu i proizvodnju prehrambenih proizvoda, OIB 30896700911</item>
    </derivirana_varijabla>
  </DomainObject.Predmet.ProtuStrankaListFormatedOIB>
  <DomainObject.Predmet.ProtuStrankaListFormatedWithAdress>
    <izvorni_sadrzaj>
      <item>DAMAS,d.o.o. za trgovinu i proizvodnju prehrambenih proizvoda, A. B. Šimića 9, 21214 Kaštel Gomilica</item>
    </izvorni_sadrzaj>
    <derivirana_varijabla naziv="DomainObject.Predmet.ProtuStrankaListFormatedWithAdress_1">
      <item>DAMAS,d.o.o. za trgovinu i proizvodnju prehrambenih proizvoda, A. B. Šimića 9, 21214 Kaštel Gomilica</item>
    </derivirana_varijabla>
  </DomainObject.Predmet.ProtuStrankaListFormatedWithAdress>
  <DomainObject.Predmet.ProtuStrankaListFormatedWithAdressOIB>
    <izvorni_sadrzaj>
      <item>DAMAS,d.o.o. za trgovinu i proizvodnju prehrambenih proizvoda, OIB 30896700911, A. B. Šimića 9, 21214 Kaštel Gomilica</item>
    </izvorni_sadrzaj>
    <derivirana_varijabla naziv="DomainObject.Predmet.ProtuStrankaListFormatedWithAdressOIB_1">
      <item>DAMAS,d.o.o. za trgovinu i proizvodnju prehrambenih proizvoda, OIB 30896700911, A. B. Šimića 9, 21214 Kaštel Gomilica</item>
    </derivirana_varijabla>
  </DomainObject.Predmet.ProtuStrankaListFormatedWithAdressOIB>
  <DomainObject.Predmet.ProtuStrankaListNazivFormated>
    <izvorni_sadrzaj>
      <item>DAMAS,d.o.o. za trgovinu i proizvodnju prehrambenih proizvoda</item>
    </izvorni_sadrzaj>
    <derivirana_varijabla naziv="DomainObject.Predmet.ProtuStrankaListNazivFormated_1">
      <item>DAMAS,d.o.o. za trgovinu i proizvodnju prehrambenih proizvoda</item>
    </derivirana_varijabla>
  </DomainObject.Predmet.ProtuStrankaListNazivFormated>
  <DomainObject.Predmet.ProtuStrankaListNazivFormatedOIB>
    <izvorni_sadrzaj>
      <item>DAMAS,d.o.o. za trgovinu i proizvodnju prehrambenih proizvoda, OIB 30896700911</item>
    </izvorni_sadrzaj>
    <derivirana_varijabla naziv="DomainObject.Predmet.ProtuStrankaListNazivFormatedOIB_1">
      <item>DAMAS,d.o.o. za trgovinu i proizvodnju prehrambenih proizvoda, OIB 30896700911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DAMAS,d.o.o. za trgovinu i proizvodnju prehrambenih proizvoda</izvorni_sadrzaj>
    <derivirana_varijabla naziv="DomainObject.Predmet.ProtustrankaIDrugi_1">DAMAS,d.o.o. za trgovinu i proizvodnju prehrambenih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DAMAS,d.o.o. za trgovinu i proizvodnju prehrambenih proizvoda, OIB 30896700911, A. B. Šimića 9, 21214 Kaštel Gomilica</izvorni_sadrzaj>
    <derivirana_varijabla naziv="DomainObject.Predmet.ProtustrankaIDrugiAdressOIB_1">DAMAS,d.o.o. za trgovinu i proizvodnju prehrambenih proizvoda, OIB 30896700911, A. B. Šimića 9,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DAMAS,d.o.o. za trgovinu i proizvodnju prehrambenih proizvoda</item>
      <item>FINANCIJSKA AGENCIJA, RC SPLIT</item>
    </izvorni_sadrzaj>
    <derivirana_varijabla naziv="DomainObject.Predmet.SudioniciListNaziv_1">
      <item>DAMAS,d.o.o. za trgovinu i proizvodnju prehrambenih proizvoda</item>
      <item>FINANCIJSKA AGENCIJA, RC SPLIT</item>
    </derivirana_varijabla>
  </DomainObject.Predmet.SudioniciListNaziv>
  <DomainObject.Predmet.SudioniciListAdressOIB>
    <izvorni_sadrzaj>
      <item>DAMAS,d.o.o. za trgovinu i proizvodnju prehrambenih proizvoda, OIB 30896700911, A. B. Šimića 9,21214 Kaštel Gomilica</item>
      <item>FINANCIJSKA AGENCIJA, RC SPLIT, OIB 85821130368, Mažuranićevo šetalište 24 b,21000 Split</item>
    </izvorni_sadrzaj>
    <derivirana_varijabla naziv="DomainObject.Predmet.SudioniciListAdressOIB_1">
      <item>DAMAS,d.o.o. za trgovinu i proizvodnju prehrambenih proizvoda, OIB 30896700911, A. B. Šimića 9,21214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30896700911</item>
      <item>, OIB 85821130368</item>
    </izvorni_sadrzaj>
    <derivirana_varijabla naziv="DomainObject.Predmet.SudioniciListNazivOIB_1">
      <item>, OIB 30896700911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A8090-DCE9-48FF-9593-90E6C34CD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4062</properties:Characters>
  <properties:Lines>108</properties:Lines>
  <properties:Paragraphs>35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2015-12-30T08:01:00Z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