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447b" w14:paraId="7f0447b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EE550C">
        <w:t>3384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EE550C">
        <w:rPr>
          <w:b/>
        </w:rPr>
        <w:t>ZAGORSKI PLESNI KLUB „KLASIK“ HUM NA SUTLI</w:t>
      </w:r>
      <w:r w:rsidR="005B51B3">
        <w:rPr>
          <w:b/>
        </w:rPr>
        <w:t>.</w:t>
      </w:r>
      <w:r w:rsidR="00AC4528" w:rsidRPr="0029662A">
        <w:t xml:space="preserve">, </w:t>
      </w:r>
      <w:r w:rsidR="00EE550C">
        <w:t>Hum na Sutli</w:t>
      </w:r>
      <w:r w:rsidR="002B15E2">
        <w:t>, Hum na Sutli 175</w:t>
      </w:r>
      <w:r w:rsidR="00EF2719" w:rsidRPr="0029662A">
        <w:t>,</w:t>
      </w:r>
      <w:r w:rsidR="00AC4528" w:rsidRPr="0029662A">
        <w:t xml:space="preserve"> (OIB </w:t>
      </w:r>
      <w:r w:rsidR="002B15E2">
        <w:t>45575087720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2B15E2">
        <w:t>521,41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E550C">
      <w:rPr>
        <w:b/>
      </w:rPr>
      <w:t>3384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BF4664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E550C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6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6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3384</izvorni_sadrzaj>
    <derivirana_varijabla naziv="DomainObject.Predmet.Broj_1">3384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St-3384/2015</izvorni_sadrzaj>
    <derivirana_varijabla naziv="DomainObject.Predmet.OznakaBroj_1">St-3384/2015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plesni klub KLASIK Hum Na Sutli</izvorni_sadrzaj>
    <derivirana_varijabla naziv="DomainObject.Predmet.ProtustrankaFormated_1">  Zagorski plesni klub KLASIK Hum Na Sutli</derivirana_varijabla>
  </DomainObject.Predmet.ProtustrankaFormated>
  <DomainObject.Predmet.ProtustrankaFormatedOIB>
    <izvorni_sadrzaj>  Zagorski plesni klub KLASIK Hum Na Sutli, OIB 45575087720</izvorni_sadrzaj>
    <derivirana_varijabla naziv="DomainObject.Predmet.ProtustrankaFormatedOIB_1">  Zagorski plesni klub KLASIK Hum Na Sutli, OIB 45575087720</derivirana_varijabla>
  </DomainObject.Predmet.ProtustrankaFormatedOIB>
  <DomainObject.Predmet.ProtustrankaFormatedWithAdress>
    <izvorni_sadrzaj> Zagorski plesni klub KLASIK Hum Na Sutli, Hum na Sutli 175, 49231 Hum Na Sutli</izvorni_sadrzaj>
    <derivirana_varijabla naziv="DomainObject.Predmet.ProtustrankaFormatedWithAdress_1"> Zagorski plesni klub KLASIK Hum Na Sutli, Hum na Sutli 175, 49231 Hum Na Sutli</derivirana_varijabla>
  </DomainObject.Predmet.ProtustrankaFormatedWithAdress>
  <DomainObject.Predmet.ProtustrankaFormatedWithAdressOIB>
    <izvorni_sadrzaj> Zagorski plesni klub KLASIK Hum Na Sutli, OIB 45575087720, Hum na Sutli 175, 49231 Hum Na Sutli</izvorni_sadrzaj>
    <derivirana_varijabla naziv="DomainObject.Predmet.ProtustrankaFormatedWithAdressOIB_1"> Zagorski plesni klub KLASIK Hum Na Sutli, OIB 45575087720, Hum na Sutli 175, 49231 Hum Na Sutli</derivirana_varijabla>
  </DomainObject.Predmet.ProtustrankaFormatedWithAdressOIB>
  <DomainObject.Predmet.ProtustrankaWithAdress>
    <izvorni_sadrzaj>Zagorski plesni klub KLASIK Hum Na Sutli Hum na Sutli 175, 49231 Hum Na Sutli</izvorni_sadrzaj>
    <derivirana_varijabla naziv="DomainObject.Predmet.ProtustrankaWithAdress_1">Zagorski plesni klub KLASIK Hum Na Sutli Hum na Sutli 175, 49231 Hum Na Sutli</derivirana_varijabla>
  </DomainObject.Predmet.ProtustrankaWithAdress>
  <DomainObject.Predmet.ProtustrankaWithAdressOIB>
    <izvorni_sadrzaj>Zagorski plesni klub KLASIK Hum Na Sutli, OIB 45575087720, Hum na Sutli 175, 49231 Hum Na Sutli</izvorni_sadrzaj>
    <derivirana_varijabla naziv="DomainObject.Predmet.ProtustrankaWithAdressOIB_1">Zagorski plesni klub KLASIK Hum Na Sutli, OIB 45575087720, Hum na Sutli 175, 49231 Hum Na Sutli</derivirana_varijabla>
  </DomainObject.Predmet.ProtustrankaWithAdressOIB>
  <DomainObject.Predmet.ProtustrankaNazivFormated>
    <izvorni_sadrzaj>Zagorski plesni klub KLASIK Hum Na Sutli</izvorni_sadrzaj>
    <derivirana_varijabla naziv="DomainObject.Predmet.ProtustrankaNazivFormated_1">Zagorski plesni klub KLASIK Hum Na Sutli</derivirana_varijabla>
  </DomainObject.Predmet.ProtustrankaNazivFormated>
  <DomainObject.Predmet.ProtustrankaNazivFormatedOIB>
    <izvorni_sadrzaj>Zagorski plesni klub KLASIK Hum Na Sutli, OIB 45575087720</izvorni_sadrzaj>
    <derivirana_varijabla naziv="DomainObject.Predmet.ProtustrankaNazivFormatedOIB_1">Zagorski plesni klub KLASIK Hum Na Sutli, OIB 45575087720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plesni klub KLASIK Hum Na Sutli</item>
    </izvorni_sadrzaj>
    <derivirana_varijabla naziv="DomainObject.Predmet.ProtuStrankaListFormated_1">
      <item>Zagorski plesni klub KLASIK Hum Na Sutli</item>
    </derivirana_varijabla>
  </DomainObject.Predmet.ProtuStrankaListFormated>
  <DomainObject.Predmet.ProtuStrankaListFormatedOIB>
    <izvorni_sadrzaj>
      <item>Zagorski plesni klub KLASIK Hum Na Sutli, OIB 45575087720</item>
    </izvorni_sadrzaj>
    <derivirana_varijabla naziv="DomainObject.Predmet.ProtuStrankaListFormatedOIB_1">
      <item>Zagorski plesni klub KLASIK Hum Na Sutli, OIB 45575087720</item>
    </derivirana_varijabla>
  </DomainObject.Predmet.ProtuStrankaListFormatedOIB>
  <DomainObject.Predmet.ProtuStrankaListFormatedWithAdress>
    <izvorni_sadrzaj>
      <item>Zagorski plesni klub KLASIK Hum Na Sutli, Hum na Sutli 175, 49231 Hum Na Sutli</item>
    </izvorni_sadrzaj>
    <derivirana_varijabla naziv="DomainObject.Predmet.ProtuStrankaListFormatedWithAdress_1">
      <item>Zagorski plesni klub KLASIK Hum Na Sutli, Hum na Sutli 175, 49231 Hum Na Sutli</item>
    </derivirana_varijabla>
  </DomainObject.Predmet.ProtuStrankaListFormatedWithAdress>
  <DomainObject.Predmet.ProtuStrankaListFormatedWithAdressOIB>
    <izvorni_sadrzaj>
      <item>Zagorski plesni klub KLASIK Hum Na Sutli, OIB 45575087720, Hum na Sutli 175, 49231 Hum Na Sutli</item>
    </izvorni_sadrzaj>
    <derivirana_varijabla naziv="DomainObject.Predmet.ProtuStrankaListFormatedWithAdressOIB_1">
      <item>Zagorski plesni klub KLASIK Hum Na Sutli, OIB 45575087720, Hum na Sutli 175, 49231 Hum Na Sutli</item>
    </derivirana_varijabla>
  </DomainObject.Predmet.ProtuStrankaListFormatedWithAdressOIB>
  <DomainObject.Predmet.ProtuStrankaListNazivFormated>
    <izvorni_sadrzaj>
      <item>Zagorski plesni klub KLASIK Hum Na Sutli</item>
    </izvorni_sadrzaj>
    <derivirana_varijabla naziv="DomainObject.Predmet.ProtuStrankaListNazivFormated_1">
      <item>Zagorski plesni klub KLASIK Hum Na Sutli</item>
    </derivirana_varijabla>
  </DomainObject.Predmet.ProtuStrankaListNazivFormated>
  <DomainObject.Predmet.ProtuStrankaListNazivFormatedOIB>
    <izvorni_sadrzaj>
      <item>Zagorski plesni klub KLASIK Hum Na Sutli, OIB 45575087720</item>
    </izvorni_sadrzaj>
    <derivirana_varijabla naziv="DomainObject.Predmet.ProtuStrankaListNazivFormatedOIB_1">
      <item>Zagorski plesni klub KLASIK Hum Na Sutli, OIB 45575087720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plesni klub KLASIK Hum Na Sutli</izvorni_sadrzaj>
    <derivirana_varijabla naziv="DomainObject.Predmet.ProtustrankaIDrugi_1">Zagorski plesni klub KLASIK Hum Na Sutli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Zagorski plesni klub KLASIK Hum Na Sutli, OIB 45575087720, Hum na Sutli 175, 49231 Hum Na Sutli</izvorni_sadrzaj>
    <derivirana_varijabla naziv="DomainObject.Predmet.ProtustrankaIDrugiAdressOIB_1">Zagorski plesni klub KLASIK Hum Na Sutli, OIB 45575087720, Hum na Sutli 175,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Zagorski plesni klub KLASIK Hum Na Sutli</item>
    </izvorni_sadrzaj>
    <derivirana_varijabla naziv="DomainObject.Predmet.SudioniciListNaziv_1">
      <item>FINA Regionalni centar Zagreb</item>
      <item>Zagorski plesni klub KLASIK Hum Na Sutli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Zagorski plesni klub KLASIK Hum Na Sutli, OIB 45575087720, Hum na Sutli 175,49231 Hum Na Sutli</item>
    </izvorni_sadrzaj>
    <derivirana_varijabla naziv="DomainObject.Predmet.SudioniciListAdressOIB_1">
      <item>FINA Regionalni centar Zagreb, OIB 85821130368, Trg svibanjskih žrtava 1995. 1,10000 Zagreb</item>
      <item>Zagorski plesni klub KLASIK Hum Na Sutli, OIB 45575087720, Hum na Sutli 175,49231 Hum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45575087720</item>
    </izvorni_sadrzaj>
    <derivirana_varijabla naziv="DomainObject.Predmet.SudioniciListNazivOIB_1">
      <item>, OIB 85821130368</item>
      <item>, OIB 45575087720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1338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2015-12-30T13:00:00Z</dcterms:created>
  <dc:creator>ilukac</dc:creator>
  <cp:lastModifiedBy>Irena Benko</cp:lastModifiedBy>
  <cp:lastPrinted>2016-01-11T09:41:00Z</cp:lastPrinted>
  <dcterms:modified xmlns:xsi="http://www.w3.org/2001/XMLSchema-instance" xsi:type="dcterms:W3CDTF">2016-01-11T09:41:00Z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