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1ad7" w14:paraId="b381ad7" w:rsidRDefault="00AE649C" w:rsidP="00FA5B5E" w:rsidR="00AE649C" w:rsidRPr="00B76F3C">
      <w:pPr>
        <w:pStyle w:val="Naslov3"/>
        <w15:collapsed w:val="false"/>
      </w:pPr>
    </w:p>
    <w:p w:rsidRDefault="00C85463" w:rsidP="00C85463" w:rsidR="00C8546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St-141/2016-5.</w:t>
      </w:r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C85463" w:rsidR="00C85463">
      <w:pPr>
        <w:jc w:val="both"/>
        <w:rPr>
          <w:rFonts w:cs="Arial" w:hAnsi="Arial" w:ascii="Arial"/>
          <w:b/>
        </w:rPr>
      </w:pPr>
    </w:p>
    <w:p w:rsidRDefault="00C85463" w:rsidP="00C85463" w:rsidR="00C8546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85463" w:rsidP="00C85463" w:rsidR="00C85463">
      <w:pPr>
        <w:jc w:val="center"/>
        <w:rPr>
          <w:rFonts w:cs="Arial" w:hAnsi="Arial" w:ascii="Arial"/>
          <w:b/>
        </w:rPr>
      </w:pPr>
    </w:p>
    <w:p w:rsidRDefault="00C85463" w:rsidP="00C85463" w:rsidR="00C8546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KALU DESIGN d.o.o. za proizvodnju i prodaju namještaja iz Bjelovara, Marije Jurić Zagorke 5, MBS 010090253, OIB 95521823424, dana 20. travnja 2016. godine  </w:t>
      </w:r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C85463" w:rsidR="00C8546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KALU DESIGN d.o.o. za proizvodnju i prodaju namještaja iz Bjelovara, Marije Jurić Zagorke 5, MBS 010090253, OIB 95521823424.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KALU DESIGN d.o.o. za proizvodnju i prodaju namještaja iz Bjelovara, Marije Jurić Zagorke 5, MBS 010090253, OIB 95521823424.</w:t>
      </w:r>
    </w:p>
    <w:p w:rsidRDefault="00C85463" w:rsidP="00C85463" w:rsidR="00C8546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20. travnja 2016. godine u 12,00 sati, kada je ovo rješenje objavljeno na e-oglasnoj ploči ovoga suda.</w:t>
      </w:r>
    </w:p>
    <w:p w:rsidRDefault="00C85463" w:rsidP="00C85463" w:rsidR="00C8546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85463" w:rsidP="00C85463" w:rsidR="00C8546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C85463" w:rsidR="00C8546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St-141/2016-2., koji je objavljen na mrežnoj stranici e-oglasna ploča Trgovačkog suda u Bjelovaru 02. ožujka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85463" w:rsidP="00C85463" w:rsidR="00C8546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85463" w:rsidP="00C85463" w:rsidR="00C8546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85463" w:rsidP="00C85463" w:rsidR="00C8546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travnja 2016. godine</w:t>
      </w:r>
    </w:p>
    <w:p w:rsidRDefault="00C85463" w:rsidP="00C85463" w:rsidR="00C85463">
      <w:pPr>
        <w:rPr>
          <w:rFonts w:cs="Arial" w:hAnsi="Arial" w:ascii="Arial"/>
          <w:b/>
        </w:rPr>
      </w:pPr>
    </w:p>
    <w:p w:rsidRDefault="00C85463" w:rsidP="00C85463" w:rsidR="00C8546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C85463" w:rsidP="00C85463" w:rsidR="00C8546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C85463" w:rsidR="00C8546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 - putem sudskog dostavljača nakon pravomoćnosti 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85463" w:rsidP="00C85463" w:rsidR="00C85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Bjelovaru, 20.4.2016.g.</w:t>
      </w:r>
    </w:p>
    <w:p w:rsidRDefault="00C85463" w:rsidP="00C85463" w:rsidR="00C85463">
      <w:pPr>
        <w:rPr>
          <w:rFonts w:cs="Arial" w:hAnsi="Arial" w:ascii="Arial"/>
        </w:rPr>
      </w:pPr>
    </w:p>
    <w:p w:rsidRDefault="00C85463" w:rsidP="00C85463" w:rsidR="00C85463">
      <w:pPr>
        <w:jc w:val="both"/>
        <w:rPr>
          <w:rFonts w:cs="Arial" w:hAnsi="Arial" w:ascii="Arial"/>
        </w:rPr>
      </w:pPr>
    </w:p>
    <w:p w:rsidRDefault="00C854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46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712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St-141/2016-5</izvorni_sadrzaj>
    <derivirana_varijabla naziv="DomainObject.Oznaka_1">St-141/2016-5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KALU DESIGN društvo s ograničenom odgovornošću za proizvodnju i prodaju namještaja, Bjelovar zastupanog po punomoćniku Anita Modrovčić</izvorni_sadrzaj>
    <derivirana_varijabla naziv="DomainObject.Predmet.ProtustrankaFormated_1">  KALU DESIGN društvo s ograničenom odgovornošću za proizvodnju i prodaju namještaja, Bjelovar zastupanog po punomoćniku Anita Modrovčić</derivirana_varijabla>
  </DomainObject.Predmet.ProtustrankaFormated>
  <DomainObject.Predmet.ProtustrankaFormatedOIB>
    <izvorni_sadrzaj>  KALU DESIGN društvo s ograničenom odgovornošću za proizvodnju i prodaju namještaja, Bjelovar, OIB 95521823424 zastupanog po punomoćniku Anita Modrovčić</izvorni_sadrzaj>
    <derivirana_varijabla naziv="DomainObject.Predmet.ProtustrankaFormatedOIB_1">  KALU DESIGN društvo s ograničenom odgovornošću za proizvodnju i prodaju namještaja, Bjelovar, OIB 95521823424 zastupanog po punomoćniku Anita Modrovčić</derivirana_varijabla>
  </DomainObject.Predmet.ProtustrankaFormatedOIB>
  <DomainObject.Predmet.ProtustrankaFormatedWithAdress>
    <izvorni_sadrzaj> KALU DESIGN društvo s ograničenom odgovornošću za proizvodnju i prodaju namještaja, Bjelovar, Marije Jurić Zagorke 5, 43000 Bjelovar zastupanog po punomoćniku Anita Modrovčić</izvorni_sadrzaj>
    <derivirana_varijabla naziv="DomainObject.Predmet.ProtustrankaFormatedWithAdress_1"> KALU DESIGN društvo s ograničenom odgovornošću za proizvodnju i prodaju namještaja, Bjelovar, Marije Jurić Zagorke 5, 43000 Bjelovar zastupanog po punomoćniku Anita Modrovčić</derivirana_varijabla>
  </DomainObject.Predmet.ProtustrankaFormatedWithAdress>
  <DomainObject.Predmet.ProtustrankaFormatedWithAdressOIB>
    <izvorni_sadrzaj> KALU DESIGN društvo s ograničenom odgovornošću za proizvodnju i prodaju namještaja, Bjelovar, OIB 95521823424, Marije Jurić Zagorke 5, 43000 Bjelovar zastupanog po punomoćniku Anita Modrovčić</izvorni_sadrzaj>
    <derivirana_varijabla naziv="DomainObject.Predmet.ProtustrankaFormatedWithAdressOIB_1"> KALU DESIGN društvo s ograničenom odgovornošću za proizvodnju i prodaju namještaja, Bjelovar, OIB 95521823424, Marije Jurić Zagorke 5, 43000 Bjelovar zastupanog po punomoćniku Anita Modrovčić</derivirana_varijabla>
  </DomainObject.Predmet.ProtustrankaFormatedWithAdressOIB>
  <DomainObject.Predmet.ProtustrankaWithAdress>
    <izvorni_sadrzaj>KALU DESIGN društvo s ograničenom odgovornošću za proizvodnju i prodaju namještaja, Bjelovar Marije Jurić Zagorke 5, 43000 Bjelovar</izvorni_sadrzaj>
    <derivirana_varijabla naziv="DomainObject.Predmet.ProtustrankaWithAdress_1">KALU DESIGN društvo s ograničenom odgovornošću za proizvodnju i prodaju namještaja, Bjelovar Marije Jurić Zagorke 5, 43000 Bjelovar</derivirana_varijabla>
  </DomainObject.Predmet.ProtustrankaWithAdress>
  <DomainObject.Predmet.ProtustrankaWithAdressOIB>
    <izvorni_sadrzaj>KALU DESIGN društvo s ograničenom odgovornošću za proizvodnju i prodaju namještaja, Bjelovar, OIB 95521823424, Marije Jurić Zagorke 5, 43000 Bjelovar</izvorni_sadrzaj>
    <derivirana_varijabla naziv="DomainObject.Predmet.ProtustrankaWithAdressOIB_1">KALU DESIGN društvo s ograničenom odgovornošću za proizvodnju i prodaju namještaja, Bjelovar, OIB 95521823424, Marije Jurić Zagorke 5, 43000 Bjelovar</derivirana_varijabla>
  </DomainObject.Predmet.ProtustrankaWithAdressOIB>
  <DomainObject.Predmet.ProtustrankaNazivFormated>
    <izvorni_sadrzaj>KALU DESIGN društvo s ograničenom odgovornošću za proizvodnju i prodaju namještaja, Bjelovar</izvorni_sadrzaj>
    <derivirana_varijabla naziv="DomainObject.Predmet.ProtustrankaNazivFormated_1">KALU DESIGN društvo s ograničenom odgovornošću za proizvodnju i prodaju namještaja, Bjelovar</derivirana_varijabla>
  </DomainObject.Predmet.ProtustrankaNazivFormated>
  <DomainObject.Predmet.ProtustrankaNazivFormatedOIB>
    <izvorni_sadrzaj>KALU DESIGN društvo s ograničenom odgovornošću za proizvodnju i prodaju namještaja, Bjelovar, OIB 95521823424</izvorni_sadrzaj>
    <derivirana_varijabla naziv="DomainObject.Predmet.ProtustrankaNazivFormatedOIB_1">KALU DESIGN društvo s ograničenom odgovornošću za proizvodnju i prodaju namještaja, Bjelovar, OIB 95521823424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KALU DESIGN društvo s ograničenom odgovornošću za proizvodnju i prodaju namještaja, Bjelovar zastupanog po punomoćniku Anita Modrovčić</item>
    </izvorni_sadrzaj>
    <derivirana_varijabla naziv="DomainObject.Predmet.ProtuStrankaListFormated_1">
      <item>KALU DESIGN društvo s ograničenom odgovornošću za proizvodnju i prodaju namještaja, Bjelovar zastupanog po punomoćniku Anita Modrovčić</item>
    </derivirana_varijabla>
  </DomainObject.Predmet.ProtuStrankaListFormated>
  <DomainObject.Predmet.ProtuStrankaListFormatedOIB>
    <izvorni_sadrzaj>
      <item>KALU DESIGN društvo s ograničenom odgovornošću za proizvodnju i prodaju namještaja, Bjelovar, OIB 95521823424 zastupanog po punomoćniku Anita Modrovčić</item>
    </izvorni_sadrzaj>
    <derivirana_varijabla naziv="DomainObject.Predmet.ProtuStrankaListFormatedOIB_1">
      <item>KALU DESIGN društvo s ograničenom odgovornošću za proizvodnju i prodaju namještaja, Bjelovar, OIB 95521823424 zastupanog po punomoćniku Anita Modrovčić</item>
    </derivirana_varijabla>
  </DomainObject.Predmet.ProtuStrankaListFormatedOIB>
  <DomainObject.Predmet.ProtuStrankaListFormatedWithAdress>
    <izvorni_sadrzaj>
      <item>KALU DESIGN društvo s ograničenom odgovornošću za proizvodnju i prodaju namještaja, Bjelovar, Marije Jurić Zagorke 5, 43000 Bjelovar zastupanog po punomoćniku Anita Modrovčić</item>
    </izvorni_sadrzaj>
    <derivirana_varijabla naziv="DomainObject.Predmet.ProtuStrankaListFormatedWithAdress_1">
      <item>KALU DESIGN društvo s ograničenom odgovornošću za proizvodnju i prodaju namještaja, Bjelovar, Marije Jurić Zagorke 5, 43000 Bjelovar zastupanog po punomoćniku Anita Modrovčić</item>
    </derivirana_varijabla>
  </DomainObject.Predmet.ProtuStrankaListFormatedWithAdress>
  <DomainObject.Predmet.ProtuStrankaListFormatedWithAdressOIB>
    <izvorni_sadrzaj>
      <item>KALU DESIGN društvo s ograničenom odgovornošću za proizvodnju i prodaju namještaja, Bjelovar, OIB 95521823424, Marije Jurić Zagorke 5, 43000 Bjelovar zastupanog po punomoćniku Anita Modrovčić</item>
    </izvorni_sadrzaj>
    <derivirana_varijabla naziv="DomainObject.Predmet.ProtuStrankaListFormatedWithAdressOIB_1">
      <item>KALU DESIGN društvo s ograničenom odgovornošću za proizvodnju i prodaju namještaja, Bjelovar, OIB 95521823424, Marije Jurić Zagorke 5, 43000 Bjelovar zastupanog po punomoćniku Anita Modrovčić</item>
    </derivirana_varijabla>
  </DomainObject.Predmet.ProtuStrankaListFormatedWithAdressOIB>
  <DomainObject.Predmet.ProtuStrankaListNazivFormated>
    <izvorni_sadrzaj>
      <item>KALU DESIGN društvo s ograničenom odgovornošću za proizvodnju i prodaju namještaja, Bjelovar</item>
    </izvorni_sadrzaj>
    <derivirana_varijabla naziv="DomainObject.Predmet.ProtuStrankaListNazivFormated_1">
      <item>KALU DESIGN društvo s ograničenom odgovornošću za proizvodnju i prodaju namještaja, Bjelovar</item>
    </derivirana_varijabla>
  </DomainObject.Predmet.ProtuStrankaListNazivFormated>
  <DomainObject.Predmet.ProtuStrankaListNazivFormatedOIB>
    <izvorni_sadrzaj>
      <item>KALU DESIGN društvo s ograničenom odgovornošću za proizvodnju i prodaju namještaja, Bjelovar, OIB 95521823424</item>
    </izvorni_sadrzaj>
    <derivirana_varijabla naziv="DomainObject.Predmet.ProtuStrankaListNazivFormatedOIB_1">
      <item>KALU DESIGN društvo s ograničenom odgovornošću za proizvodnju i prodaju namještaja, Bjelovar, OIB 95521823424</item>
    </derivirana_varijabla>
  </DomainObject.Predmet.ProtuStrankaListNazivFormatedOIB>
  <DomainObject.Predmet.OstaliListFormated>
    <izvorni_sadrzaj>
      <item>Anita Modrovčić punomoćnik sudionika u postupku KALU DESIGN društvo s ograničenom odgovornošću za proizvodnju i prodaju namještaja, Bjelovar</item>
    </izvorni_sadrzaj>
    <derivirana_varijabla naziv="DomainObject.Predmet.OstaliListFormated_1">
      <item>Anita Modrovčić punomoćnik sudionika u postupku KALU DESIGN društvo s ograničenom odgovornošću za proizvodnju i prodaju namještaja, Bjelovar</item>
    </derivirana_varijabla>
  </DomainObject.Predmet.OstaliListFormated>
  <DomainObject.Predmet.OstaliListFormatedOIB>
    <izvorni_sadrzaj>
      <item>Anita Modrovčić, OIB 96517596125 punomoćnik sudionika u postupku KALU DESIGN društvo s ograničenom odgovornošću za proizvodnju i prodaju namještaja, Bjelovar</item>
    </izvorni_sadrzaj>
    <derivirana_varijabla naziv="DomainObject.Predmet.OstaliListFormatedOIB_1">
      <item>Anita Modrovčić, OIB 96517596125 punomoćnik sudionika u postupku KALU DESIGN društvo s ograničenom odgovornošću za proizvodnju i prodaju namještaja, Bjelovar</item>
    </derivirana_varijabla>
  </DomainObject.Predmet.OstaliListFormatedOIB>
  <DomainObject.Predmet.OstaliListFormatedWithAdress>
    <izvorni_sadrzaj>
      <item>Anita Modrovčić, Marije Jurić Zagorke 5., 43000 Bjelovar punomoćnik sudionika u postupku KALU DESIGN društvo s ograničenom odgovornošću za proizvodnju i prodaju namještaja, Bjelovar</item>
    </izvorni_sadrzaj>
    <derivirana_varijabla naziv="DomainObject.Predmet.OstaliListFormatedWithAdress_1">
      <item>Anita Modrovčić, Marije Jurić Zagorke 5., 43000 Bjelovar punomoćnik sudionika u postupku KALU DESIGN društvo s ograničenom odgovornošću za proizvodnju i prodaju namještaja, Bjelovar</item>
    </derivirana_varijabla>
  </DomainObject.Predmet.OstaliListFormatedWithAdress>
  <DomainObject.Predmet.OstaliListFormatedWithAdressOIB>
    <izvorni_sadrzaj>
      <item>Anita Modrovčić, OIB 96517596125, Marije Jurić Zagorke 5., 43000 Bjelovar punomoćnik sudionika u postupku KALU DESIGN društvo s ograničenom odgovornošću za proizvodnju i prodaju namještaja, Bjelovar</item>
    </izvorni_sadrzaj>
    <derivirana_varijabla naziv="DomainObject.Predmet.OstaliListFormatedWithAdressOIB_1">
      <item>Anita Modrovčić, OIB 96517596125, Marije Jurić Zagorke 5., 43000 Bjelovar punomoćnik sudionika u postupku KALU DESIGN društvo s ograničenom odgovornošću za proizvodnju i prodaju namještaja, Bjelovar</item>
    </derivirana_varijabla>
  </DomainObject.Predmet.OstaliListFormatedWithAdressOIB>
  <DomainObject.Predmet.OstaliListNazivFormated>
    <izvorni_sadrzaj>
      <item>Anita Modrovčić</item>
    </izvorni_sadrzaj>
    <derivirana_varijabla naziv="DomainObject.Predmet.OstaliListNazivFormated_1">
      <item>Anita Modrovčić</item>
    </derivirana_varijabla>
  </DomainObject.Predmet.OstaliListNazivFormated>
  <DomainObject.Predmet.OstaliListNazivFormatedOIB>
    <izvorni_sadrzaj>
      <item>Anita Modrovčić, OIB 96517596125</item>
    </izvorni_sadrzaj>
    <derivirana_varijabla naziv="DomainObject.Predmet.OstaliListNazivFormatedOIB_1">
      <item>Anita Modrovčić, OIB 96517596125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St-141/2016-5</izvorni_sadrzaj>
    <derivirana_varijabla naziv="DomainObject.PoslovniBrojDokumenta_1">St-141/2016-5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KALU DESIGN društvo s ograničenom odgovornošću za proizvodnju i prodaju namještaja, Bjelovar</izvorni_sadrzaj>
    <derivirana_varijabla naziv="DomainObject.Predmet.ProtustrankaIDrugi_1">KALU DESIGN društvo s ograničenom odgovornošću za proizvodnju i prodaju namještaja,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KALU DESIGN društvo s ograničenom odgovornošću za proizvodnju i prodaju namještaja, Bjelovar, OIB 95521823424, Marije Jurić Zagorke 5, 43000 Bjelovar</izvorni_sadrzaj>
    <derivirana_varijabla naziv="DomainObject.Predmet.ProtustrankaIDrugiAdressOIB_1">KALU DESIGN društvo s ograničenom odgovornošću za proizvodnju i prodaju namještaja, Bjelovar, OIB 95521823424, Marije Jurić Zagorke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KALU DESIGN društvo s ograničenom odgovornošću za proizvodnju i prodaju namještaja, Bjelovar</item>
      <item>Anita Modrovčić</item>
    </izvorni_sadrzaj>
    <derivirana_varijabla naziv="DomainObject.Predmet.SudioniciListNaziv_1">
      <item>FINA, RC ZAGREB, Podružnica Bjelovar</item>
      <item>KALU DESIGN društvo s ograničenom odgovornošću za proizvodnju i prodaju namještaja, Bjelovar</item>
      <item>Anita Modrovčić</item>
    </derivirana_varijabla>
  </DomainObject.Predmet.SudioniciListNaziv>
  <DomainObject.Predmet.SudioniciListAdressOIB>
    <izvorni_sadrzaj>
      <item>FINA, RC ZAGREB, Podružnica Bjelovar, OIB 85821130368, F. Supila 4,43000 Bjelovar</item>
      <item>KALU DESIGN društvo s ograničenom odgovornošću za proizvodnju i prodaju namještaja, Bjelovar, OIB 95521823424, Marije Jurić Zagorke 5,43000 Bjelovar</item>
      <item>Anita Modrovčić, OIB 96517596125, Marije Jurić Zagorke 5.,43000 Bjelovar</item>
    </izvorni_sadrzaj>
    <derivirana_varijabla naziv="DomainObject.Predmet.SudioniciListAdressOIB_1">
      <item>FINA, RC ZAGREB, Podružnica Bjelovar, OIB 85821130368, F. Supila 4,43000 Bjelovar</item>
      <item>KALU DESIGN društvo s ograničenom odgovornošću za proizvodnju i prodaju namještaja, Bjelovar, OIB 95521823424, Marije Jurić Zagorke 5,43000 Bjelovar</item>
      <item>Anita Modrovčić, OIB 96517596125, Marije Jurić Zagorke 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0C0BE-B9FA-48D2-8C6B-A90E3B627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3892</properties:Characters>
  <properties:Lines>96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2016-04-20T06:15:00Z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