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f8a8" w14:paraId="cc0f8a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3079FF">
        <w:t>-558</w:t>
      </w:r>
      <w:r w:rsidR="008966A4">
        <w:t>/16</w:t>
      </w:r>
      <w:r w:rsidR="00D161E6">
        <w:t>-13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/>
    <w:p w:rsidRDefault="00D161E6" w:rsidP="00D161E6" w:rsidR="00D161E6">
      <w:pPr>
        <w:jc w:val="center"/>
      </w:pPr>
      <w:r>
        <w:t>R E P U B L I K A  H R V A T S K A</w:t>
      </w:r>
    </w:p>
    <w:p w:rsidRDefault="00D161E6" w:rsidP="00D161E6" w:rsidR="00D161E6" w:rsidRPr="00586DD5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555310" w:rsidR="0063051F" w:rsidRPr="00586DD5">
      <w:pPr>
        <w:ind w:firstLine="720"/>
        <w:jc w:val="both"/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3079FF" w:rsidRPr="003079FF">
        <w:rPr>
          <w:lang w:val="pt-BR"/>
        </w:rPr>
        <w:t>TROKUT TEST d.o.o., Zagreb, Tuškanac 85ª, OIB: 70807004546</w:t>
      </w:r>
      <w:r w:rsidRPr="008966A4">
        <w:rPr>
          <w:lang w:val="pt-BR"/>
        </w:rPr>
        <w:t xml:space="preserve">, </w:t>
      </w:r>
      <w:r w:rsidR="0055478B">
        <w:rPr>
          <w:lang w:val="pt-BR"/>
        </w:rPr>
        <w:t>1. srpnja</w:t>
      </w:r>
      <w:r w:rsidRPr="008966A4">
        <w:rPr>
          <w:lang w:val="pt-BR"/>
        </w:rPr>
        <w:t xml:space="preserve"> 2016.,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079FF" w:rsidRPr="003079FF">
        <w:rPr>
          <w:lang w:val="pt-BR"/>
        </w:rPr>
        <w:t>TROKUT TEST d.o.o., Zagreb, Tuškanac 85ª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55478B">
        <w:t>18. srpnja</w:t>
      </w:r>
      <w:r w:rsidR="00F23AB4">
        <w:t xml:space="preserve"> 2016. u </w:t>
      </w:r>
      <w:r w:rsidR="0055478B">
        <w:t>10,00</w:t>
      </w:r>
      <w:r w:rsidR="00A66EA0"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966A4" w:rsidP="00685A5E" w:rsidR="008966A4">
      <w:pPr>
        <w:jc w:val="both"/>
      </w:pPr>
      <w:r>
        <w:t>-    dužniku</w:t>
      </w:r>
    </w:p>
    <w:p w:rsidRDefault="003079FF" w:rsidP="003079FF" w:rsidR="003079FF">
      <w:pPr>
        <w:jc w:val="both"/>
      </w:pPr>
      <w:r>
        <w:t xml:space="preserve">-  zastupnici po zakonu dužnika: </w:t>
      </w:r>
      <w:proofErr w:type="spellStart"/>
      <w:r>
        <w:t>Pavol</w:t>
      </w:r>
      <w:proofErr w:type="spellEnd"/>
      <w:r>
        <w:t xml:space="preserve"> </w:t>
      </w:r>
      <w:proofErr w:type="spellStart"/>
      <w:r>
        <w:t>Kučik</w:t>
      </w:r>
      <w:proofErr w:type="spellEnd"/>
      <w:r>
        <w:t xml:space="preserve">, </w:t>
      </w:r>
      <w:proofErr w:type="spellStart"/>
      <w:r>
        <w:t>Zoya</w:t>
      </w:r>
      <w:proofErr w:type="spellEnd"/>
      <w:r>
        <w:t xml:space="preserve"> </w:t>
      </w:r>
      <w:proofErr w:type="spellStart"/>
      <w:r>
        <w:t>Nikolova</w:t>
      </w:r>
      <w:proofErr w:type="spellEnd"/>
      <w:r>
        <w:t xml:space="preserve"> </w:t>
      </w:r>
      <w:proofErr w:type="spellStart"/>
      <w:r>
        <w:t>Naydenova</w:t>
      </w:r>
      <w:proofErr w:type="spellEnd"/>
      <w:r>
        <w:t xml:space="preserve">, </w:t>
      </w:r>
      <w:proofErr w:type="spellStart"/>
      <w:r>
        <w:t>Nermin</w:t>
      </w:r>
      <w:proofErr w:type="spellEnd"/>
      <w:r>
        <w:t xml:space="preserve"> </w:t>
      </w:r>
      <w:proofErr w:type="spellStart"/>
      <w:r>
        <w:t>Trobradović</w:t>
      </w:r>
      <w:proofErr w:type="spellEnd"/>
    </w:p>
    <w:p w:rsidRDefault="003079FF" w:rsidP="00685A5E" w:rsidR="003079FF">
      <w:pPr>
        <w:jc w:val="both"/>
      </w:pPr>
      <w:r>
        <w:t>-    osobe koje za dužnika obavljaju poslove platnog prometa: Privredna banka Zagreb d.d., Zagrebačka banka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55478B">
        <w:t>1. srpnja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8966A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55478B" w:rsidR="006B708C" w:rsidRPr="0055478B">
      <w:pPr>
        <w:ind w:firstLine="720" w:left="5760"/>
        <w:jc w:val="right"/>
      </w:pPr>
      <w:r w:rsidRPr="00586DD5">
        <w:t xml:space="preserve">      </w:t>
      </w:r>
      <w:r w:rsidR="006A22C0" w:rsidRPr="00586DD5">
        <w:t>Gordan Zubak</w:t>
      </w:r>
      <w:r w:rsidR="00D161E6">
        <w:t>,v.r.</w:t>
      </w:r>
    </w:p>
    <w:p w:rsidRDefault="00D161E6" w:rsidP="006B708C" w:rsidR="00D161E6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161E6">
      <w:pPr>
        <w:rPr>
          <w:b/>
        </w:rPr>
      </w:pPr>
      <w:r>
        <w:rPr>
          <w:b/>
        </w:rPr>
        <w:tab/>
      </w:r>
    </w:p>
    <w:p w:rsidRDefault="00D161E6" w:rsidP="001745C1" w:rsidR="00D161E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D161E6" w:rsidR="00D03437" w:rsidRPr="00586DD5"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5D8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478B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966A4"/>
    <w:rsid w:val="008B05F8"/>
    <w:rsid w:val="008D6FB5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161E6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predlagatelj, 
2.	dužniku 
3.	Pavol Kučik i Zova Nikolova Naydenova – putem e-oglasne ploče,
4.	Nermin Trobradović 
5.	Zagrebačka banka d.d.
6.	Privredna banka d.d.</izvorni_sadrzaj>
    <derivirana_varijabla naziv="DomainObject.Primjedba_1">DNA
1.	predlagatelj, 
2.	dužniku 
3.	Pavol Kučik i Zova Nikolova Naydenova – putem e-oglasne ploče,
4.	Nermin Trobradović 
5.	Zagrebačka banka d.d.
6.	Privredna banka d.d.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TEST d.o.o. zastupanog po punomoćniku Pavol Kučik; Nermin Trobradović; Zoya Nikolova Naydenova</izvorni_sadrzaj>
    <derivirana_varijabla naziv="DomainObject.Predmet.ProtustrankaFormated_1">  TROKUT TEST d.o.o. zastupanog po punomoćniku Pavol Kučik; Nermin Trobradović; Zoya Nikolova Naydenova</derivirana_varijabla>
  </DomainObject.Predmet.ProtustrankaFormated>
  <DomainObject.Predmet.ProtustrankaFormatedOIB>
    <izvorni_sadrzaj>  TROKUT TEST d.o.o., OIB 70807004546 zastupanog po punomoćniku Pavol Kučik; Nermin Trobradović; Zoya Nikolova Naydenova</izvorni_sadrzaj>
    <derivirana_varijabla naziv="DomainObject.Predmet.ProtustrankaFormatedOIB_1">  TROKUT TEST d.o.o., OIB 70807004546 zastupanog po punomoćniku Pavol Kučik; Nermin Trobradović; Zoya Nikolova Naydenova</derivirana_varijabla>
  </DomainObject.Predmet.ProtustrankaFormatedOIB>
  <DomainObject.Predmet.ProtustrankaFormatedWithAdress>
    <izvorni_sadrzaj> TROKUT TEST d.o.o., Tuškanac 85 A, 10000 Zagreb zastupanog po punomoćniku Pavol Kučik; Nermin Trobradović; Zoya Nikolova Naydenova</izvorni_sadrzaj>
    <derivirana_varijabla naziv="DomainObject.Predmet.ProtustrankaFormatedWithAdress_1"> TROKUT TEST d.o.o., Tuškanac 85 A, 10000 Zagreb zastupanog po punomoćniku Pavol Kučik; Nermin Trobradović; Zoya Nikolova Naydenova</derivirana_varijabla>
  </DomainObject.Predmet.ProtustrankaFormatedWithAdress>
  <DomainObject.Predmet.ProtustrankaFormatedWithAdressOIB>
    <izvorni_sadrzaj> TROKUT TEST d.o.o., OIB 70807004546, Tuškanac 85 A, 10000 Zagreb zastupanog po punomoćniku Pavol Kučik; Nermin Trobradović; Zoya Nikolova Naydenova</izvorni_sadrzaj>
    <derivirana_varijabla naziv="DomainObject.Predmet.ProtustrankaFormatedWithAdressOIB_1"> TROKUT TEST d.o.o., OIB 70807004546, Tuškanac 85 A, 10000 Zagreb zastupanog po punomoćniku Pavol Kučik; Nermin Trobradović; Zoya Nikolova Naydenova</derivirana_varijabla>
  </DomainObject.Predmet.ProtustrankaFormatedWithAdressOIB>
  <DomainObject.Predmet.ProtustrankaWithAdress>
    <izvorni_sadrzaj>TROKUT TEST d.o.o. Tuškanac 85 A, 10000 Zagreb</izvorni_sadrzaj>
    <derivirana_varijabla naziv="DomainObject.Predmet.ProtustrankaWithAdress_1">TROKUT TEST d.o.o. Tuškanac 85 A, 10000 Zagreb</derivirana_varijabla>
  </DomainObject.Predmet.ProtustrankaWithAdress>
  <DomainObject.Predmet.ProtustrankaWithAdressOIB>
    <izvorni_sadrzaj>TROKUT TEST d.o.o., OIB 70807004546, Tuškanac 85 A, 10000 Zagreb</izvorni_sadrzaj>
    <derivirana_varijabla naziv="DomainObject.Predmet.ProtustrankaWithAdressOIB_1">TROKUT TEST d.o.o., OIB 70807004546, Tuškanac 85 A, 10000 Zagreb</derivirana_varijabla>
  </DomainObject.Predmet.ProtustrankaWithAdressOIB>
  <DomainObject.Predmet.ProtustrankaNazivFormated>
    <izvorni_sadrzaj>TROKUT TEST d.o.o.</izvorni_sadrzaj>
    <derivirana_varijabla naziv="DomainObject.Predmet.ProtustrankaNazivFormated_1">TROKUT TEST d.o.o.</derivirana_varijabla>
  </DomainObject.Predmet.ProtustrankaNazivFormated>
  <DomainObject.Predmet.ProtustrankaNazivFormatedOIB>
    <izvorni_sadrzaj>TROKUT TEST d.o.o., OIB 70807004546</izvorni_sadrzaj>
    <derivirana_varijabla naziv="DomainObject.Predmet.ProtustrankaNazivFormatedOIB_1">TROKUT TEST d.o.o., OIB 70807004546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TROKUT TEST d.o.o. zastupanog po punomoćniku Pavol Kučik; Nermin Trobradović; Zoya Nikolova Naydenova</item>
    </izvorni_sadrzaj>
    <derivirana_varijabla naziv="DomainObject.Predmet.ProtuStrankaListFormated_1">
      <item>TROKUT TEST d.o.o. zastupanog po punomoćniku Pavol Kučik; Nermin Trobradović; Zoya Nikolova Naydenova</item>
    </derivirana_varijabla>
  </DomainObject.Predmet.ProtuStrankaListFormated>
  <DomainObject.Predmet.ProtuStrankaListFormatedOIB>
    <izvorni_sadrzaj>
      <item>TROKUT TEST d.o.o., OIB 70807004546 zastupanog po punomoćniku Pavol Kučik; Nermin Trobradović; Zoya Nikolova Naydenova</item>
    </izvorni_sadrzaj>
    <derivirana_varijabla naziv="DomainObject.Predmet.ProtuStrankaListFormatedOIB_1">
      <item>TROKUT TEST d.o.o., OIB 70807004546 zastupanog po punomoćniku Pavol Kučik; Nermin Trobradović; Zoya Nikolova Naydenova</item>
    </derivirana_varijabla>
  </DomainObject.Predmet.ProtuStrankaListFormatedOIB>
  <DomainObject.Predmet.ProtuStrankaListFormatedWithAdress>
    <izvorni_sadrzaj>
      <item>TROKUT TEST d.o.o., Tuškanac 85 A, 10000 Zagreb zastupanog po punomoćniku Pavol Kučik; Nermin Trobradović; Zoya Nikolova Naydenova</item>
    </izvorni_sadrzaj>
    <derivirana_varijabla naziv="DomainObject.Predmet.ProtuStrankaListFormatedWithAdress_1">
      <item>TROKUT TEST d.o.o., Tuškanac 85 A, 10000 Zagreb zastupanog po punomoćniku Pavol Kučik; Nermin Trobradović; Zoya Nikolova Naydenova</item>
    </derivirana_varijabla>
  </DomainObject.Predmet.ProtuStrankaListFormatedWithAdress>
  <DomainObject.Predmet.ProtuStrankaListFormatedWithAdressOIB>
    <izvorni_sadrzaj>
      <item>TROKUT TEST d.o.o., OIB 70807004546, Tuškanac 85 A, 10000 Zagreb zastupanog po punomoćniku Pavol Kučik; Nermin Trobradović; Zoya Nikolova Naydenova</item>
    </izvorni_sadrzaj>
    <derivirana_varijabla naziv="DomainObject.Predmet.ProtuStrankaListFormatedWithAdressOIB_1">
      <item>TROKUT TEST d.o.o., OIB 70807004546, Tuškanac 85 A, 10000 Zagreb zastupanog po punomoćniku Pavol Kučik; Nermin Trobradović; Zoya Nikolova Naydenova</item>
    </derivirana_varijabla>
  </DomainObject.Predmet.ProtuStrankaListFormatedWithAdressOIB>
  <DomainObject.Predmet.ProtuStrankaListNazivFormated>
    <izvorni_sadrzaj>
      <item>TROKUT TEST d.o.o.</item>
    </izvorni_sadrzaj>
    <derivirana_varijabla naziv="DomainObject.Predmet.ProtuStrankaListNazivFormated_1">
      <item>TROKUT TEST d.o.o.</item>
    </derivirana_varijabla>
  </DomainObject.Predmet.ProtuStrankaListNazivFormated>
  <DomainObject.Predmet.ProtuStrankaListNazivFormatedOIB>
    <izvorni_sadrzaj>
      <item>TROKUT TEST d.o.o., OIB 70807004546</item>
    </izvorni_sadrzaj>
    <derivirana_varijabla naziv="DomainObject.Predmet.ProtuStrankaListNazivFormatedOIB_1">
      <item>TROKUT TEST d.o.o., OIB 70807004546</item>
    </derivirana_varijabla>
  </DomainObject.Predmet.ProtuStrankaListNazivFormatedOIB>
  <DomainObject.Predmet.OstaliListFormated>
    <izvorni_sadrzaj>
      <item>Pavol Kučik punomoćnik sudionika u postupku TROKUT TEST d.o.o.</item>
      <item>Nermin Trobradović punomoćnik sudionika u postupku TROKUT TEST d.o.o.</item>
      <item>Zoya Nikolova Naydenova punomoćnik sudionika u postupku TROKUT TEST d.o.o.</item>
    </izvorni_sadrzaj>
    <derivirana_varijabla naziv="DomainObject.Predmet.OstaliListFormated_1">
      <item>Pavol Kučik punomoćnik sudionika u postupku TROKUT TEST d.o.o.</item>
      <item>Nermin Trobradović punomoćnik sudionika u postupku TROKUT TEST d.o.o.</item>
      <item>Zoya Nikolova Naydenova punomoćnik sudionika u postupku TROKUT TEST d.o.o.</item>
    </derivirana_varijabla>
  </DomainObject.Predmet.OstaliListFormated>
  <DomainObject.Predmet.OstaliListFormatedOIB>
    <izvorni_sadrzaj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izvorni_sadrzaj>
    <derivirana_varijabla naziv="DomainObject.Predmet.OstaliListFormatedOIB_1"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derivirana_varijabla>
  </DomainObject.Predmet.OstaliListFormatedOIB>
  <DomainObject.Predmet.OstaliListFormatedWithAdress>
    <izvorni_sadrzaj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izvorni_sadrzaj>
    <derivirana_varijabla naziv="DomainObject.Predmet.OstaliListFormatedWithAdress_1"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derivirana_varijabla>
  </DomainObject.Predmet.OstaliListFormatedWithAdress>
  <DomainObject.Predmet.OstaliListFormatedWithAdressOIB>
    <izvorni_sadrzaj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izvorni_sadrzaj>
    <derivirana_varijabla naziv="DomainObject.Predmet.OstaliListFormatedWithAdressOIB_1"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derivirana_varijabla>
  </DomainObject.Predmet.OstaliListFormatedWithAdressOIB>
  <DomainObject.Predmet.OstaliListNazivFormated>
    <izvorni_sadrzaj>
      <item>Pavol Kučik</item>
      <item>Nermin Trobradović</item>
      <item>Zoya Nikolova Naydenova</item>
    </izvorni_sadrzaj>
    <derivirana_varijabla naziv="DomainObject.Predmet.OstaliListNazivFormated_1">
      <item>Pavol Kučik</item>
      <item>Nermin Trobradović</item>
      <item>Zoya Nikolova Naydenova</item>
    </derivirana_varijabla>
  </DomainObject.Predmet.OstaliListNazivFormated>
  <DomainObject.Predmet.OstaliListNazivFormatedOIB>
    <izvorni_sadrzaj>
      <item>Pavol Kučik, OIB 50879355366</item>
      <item>Nermin Trobradović, OIB 21894984047</item>
      <item>Zoya Nikolova Naydenova, OIB 23804167024</item>
    </izvorni_sadrzaj>
    <derivirana_varijabla naziv="DomainObject.Predmet.OstaliListNazivFormatedOIB_1">
      <item>Pavol Kučik, OIB 50879355366</item>
      <item>Nermin Trobradović, OIB 21894984047</item>
      <item>Zoya Nikolova Naydenova, OIB 23804167024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TROKUT TEST d.o.o.</izvorni_sadrzaj>
    <derivirana_varijabla naziv="DomainObject.Predmet.ProtustrankaIDrugi_1">TROKUT 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TROKUT TEST d.o.o., OIB 70807004546, Tuškanac 85 A, 10000 Zagreb</izvorni_sadrzaj>
    <derivirana_varijabla naziv="DomainObject.Predmet.ProtustrankaIDrugiAdressOIB_1">TROKUT TEST d.o.o., OIB 70807004546,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TROKUT TEST d.o.o.</item>
      <item>Pavol Kučik</item>
      <item>Nermin Trobradović</item>
      <item>Zoya Nikolova Naydenova</item>
    </izvorni_sadrzaj>
    <derivirana_varijabla naziv="DomainObject.Predmet.SudioniciListNaziv_1">
      <item>FINA Regionalni centar Zagreb</item>
      <item>TROKUT TEST d.o.o.</item>
      <item>Pavol Kučik</item>
      <item>Nermin Trobradović</item>
      <item>Zoya Nikolova Naydenova</item>
    </derivirana_varijabla>
  </DomainObject.Predmet.SudioniciListNaziv>
  <DomainObject.Predmet.SudioniciListAdressOIB>
    <izvorni_sadrzaj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izvorni_sadrzaj>
    <derivirana_varijabla naziv="DomainObject.Predmet.SudioniciListAdressOIB_1"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70807004546</item>
      <item>, OIB 50879355366</item>
      <item>, OIB 21894984047</item>
      <item>, OIB 23804167024</item>
    </izvorni_sadrzaj>
    <derivirana_varijabla naziv="DomainObject.Predmet.SudioniciListNazivOIB_1">
      <item>, OIB 85821130368</item>
      <item>, OIB 70807004546</item>
      <item>, OIB 50879355366</item>
      <item>, OIB 21894984047</item>
      <item>, OIB 23804167024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940</properties:Characters>
  <properties:Lines>40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2016-06-29T13:00:00Z</dcterms:created>
  <dc:creator>nmarkovic</dc:creator>
  <cp:lastModifiedBy>Ivana Rogić</cp:lastModifiedBy>
  <cp:lastPrinted>2016-07-01T06:55:00Z</cp:lastPrinted>
  <dcterms:modified xmlns:xsi="http://www.w3.org/2001/XMLSchema-instance" xsi:type="dcterms:W3CDTF">2016-07-01T07:02:00Z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