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d003" w14:paraId="118d003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B3175E">
        <w:t>2036/18-3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DF2A68">
        <w:t>FINA RC Osijek</w:t>
      </w:r>
      <w:r>
        <w:t xml:space="preserve"> za otvaranje stečajnog postupka nad dužnikom: </w:t>
      </w:r>
      <w:r w:rsidR="00B3175E">
        <w:rPr>
          <w:b/>
        </w:rPr>
        <w:t>Antikvarijat BOOKSICA j.d.o.o. Vinkovci, M. Gupca 41, OIB: 99911858197, MBS: 030187840</w:t>
      </w:r>
      <w:r w:rsidR="00446861">
        <w:rPr>
          <w:b/>
        </w:rPr>
        <w:t xml:space="preserve">, </w:t>
      </w:r>
      <w:r>
        <w:t xml:space="preserve">dana </w:t>
      </w:r>
      <w:r w:rsidR="00DF2A68">
        <w:t>6. prosinca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EF2B67" w:rsidR="00847CB4">
      <w:pPr>
        <w:numPr>
          <w:ilvl w:val="0"/>
          <w:numId w:val="10"/>
        </w:numPr>
        <w:ind w:firstLine="709" w:left="0"/>
        <w:jc w:val="both"/>
      </w:pPr>
      <w:r>
        <w:t xml:space="preserve">Poziva se zakonski zastupnik dužnika </w:t>
      </w:r>
      <w:proofErr w:type="spellStart"/>
      <w:r w:rsidR="00B3175E">
        <w:t>Rebecca</w:t>
      </w:r>
      <w:proofErr w:type="spellEnd"/>
      <w:r w:rsidR="00B3175E">
        <w:t xml:space="preserve"> </w:t>
      </w:r>
      <w:proofErr w:type="spellStart"/>
      <w:r w:rsidR="00B3175E">
        <w:t>Slaviček</w:t>
      </w:r>
      <w:proofErr w:type="spellEnd"/>
      <w:r w:rsidR="00B3175E">
        <w:t>, Vinkovci, Matije Gupca 41, OIB: 35987025244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EF2B67">
        <w:rPr>
          <w:b/>
        </w:rPr>
        <w:t>20</w:t>
      </w:r>
      <w:r w:rsidR="002D0C75">
        <w:rPr>
          <w:b/>
        </w:rPr>
        <w:t>3</w:t>
      </w:r>
      <w:r w:rsidR="00910276">
        <w:rPr>
          <w:b/>
        </w:rPr>
        <w:t>6</w:t>
      </w:r>
      <w:bookmarkStart w:name="_GoBack" w:id="0"/>
      <w:bookmarkEnd w:id="0"/>
      <w:r>
        <w:rPr>
          <w:b/>
        </w:rPr>
        <w:t>-18</w:t>
      </w:r>
      <w:r>
        <w:t xml:space="preserve"> koji se vodi kod Hrvatske poštanske banke d.d. za stečajnog dužnika </w:t>
      </w:r>
      <w:r w:rsidR="00B3175E">
        <w:rPr>
          <w:b/>
        </w:rPr>
        <w:t>Antikvarijat BOOKSICA j.d.o.o. Vinkovci, M. Gupca 41, OIB: 99911858197, MBS: 030187840</w:t>
      </w:r>
      <w:r w:rsidR="00B3175E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proofErr w:type="spellStart"/>
      <w:r w:rsidR="00B3175E">
        <w:t>Rebecca</w:t>
      </w:r>
      <w:proofErr w:type="spellEnd"/>
      <w:r w:rsidR="00B3175E">
        <w:t xml:space="preserve"> </w:t>
      </w:r>
      <w:proofErr w:type="spellStart"/>
      <w:r w:rsidR="00B3175E">
        <w:t>Slaviček</w:t>
      </w:r>
      <w:proofErr w:type="spellEnd"/>
      <w:r w:rsidR="00B3175E">
        <w:t xml:space="preserve">, Vinkovci, Matije Gupca 41, OIB: 35987025244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proofErr w:type="spellStart"/>
      <w:r w:rsidR="00B3175E">
        <w:t>Rebecca</w:t>
      </w:r>
      <w:proofErr w:type="spellEnd"/>
      <w:r w:rsidR="00B3175E">
        <w:t xml:space="preserve"> </w:t>
      </w:r>
      <w:proofErr w:type="spellStart"/>
      <w:r w:rsidR="00B3175E">
        <w:t>Slaviček</w:t>
      </w:r>
      <w:proofErr w:type="spellEnd"/>
      <w:r w:rsidR="00B3175E">
        <w:t>, Vinkovci, Matije Gupca 41, OIB: 35987025244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proofErr w:type="spellStart"/>
      <w:r w:rsidR="00B3175E">
        <w:t>Rebecca</w:t>
      </w:r>
      <w:proofErr w:type="spellEnd"/>
      <w:r w:rsidR="00B3175E">
        <w:t xml:space="preserve"> </w:t>
      </w:r>
      <w:proofErr w:type="spellStart"/>
      <w:r w:rsidR="00B3175E">
        <w:t>Slaviček</w:t>
      </w:r>
      <w:proofErr w:type="spellEnd"/>
      <w:r w:rsidR="00B3175E">
        <w:t xml:space="preserve">, Vinkovci, Matije Gupca 41, OIB: 35987025244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B3175E" w:rsidP="00B3175E" w:rsidR="00B3175E">
      <w:pPr>
        <w:jc w:val="right"/>
      </w:pPr>
      <w:r>
        <w:t>Poslovni broj: 6 St-2036/18-3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B3175E">
        <w:t>Rebecca</w:t>
      </w:r>
      <w:proofErr w:type="spellEnd"/>
      <w:r w:rsidR="00B3175E">
        <w:t xml:space="preserve"> </w:t>
      </w:r>
      <w:proofErr w:type="spellStart"/>
      <w:r w:rsidR="00B3175E">
        <w:t>Slaviček</w:t>
      </w:r>
      <w:proofErr w:type="spellEnd"/>
      <w:r w:rsidR="00B3175E">
        <w:t>, Vinkovci, Matije Gupca 41, OIB: 35987025244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DF2A68">
        <w:t>6.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B3175E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proofErr w:type="spellStart"/>
      <w:r w:rsidR="00B3175E">
        <w:t>Rebecca</w:t>
      </w:r>
      <w:proofErr w:type="spellEnd"/>
      <w:r w:rsidR="00B3175E">
        <w:t xml:space="preserve"> </w:t>
      </w:r>
      <w:proofErr w:type="spellStart"/>
      <w:r w:rsidR="00B3175E">
        <w:t>Slaviček</w:t>
      </w:r>
      <w:proofErr w:type="spellEnd"/>
      <w:r w:rsidR="00B3175E">
        <w:t>, Vinkovci, Matije Gupca 41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B3175E">
        <w:t>31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D0033C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487" w:rsidR="00AC0487">
      <w:r>
        <w:separator/>
      </w:r>
    </w:p>
  </w:endnote>
  <w:endnote w:id="0" w:type="continuationSeparator">
    <w:p w:rsidRDefault="00AC0487" w:rsidR="00AC0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487" w:rsidR="00AC0487">
      <w:r>
        <w:separator/>
      </w:r>
    </w:p>
  </w:footnote>
  <w:footnote w:id="0" w:type="continuationSeparator">
    <w:p w:rsidRDefault="00AC0487" w:rsidR="00AC0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027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0266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46861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9001D6"/>
    <w:rsid w:val="00900907"/>
    <w:rsid w:val="00910276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C0487"/>
    <w:rsid w:val="00AD24AA"/>
    <w:rsid w:val="00AD76C3"/>
    <w:rsid w:val="00AF787C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C33DE"/>
    <w:rsid w:val="00BE009D"/>
    <w:rsid w:val="00BE0D56"/>
    <w:rsid w:val="00BF6F99"/>
    <w:rsid w:val="00BF7940"/>
    <w:rsid w:val="00C017B5"/>
    <w:rsid w:val="00C113F2"/>
    <w:rsid w:val="00C15361"/>
    <w:rsid w:val="00C26291"/>
    <w:rsid w:val="00C3548B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0033C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03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03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3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3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3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03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03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3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3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3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St-2036/2018-3</izvorni_sadrzaj>
    <derivirana_varijabla naziv="DomainObject.Oznaka_1">St-2036/2018-3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St-2036/2018</izvorni_sadrzaj>
    <derivirana_varijabla naziv="DomainObject.Predmet.OznakaBroj_1">St-2036/2018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Antikvarijat BOOKSICA j.d.o.o. za proizvodnju, trgovinu i usluge</izvorni_sadrzaj>
    <derivirana_varijabla naziv="DomainObject.Predmet.ProtustrankaFormated_1">  Antikvarijat BOOKSICA j.d.o.o. za proizvodnju, trgovinu i usluge</derivirana_varijabla>
  </DomainObject.Predmet.ProtustrankaFormated>
  <DomainObject.Predmet.ProtustrankaFormatedOIB>
    <izvorni_sadrzaj>  Antikvarijat BOOKSICA j.d.o.o. za proizvodnju, trgovinu i usluge, OIB 99911858197</izvorni_sadrzaj>
    <derivirana_varijabla naziv="DomainObject.Predmet.ProtustrankaFormatedOIB_1">  Antikvarijat BOOKSICA j.d.o.o. za proizvodnju, trgovinu i usluge, OIB 99911858197</derivirana_varijabla>
  </DomainObject.Predmet.ProtustrankaFormatedOIB>
  <DomainObject.Predmet.ProtustrankaFormatedWithAdress>
    <izvorni_sadrzaj> Antikvarijat BOOKSICA j.d.o.o. za proizvodnju, trgovinu i usluge, Matije Gupca 41, 32100 Vinkovci</izvorni_sadrzaj>
    <derivirana_varijabla naziv="DomainObject.Predmet.ProtustrankaFormatedWithAdress_1"> Antikvarijat BOOKSICA j.d.o.o. za proizvodnju, trgovinu i usluge, Matije Gupca 41, 32100 Vinkovci</derivirana_varijabla>
  </DomainObject.Predmet.ProtustrankaFormatedWithAdress>
  <DomainObject.Predmet.ProtustrankaFormatedWithAdressOIB>
    <izvorni_sadrzaj> Antikvarijat BOOKSICA j.d.o.o. za proizvodnju, trgovinu i usluge, OIB 99911858197, Matije Gupca 41, 32100 Vinkovci</izvorni_sadrzaj>
    <derivirana_varijabla naziv="DomainObject.Predmet.ProtustrankaFormatedWithAdressOIB_1"> Antikvarijat BOOKSICA j.d.o.o. za proizvodnju, trgovinu i usluge, OIB 99911858197, Matije Gupca 41, 32100 Vinkovci</derivirana_varijabla>
  </DomainObject.Predmet.ProtustrankaFormatedWithAdressOIB>
  <DomainObject.Predmet.ProtustrankaWithAdress>
    <izvorni_sadrzaj>Antikvarijat BOOKSICA j.d.o.o. za proizvodnju, trgovinu i usluge Matije Gupca 41, 32100 Vinkovci</izvorni_sadrzaj>
    <derivirana_varijabla naziv="DomainObject.Predmet.ProtustrankaWithAdress_1">Antikvarijat BOOKSICA j.d.o.o. za proizvodnju, trgovinu i usluge Matije Gupca 41, 32100 Vinkovci</derivirana_varijabla>
  </DomainObject.Predmet.ProtustrankaWithAdress>
  <DomainObject.Predmet.ProtustrankaWithAdressOIB>
    <izvorni_sadrzaj>Antikvarijat BOOKSICA j.d.o.o. za proizvodnju, trgovinu i usluge, OIB 99911858197, Matije Gupca 41, 32100 Vinkovci</izvorni_sadrzaj>
    <derivirana_varijabla naziv="DomainObject.Predmet.ProtustrankaWithAdressOIB_1">Antikvarijat BOOKSICA j.d.o.o. za proizvodnju, trgovinu i usluge, OIB 99911858197, Matije Gupca 41, 32100 Vinkovci</derivirana_varijabla>
  </DomainObject.Predmet.ProtustrankaWithAdressOIB>
  <DomainObject.Predmet.ProtustrankaNazivFormated>
    <izvorni_sadrzaj>Antikvarijat BOOKSICA j.d.o.o. za proizvodnju, trgovinu i usluge</izvorni_sadrzaj>
    <derivirana_varijabla naziv="DomainObject.Predmet.ProtustrankaNazivFormated_1">Antikvarijat BOOKSICA j.d.o.o. za proizvodnju, trgovinu i usluge</derivirana_varijabla>
  </DomainObject.Predmet.ProtustrankaNazivFormated>
  <DomainObject.Predmet.ProtustrankaNazivFormatedOIB>
    <izvorni_sadrzaj>Antikvarijat BOOKSICA j.d.o.o. za proizvodnju, trgovinu i usluge, OIB 99911858197</izvorni_sadrzaj>
    <derivirana_varijabla naziv="DomainObject.Predmet.ProtustrankaNazivFormatedOIB_1">Antikvarijat BOOKSICA j.d.o.o. za proizvodnju, trgovinu i usluge, OIB 99911858197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Antikvarijat BOOKSICA j.d.o.o. za proizvodnju, trgovinu i usluge</item>
    </izvorni_sadrzaj>
    <derivirana_varijabla naziv="DomainObject.Predmet.ProtuStrankaListFormated_1">
      <item>Antikvarijat BOOKSICA j.d.o.o. za proizvodnju, trgovinu i usluge</item>
    </derivirana_varijabla>
  </DomainObject.Predmet.ProtuStrankaListFormated>
  <DomainObject.Predmet.ProtuStrankaListFormatedOIB>
    <izvorni_sadrzaj>
      <item>Antikvarijat BOOKSICA j.d.o.o. za proizvodnju, trgovinu i usluge, OIB 99911858197</item>
    </izvorni_sadrzaj>
    <derivirana_varijabla naziv="DomainObject.Predmet.ProtuStrankaListFormatedOIB_1">
      <item>Antikvarijat BOOKSICA j.d.o.o. za proizvodnju, trgovinu i usluge, OIB 99911858197</item>
    </derivirana_varijabla>
  </DomainObject.Predmet.ProtuStrankaListFormatedOIB>
  <DomainObject.Predmet.ProtuStrankaListFormatedWithAdress>
    <izvorni_sadrzaj>
      <item>Antikvarijat BOOKSICA j.d.o.o. za proizvodnju, trgovinu i usluge, Matije Gupca 41, 32100 Vinkovci</item>
    </izvorni_sadrzaj>
    <derivirana_varijabla naziv="DomainObject.Predmet.ProtuStrankaListFormatedWithAdress_1">
      <item>Antikvarijat BOOKSICA j.d.o.o. za proizvodnju, trgovinu i usluge, Matije Gupca 41, 32100 Vinkovci</item>
    </derivirana_varijabla>
  </DomainObject.Predmet.ProtuStrankaListFormatedWithAdress>
  <DomainObject.Predmet.ProtuStrankaListFormatedWithAdressOIB>
    <izvorni_sadrzaj>
      <item>Antikvarijat BOOKSICA j.d.o.o. za proizvodnju, trgovinu i usluge, OIB 99911858197, Matije Gupca 41, 32100 Vinkovci</item>
    </izvorni_sadrzaj>
    <derivirana_varijabla naziv="DomainObject.Predmet.ProtuStrankaListFormatedWithAdressOIB_1">
      <item>Antikvarijat BOOKSICA j.d.o.o. za proizvodnju, trgovinu i usluge, OIB 99911858197, Matije Gupca 41, 32100 Vinkovci</item>
    </derivirana_varijabla>
  </DomainObject.Predmet.ProtuStrankaListFormatedWithAdressOIB>
  <DomainObject.Predmet.ProtuStrankaListNazivFormated>
    <izvorni_sadrzaj>
      <item>Antikvarijat BOOKSICA j.d.o.o. za proizvodnju, trgovinu i usluge</item>
    </izvorni_sadrzaj>
    <derivirana_varijabla naziv="DomainObject.Predmet.ProtuStrankaListNazivFormated_1">
      <item>Antikvarijat BOOKSICA j.d.o.o. za proizvodnju, trgovinu i usluge</item>
    </derivirana_varijabla>
  </DomainObject.Predmet.ProtuStrankaListNazivFormated>
  <DomainObject.Predmet.ProtuStrankaListNazivFormatedOIB>
    <izvorni_sadrzaj>
      <item>Antikvarijat BOOKSICA j.d.o.o. za proizvodnju, trgovinu i usluge, OIB 99911858197</item>
    </izvorni_sadrzaj>
    <derivirana_varijabla naziv="DomainObject.Predmet.ProtuStrankaListNazivFormatedOIB_1">
      <item>Antikvarijat BOOKSICA j.d.o.o. za proizvodnju, trgovinu i usluge, OIB 99911858197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St-2036/2018-3</izvorni_sadrzaj>
    <derivirana_varijabla naziv="DomainObject.PoslovniBrojDokumenta_1">St-2036/2018-3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Antikvarijat BOOKSICA j.d.o.o. za proizvodnju, trgovinu i usluge</izvorni_sadrzaj>
    <derivirana_varijabla naziv="DomainObject.Predmet.ProtustrankaIDrugi_1">Antikvarijat BOOKSICA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Antikvarijat BOOKSICA j.d.o.o. za proizvodnju, trgovinu i usluge, OIB 99911858197, Matije Gupca 41, 32100 Vinkovci</izvorni_sadrzaj>
    <derivirana_varijabla naziv="DomainObject.Predmet.ProtustrankaIDrugiAdressOIB_1">Antikvarijat BOOKSICA j.d.o.o. za proizvodnju, trgovinu i usluge, OIB 99911858197, Matije Gupca 41,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Antikvarijat BOOKSICA j.d.o.o. za proizvodnju, trgovinu i usluge</item>
    </izvorni_sadrzaj>
    <derivirana_varijabla naziv="DomainObject.Predmet.SudioniciListNaziv_1">
      <item>FINA RC OSIJEK</item>
      <item>Antikvarijat BOOKSICA j.d.o.o. za proizvodnju, trgovinu i usluge</item>
    </derivirana_varijabla>
  </DomainObject.Predmet.SudioniciListNaziv>
  <DomainObject.Predmet.SudioniciListAdressOIB>
    <izvorni_sadrzaj>
      <item>FINA RC OSIJEK, OIB 85821130368</item>
      <item>Antikvarijat BOOKSICA j.d.o.o. za proizvodnju, trgovinu i usluge, OIB 99911858197, Matije Gupca 41,32100 Vinkovci</item>
    </izvorni_sadrzaj>
    <derivirana_varijabla naziv="DomainObject.Predmet.SudioniciListAdressOIB_1">
      <item>FINA RC OSIJEK, OIB 85821130368</item>
      <item>Antikvarijat BOOKSICA j.d.o.o. za proizvodnju, trgovinu i usluge, OIB 99911858197, Matije Gupca 41,32100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99911858197</item>
    </izvorni_sadrzaj>
    <derivirana_varijabla naziv="DomainObject.Predmet.SudioniciListNazivOIB_1">
      <item>, OIB 85821130368</item>
      <item>, OIB 99911858197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47880D-7558-46E1-9FE1-9AE99A743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490</properties:Words>
  <properties:Characters>2475</properties:Characters>
  <properties:Lines>127</properties:Lines>
  <properties:Paragraphs>26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2018-12-06T12:55:00Z</cp:lastPrinted>
  <dcterms:modified xmlns:xsi="http://www.w3.org/2001/XMLSchema-instance" xsi:type="dcterms:W3CDTF">2018-12-06T13:06:00Z</dcterms:modified>
  <cp:revision>66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St-2036/2018-3 / Odluka - Zaključak za plaćanje predujma za pokriće troškova prethodnog postupka/stečajnog postupka (SVE+1.000_+_ARHIVA.000_+_arhiva)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