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033c0" w14:paraId="a6033c0" w:rsidRDefault="00EF3C5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F3C58" w:rsidP="00EF3C58" w:rsidR="00EF3C58" w:rsidRPr="00EF3C58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EF3C58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EF3C58">
        <w:rPr>
          <w:rFonts w:cs="Times New Roman" w:eastAsia="Times New Roman"/>
          <w:b/>
          <w:lang w:val="en-AU"/>
        </w:rPr>
        <w:t xml:space="preserve">TRGOVAČKI SUD U SPLITU </w:t>
      </w:r>
      <w:r w:rsidRPr="00EF3C58">
        <w:rPr>
          <w:rFonts w:cs="Times New Roman" w:eastAsia="Times New Roman"/>
          <w:lang w:val="en-AU"/>
        </w:rPr>
        <w:t xml:space="preserve">            </w:t>
      </w:r>
      <w:r w:rsidRPr="00EF3C58">
        <w:rPr>
          <w:rFonts w:cs="Times New Roman" w:eastAsia="Times New Roman"/>
          <w:lang w:val="en-AU"/>
        </w:rPr>
        <w:tab/>
      </w:r>
      <w:r w:rsidRPr="00EF3C58">
        <w:rPr>
          <w:rFonts w:cs="Times New Roman" w:eastAsia="Times New Roman"/>
          <w:lang w:val="en-AU"/>
        </w:rPr>
        <w:tab/>
      </w:r>
      <w:r w:rsidRPr="00EF3C58">
        <w:rPr>
          <w:rFonts w:cs="Times New Roman" w:eastAsia="Times New Roman"/>
          <w:lang w:val="en-AU"/>
        </w:rPr>
        <w:tab/>
        <w:t xml:space="preserve">      </w:t>
      </w:r>
      <w:r w:rsidRPr="00EF3C58">
        <w:rPr>
          <w:rFonts w:cs="Times New Roman" w:eastAsia="Times New Roman"/>
          <w:b/>
          <w:lang w:val="en-AU"/>
        </w:rPr>
        <w:t xml:space="preserve">Broj: 14. </w:t>
      </w:r>
      <w:proofErr w:type="gramStart"/>
      <w:r w:rsidRPr="00EF3C58">
        <w:rPr>
          <w:rFonts w:cs="Times New Roman" w:eastAsia="Times New Roman"/>
          <w:b/>
          <w:lang w:val="en-US"/>
        </w:rPr>
        <w:t>St-1106/2015.</w:t>
      </w:r>
      <w:proofErr w:type="gramEnd"/>
    </w:p>
    <w:p w:rsidRDefault="00EF3C58" w:rsidP="00EF3C58" w:rsidR="00EF3C58" w:rsidRPr="00EF3C58">
      <w:pPr>
        <w:spacing w:after="0"/>
        <w:rPr>
          <w:rFonts w:cs="Times New Roman" w:eastAsia="Times New Roman"/>
          <w:b/>
          <w:szCs w:val="20"/>
          <w:lang w:val="en-US"/>
        </w:rPr>
      </w:pPr>
      <w:r w:rsidRPr="00EF3C58">
        <w:rPr>
          <w:rFonts w:cs="Times New Roman" w:eastAsia="Times New Roman"/>
          <w:b/>
          <w:szCs w:val="20"/>
          <w:lang w:val="en-US"/>
        </w:rPr>
        <w:t xml:space="preserve">            </w:t>
      </w:r>
      <w:proofErr w:type="gramStart"/>
      <w:r w:rsidRPr="00EF3C58">
        <w:rPr>
          <w:rFonts w:cs="Times New Roman" w:eastAsia="Times New Roman"/>
          <w:b/>
          <w:szCs w:val="20"/>
          <w:lang w:val="en-US"/>
        </w:rPr>
        <w:t>Sukoišanska 6.</w:t>
      </w:r>
      <w:proofErr w:type="gramEnd"/>
    </w:p>
    <w:p w:rsidRDefault="00EF3C58" w:rsidP="00EF3C58" w:rsidR="00EF3C58" w:rsidRPr="00EF3C58">
      <w:pPr>
        <w:spacing w:after="0"/>
        <w:rPr>
          <w:rFonts w:cs="Times New Roman" w:eastAsia="Times New Roman"/>
          <w:b/>
          <w:szCs w:val="20"/>
          <w:lang w:val="en-US"/>
        </w:rPr>
      </w:pPr>
      <w:r w:rsidRPr="00EF3C58">
        <w:rPr>
          <w:rFonts w:cs="Times New Roman" w:eastAsia="Times New Roman"/>
          <w:b/>
          <w:szCs w:val="20"/>
          <w:lang w:val="en-US"/>
        </w:rPr>
        <w:t xml:space="preserve">          21 </w:t>
      </w:r>
      <w:proofErr w:type="gramStart"/>
      <w:r w:rsidRPr="00EF3C58">
        <w:rPr>
          <w:rFonts w:cs="Times New Roman" w:eastAsia="Times New Roman"/>
          <w:b/>
          <w:szCs w:val="20"/>
          <w:lang w:val="en-US"/>
        </w:rPr>
        <w:t>000  S</w:t>
      </w:r>
      <w:proofErr w:type="gramEnd"/>
      <w:r w:rsidRPr="00EF3C58">
        <w:rPr>
          <w:rFonts w:cs="Times New Roman" w:eastAsia="Times New Roman"/>
          <w:b/>
          <w:szCs w:val="20"/>
          <w:lang w:val="en-US"/>
        </w:rPr>
        <w:t xml:space="preserve"> P L I T</w:t>
      </w:r>
    </w:p>
    <w:p w:rsidRDefault="00EF3C58" w:rsidP="00EF3C58" w:rsidR="00EF3C58" w:rsidRPr="00EF3C58">
      <w:pPr>
        <w:spacing w:after="0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center"/>
        <w:rPr>
          <w:rFonts w:cs="Times New Roman" w:eastAsia="Times New Roman"/>
          <w:b/>
          <w:szCs w:val="20"/>
          <w:lang w:val="en-US"/>
        </w:rPr>
      </w:pPr>
      <w:r w:rsidRPr="00EF3C58">
        <w:rPr>
          <w:rFonts w:cs="Times New Roman" w:eastAsia="Times New Roman"/>
          <w:b/>
          <w:szCs w:val="20"/>
          <w:lang w:val="en-US"/>
        </w:rPr>
        <w:t>R E P U B L I K A   H R V A T S K A</w:t>
      </w:r>
    </w:p>
    <w:p w:rsidRDefault="00EF3C58" w:rsidP="00EF3C58" w:rsidR="00EF3C58" w:rsidRPr="00EF3C58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EF3C58" w:rsidP="00EF3C58" w:rsidR="00EF3C58" w:rsidRPr="00EF3C58">
      <w:pPr>
        <w:spacing w:after="0"/>
        <w:jc w:val="center"/>
        <w:rPr>
          <w:rFonts w:cs="Times New Roman" w:eastAsia="Times New Roman"/>
          <w:b/>
          <w:lang w:val="en-US"/>
        </w:rPr>
      </w:pPr>
      <w:r w:rsidRPr="00EF3C58">
        <w:rPr>
          <w:rFonts w:cs="Times New Roman" w:eastAsia="Times New Roman"/>
          <w:b/>
          <w:lang w:val="en-US"/>
        </w:rPr>
        <w:t>R J E Š E N J E</w:t>
      </w:r>
    </w:p>
    <w:p w:rsidRDefault="00EF3C58" w:rsidP="00EF3C58" w:rsidR="00EF3C58" w:rsidRPr="00EF3C58">
      <w:pPr>
        <w:spacing w:after="0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eastAsia="hr-HR" w:val="en-US"/>
        </w:rPr>
      </w:pPr>
      <w:r w:rsidRPr="00EF3C58">
        <w:rPr>
          <w:rFonts w:cs="Times New Roman" w:eastAsia="Times New Roman"/>
          <w:lang w:eastAsia="hr-HR" w:val="en-US"/>
        </w:rPr>
        <w:tab/>
        <w:t xml:space="preserve">Trgovački sud u Splitu, po sudcu Jozi Ćaleta, u predstečajnom postupku nad dužnikom: CETINA, d.d., Sinj (Grad Sinj), Ulica Miljenka Buljana </w:t>
      </w:r>
      <w:proofErr w:type="gramStart"/>
      <w:r w:rsidRPr="00EF3C58">
        <w:rPr>
          <w:rFonts w:cs="Times New Roman" w:eastAsia="Times New Roman"/>
          <w:lang w:eastAsia="hr-HR" w:val="en-US"/>
        </w:rPr>
        <w:t>35.,</w:t>
      </w:r>
      <w:proofErr w:type="gramEnd"/>
      <w:r w:rsidRPr="00EF3C58">
        <w:rPr>
          <w:rFonts w:cs="Times New Roman" w:eastAsia="Times New Roman"/>
          <w:lang w:eastAsia="hr-HR" w:val="en-US"/>
        </w:rPr>
        <w:t xml:space="preserve"> OIB: 98900394029., odlučujući o utvrđenim, odnosno, osporenim tražbinama vjerovnika, ispitanih na ročištu radi ispitivanja tražbina vjerovnika održanom dana 28. </w:t>
      </w:r>
      <w:proofErr w:type="gramStart"/>
      <w:r w:rsidRPr="00EF3C58">
        <w:rPr>
          <w:rFonts w:cs="Times New Roman" w:eastAsia="Times New Roman"/>
          <w:lang w:eastAsia="hr-HR" w:val="en-US"/>
        </w:rPr>
        <w:t>siječnja</w:t>
      </w:r>
      <w:proofErr w:type="gramEnd"/>
      <w:r w:rsidRPr="00EF3C58">
        <w:rPr>
          <w:rFonts w:cs="Times New Roman" w:eastAsia="Times New Roman"/>
          <w:lang w:eastAsia="hr-HR" w:val="en-US"/>
        </w:rPr>
        <w:t xml:space="preserve"> 2016. </w:t>
      </w:r>
      <w:proofErr w:type="gramStart"/>
      <w:r w:rsidRPr="00EF3C58">
        <w:rPr>
          <w:rFonts w:cs="Times New Roman" w:eastAsia="Times New Roman"/>
          <w:lang w:eastAsia="hr-HR" w:val="en-US"/>
        </w:rPr>
        <w:t>godine</w:t>
      </w:r>
      <w:proofErr w:type="gramEnd"/>
      <w:r w:rsidRPr="00EF3C58">
        <w:rPr>
          <w:rFonts w:cs="Times New Roman" w:eastAsia="Times New Roman"/>
          <w:lang w:eastAsia="hr-HR" w:val="en-US"/>
        </w:rPr>
        <w:t xml:space="preserve">, dana 11. </w:t>
      </w:r>
      <w:proofErr w:type="gramStart"/>
      <w:r w:rsidRPr="00EF3C58">
        <w:rPr>
          <w:rFonts w:cs="Times New Roman" w:eastAsia="Times New Roman"/>
          <w:lang w:eastAsia="hr-HR" w:val="en-US"/>
        </w:rPr>
        <w:t>veljače</w:t>
      </w:r>
      <w:proofErr w:type="gramEnd"/>
      <w:r w:rsidRPr="00EF3C58">
        <w:rPr>
          <w:rFonts w:cs="Times New Roman" w:eastAsia="Times New Roman"/>
          <w:lang w:eastAsia="hr-HR" w:val="en-US"/>
        </w:rPr>
        <w:t xml:space="preserve"> 2016. </w:t>
      </w:r>
      <w:proofErr w:type="gramStart"/>
      <w:r w:rsidRPr="00EF3C58">
        <w:rPr>
          <w:rFonts w:cs="Times New Roman" w:eastAsia="Times New Roman"/>
          <w:lang w:eastAsia="hr-HR" w:val="en-US"/>
        </w:rPr>
        <w:t>godine</w:t>
      </w:r>
      <w:proofErr w:type="gramEnd"/>
      <w:r w:rsidRPr="00EF3C58">
        <w:rPr>
          <w:rFonts w:cs="Times New Roman" w:eastAsia="Times New Roman"/>
          <w:lang w:eastAsia="hr-HR" w:val="en-US"/>
        </w:rPr>
        <w:t>, izvanraspravno,</w:t>
      </w:r>
    </w:p>
    <w:p w:rsidRDefault="00EF3C58" w:rsidP="00EF3C58" w:rsidR="00EF3C58" w:rsidRPr="00EF3C58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EF3C58" w:rsidP="00EF3C58" w:rsidR="00EF3C58" w:rsidRPr="00EF3C58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EF3C58" w:rsidP="00EF3C58" w:rsidR="00EF3C58" w:rsidRPr="00EF3C58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EF3C58">
        <w:rPr>
          <w:rFonts w:cs="Times New Roman" w:eastAsia="Times New Roman"/>
          <w:lang w:val="en-US"/>
        </w:rPr>
        <w:t>r</w:t>
      </w:r>
      <w:proofErr w:type="gramEnd"/>
      <w:r w:rsidRPr="00EF3C58">
        <w:rPr>
          <w:rFonts w:cs="Times New Roman" w:eastAsia="Times New Roman"/>
          <w:lang w:val="en-US"/>
        </w:rPr>
        <w:t xml:space="preserve"> i j e š i o    j e</w:t>
      </w:r>
    </w:p>
    <w:p w:rsidRDefault="00EF3C58" w:rsidP="00EF3C58" w:rsidR="00EF3C58" w:rsidRPr="00EF3C58">
      <w:pPr>
        <w:spacing w:after="0"/>
        <w:jc w:val="both"/>
        <w:rPr>
          <w:rFonts w:cs="Times New Roman" w:eastAsia="Calibri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Calibri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b/>
          <w:lang w:val="en-US"/>
        </w:rPr>
        <w:t>I</w:t>
      </w:r>
      <w:proofErr w:type="gramStart"/>
      <w:r w:rsidRPr="00EF3C58">
        <w:rPr>
          <w:rFonts w:cs="Times New Roman" w:eastAsia="Times New Roman"/>
          <w:b/>
          <w:lang w:val="en-US"/>
        </w:rPr>
        <w:t>/</w:t>
      </w:r>
      <w:r w:rsidRPr="00EF3C58">
        <w:rPr>
          <w:rFonts w:cs="Times New Roman" w:eastAsia="Times New Roman"/>
          <w:lang w:val="en-US"/>
        </w:rPr>
        <w:t xml:space="preserve">  Utvrđuje</w:t>
      </w:r>
      <w:proofErr w:type="gramEnd"/>
      <w:r w:rsidRPr="00EF3C58">
        <w:rPr>
          <w:rFonts w:cs="Times New Roman" w:eastAsia="Times New Roman"/>
          <w:lang w:val="en-US"/>
        </w:rPr>
        <w:t xml:space="preserve"> se kako su u predstečajnom postupku nad trgovačkim društvom kao dužnikom: CETINA, d.d., Sinj (Grad Sinj), Ulica Miljenka Buljana 35., OIB: 98900394029. (Dužnik, predstečajni Dužnik), </w:t>
      </w:r>
      <w:proofErr w:type="gramStart"/>
      <w:r w:rsidRPr="00EF3C58">
        <w:rPr>
          <w:rFonts w:cs="Times New Roman" w:eastAsia="Times New Roman"/>
          <w:lang w:val="en-US"/>
        </w:rPr>
        <w:t>na</w:t>
      </w:r>
      <w:proofErr w:type="gramEnd"/>
      <w:r w:rsidRPr="00EF3C58">
        <w:rPr>
          <w:rFonts w:cs="Times New Roman" w:eastAsia="Times New Roman"/>
          <w:lang w:val="en-US"/>
        </w:rPr>
        <w:t xml:space="preserve"> ročištu radi ispitivanja tražbina održanom dana 28. </w:t>
      </w:r>
      <w:proofErr w:type="gramStart"/>
      <w:r w:rsidRPr="00EF3C58">
        <w:rPr>
          <w:rFonts w:cs="Times New Roman" w:eastAsia="Times New Roman"/>
          <w:lang w:val="en-US"/>
        </w:rPr>
        <w:t>siječnja</w:t>
      </w:r>
      <w:proofErr w:type="gramEnd"/>
      <w:r w:rsidRPr="00EF3C58">
        <w:rPr>
          <w:rFonts w:cs="Times New Roman" w:eastAsia="Times New Roman"/>
          <w:lang w:val="en-US"/>
        </w:rPr>
        <w:t xml:space="preserve"> 2016. </w:t>
      </w:r>
      <w:proofErr w:type="gramStart"/>
      <w:r w:rsidRPr="00EF3C58">
        <w:rPr>
          <w:rFonts w:cs="Times New Roman" w:eastAsia="Times New Roman"/>
          <w:lang w:val="en-US"/>
        </w:rPr>
        <w:t>godine</w:t>
      </w:r>
      <w:proofErr w:type="gramEnd"/>
      <w:r w:rsidRPr="00EF3C58">
        <w:rPr>
          <w:rFonts w:cs="Times New Roman" w:eastAsia="Times New Roman"/>
          <w:lang w:val="en-US"/>
        </w:rPr>
        <w:t>, utvrđene, odnosno, osporene tražbine vjerovnika prema svom iznosu i pojedinačno po vjerovniku kako slijedi: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Red.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Ime/naziv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 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 M, d.o.o., Split, OIB: 53029743672.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3.225,00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3.225,00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ABES, d.o.o., Split, OIB: 85303060771.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85.315,80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1.049.804,14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85.315,80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964.488,</w:t>
            </w:r>
            <w:r w:rsidRPr="00EF3C58">
              <w:rPr>
                <w:rFonts w:cs="Times New Roman" w:eastAsia="Times New Roman"/>
                <w:sz w:val="22"/>
                <w:szCs w:val="22"/>
                <w:lang w:val="en-US"/>
              </w:rPr>
              <w:t>34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Dužnik,</w:t>
            </w:r>
          </w:p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zbog neuteme-ljenosti</w:t>
            </w:r>
          </w:p>
        </w:tc>
      </w:tr>
    </w:tbl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right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b/>
          <w:lang w:val="en-US"/>
        </w:rPr>
        <w:lastRenderedPageBreak/>
        <w:t>- 2 -</w:t>
      </w:r>
      <w:r w:rsidRPr="00EF3C58">
        <w:rPr>
          <w:rFonts w:cs="Times New Roman" w:eastAsia="Times New Roman"/>
          <w:lang w:val="en-US"/>
        </w:rPr>
        <w:t xml:space="preserve">                               </w:t>
      </w:r>
      <w:r w:rsidRPr="00EF3C58">
        <w:rPr>
          <w:rFonts w:cs="Times New Roman" w:eastAsia="Times New Roman"/>
          <w:b/>
          <w:lang w:val="en-US"/>
        </w:rPr>
        <w:t>Broj:  14. -St-1106/2015.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Red.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Ime/naziv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AEDILIS, d.o.o., Dugopolje, OIB: 28249032189.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306,75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306,75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ALAS ZA DOM, d.o.o., Split, OIB: 84313389409.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37.749,73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42.810,68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42.810,68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ALAS SEGET, d.o.o., Split, OIB: 43392136378.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17.093,54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12.769,23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12.769,23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ALBANEŽ, d.o.o., Pula, OIB: 18426902929.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347.780,20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347.780,</w:t>
            </w:r>
            <w:r w:rsidRPr="00EF3C58">
              <w:rPr>
                <w:rFonts w:cs="Times New Roman" w:eastAsia="Times New Roman"/>
                <w:sz w:val="22"/>
                <w:szCs w:val="22"/>
                <w:lang w:val="en-US"/>
              </w:rPr>
              <w:t>20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Matko Alebić, Obrt </w:t>
            </w:r>
            <w:r w:rsidRPr="00EF3C58">
              <w:rPr>
                <w:rFonts w:cs="Times New Roman" w:eastAsia="Times New Roman"/>
                <w:i/>
                <w:lang w:val="en-US"/>
              </w:rPr>
              <w:t>Dubrovnik</w:t>
            </w:r>
            <w:r w:rsidRPr="00EF3C58">
              <w:rPr>
                <w:rFonts w:cs="Times New Roman" w:eastAsia="Times New Roman"/>
                <w:lang w:val="en-US"/>
              </w:rPr>
              <w:t>, Sinj, OIB: 53235048522.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3.843,00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3.843,00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ALLIANZ ZAGREB, d.d., Zagreb, OIB: 23759810849.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4.996,18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4.989,64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4.989,64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AMBIJENT, d.o.o., Sinj, OIB: 89169752163.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6.922,40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6.922,40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ANAFORA, d.o.o., Split, OIB: 27498424884.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50.825,31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50.825,31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ANTONIO TRADE, d.o.o., Split, OIB: 11068799555.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599,69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599,69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right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b/>
          <w:lang w:val="en-US"/>
        </w:rPr>
        <w:t>- 3 -</w:t>
      </w:r>
      <w:r w:rsidRPr="00EF3C58">
        <w:rPr>
          <w:rFonts w:cs="Times New Roman" w:eastAsia="Times New Roman"/>
          <w:lang w:val="en-US"/>
        </w:rPr>
        <w:t xml:space="preserve">                               </w:t>
      </w:r>
      <w:r w:rsidRPr="00EF3C58">
        <w:rPr>
          <w:rFonts w:cs="Times New Roman" w:eastAsia="Times New Roman"/>
          <w:b/>
          <w:lang w:val="en-US"/>
        </w:rPr>
        <w:t>Broj:  14. -St-1106/2015.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Red.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Ime/naziv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APSIDA INŽENJERING, d.o.o., Dubro-vnik, OIB: 97964001886.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3.500,00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3.500,00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AUTO ZA TREĆE TISU-ĆLJEĆE, d.o.o., Split, OIB: 90322193022.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18.741,56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18.741,56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AUTOCENTAR PAVAS, d.o.o., Zagreb, OIB: 23468013469.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5.275,75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5.275,75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AUTOCESTA RIJEKA-ZAGREB, d.d., </w:t>
            </w:r>
            <w:proofErr w:type="gramStart"/>
            <w:r w:rsidRPr="00EF3C58">
              <w:rPr>
                <w:rFonts w:cs="Times New Roman" w:eastAsia="Times New Roman"/>
                <w:lang w:val="en-US"/>
              </w:rPr>
              <w:t>Zgb.,</w:t>
            </w:r>
            <w:proofErr w:type="gramEnd"/>
            <w:r w:rsidRPr="00EF3C58">
              <w:rPr>
                <w:rFonts w:cs="Times New Roman" w:eastAsia="Times New Roman"/>
                <w:lang w:val="en-US"/>
              </w:rPr>
              <w:t xml:space="preserve"> OIB: 96330310281.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67,50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67,50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AUTOSERVIS JAJO, d.o.o., Split, OIB: 78839593182.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1.155,39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1.155,39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AXEL, d.o.o., Sinj, OIB: 79841543871.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11.914,80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11.914,80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BABILON NOVUS, d.o.o., Mokošica, OIB: 71586336179.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293,00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293,00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Daniela Balić-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Dujmović, Obrt </w:t>
            </w:r>
            <w:r w:rsidRPr="00EF3C58">
              <w:rPr>
                <w:rFonts w:cs="Times New Roman" w:eastAsia="Times New Roman"/>
                <w:i/>
                <w:lang w:val="en-US"/>
              </w:rPr>
              <w:t>Brtvila Balić</w:t>
            </w:r>
            <w:r w:rsidRPr="00EF3C58">
              <w:rPr>
                <w:rFonts w:cs="Times New Roman" w:eastAsia="Times New Roman"/>
                <w:lang w:val="en-US"/>
              </w:rPr>
              <w:t>, Split, OIB: 74325074533.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304,13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304,13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right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b/>
          <w:lang w:val="en-US"/>
        </w:rPr>
        <w:t>- 4 -</w:t>
      </w:r>
      <w:r w:rsidRPr="00EF3C58">
        <w:rPr>
          <w:rFonts w:cs="Times New Roman" w:eastAsia="Times New Roman"/>
          <w:lang w:val="en-US"/>
        </w:rPr>
        <w:t xml:space="preserve">                               </w:t>
      </w:r>
      <w:r w:rsidRPr="00EF3C58">
        <w:rPr>
          <w:rFonts w:cs="Times New Roman" w:eastAsia="Times New Roman"/>
          <w:b/>
          <w:lang w:val="en-US"/>
        </w:rPr>
        <w:t>Broj:  14. -St-1106/2015.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Red.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Ime/naziv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Goran Barać, Obrt </w:t>
            </w:r>
            <w:r w:rsidRPr="00EF3C58">
              <w:rPr>
                <w:rFonts w:cs="Times New Roman" w:eastAsia="Times New Roman"/>
                <w:i/>
                <w:lang w:val="en-US"/>
              </w:rPr>
              <w:t>Goran</w:t>
            </w:r>
            <w:r w:rsidRPr="00EF3C58">
              <w:rPr>
                <w:rFonts w:cs="Times New Roman" w:eastAsia="Times New Roman"/>
                <w:lang w:val="en-US"/>
              </w:rPr>
              <w:t>, Sinj, OIB: 08899059419.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86,10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86,10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Nikola Barać, Obrt </w:t>
            </w:r>
            <w:r w:rsidRPr="00EF3C58">
              <w:rPr>
                <w:rFonts w:cs="Times New Roman" w:eastAsia="Times New Roman"/>
                <w:i/>
                <w:lang w:val="en-US"/>
              </w:rPr>
              <w:t>Barać Auto</w:t>
            </w:r>
            <w:r w:rsidRPr="00EF3C58">
              <w:rPr>
                <w:rFonts w:cs="Times New Roman" w:eastAsia="Times New Roman"/>
                <w:lang w:val="en-US"/>
              </w:rPr>
              <w:t>, Sinj, OIB: 75341353410.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71.867,73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71.867,73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Marijana Bartu-lin, Obrt </w:t>
            </w:r>
            <w:r w:rsidRPr="00EF3C58">
              <w:rPr>
                <w:rFonts w:cs="Times New Roman" w:eastAsia="Times New Roman"/>
                <w:i/>
                <w:lang w:val="en-US"/>
              </w:rPr>
              <w:t>Bartu-lin ceste</w:t>
            </w:r>
            <w:r w:rsidRPr="00EF3C58">
              <w:rPr>
                <w:rFonts w:cs="Times New Roman" w:eastAsia="Times New Roman"/>
                <w:lang w:val="en-US"/>
              </w:rPr>
              <w:t>, Gornje Sitno, OIB: 66084606943.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11.750,00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11.750,00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Marko Barun, Obrt </w:t>
            </w:r>
            <w:r w:rsidRPr="00EF3C58">
              <w:rPr>
                <w:rFonts w:cs="Times New Roman" w:eastAsia="Times New Roman"/>
                <w:i/>
                <w:lang w:val="en-US"/>
              </w:rPr>
              <w:t>Ćiro</w:t>
            </w:r>
            <w:r w:rsidRPr="00EF3C58">
              <w:rPr>
                <w:rFonts w:cs="Times New Roman" w:eastAsia="Times New Roman"/>
                <w:lang w:val="en-US"/>
              </w:rPr>
              <w:t>, K. Gomilica, OIB: 65010940007.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27.152,66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27.152,66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Ivan Batalić, Obrt </w:t>
            </w:r>
            <w:r w:rsidRPr="00EF3C58">
              <w:rPr>
                <w:rFonts w:cs="Times New Roman" w:eastAsia="Times New Roman"/>
                <w:i/>
                <w:lang w:val="en-US"/>
              </w:rPr>
              <w:t>Batalić</w:t>
            </w:r>
            <w:r w:rsidRPr="00EF3C58">
              <w:rPr>
                <w:rFonts w:cs="Times New Roman" w:eastAsia="Times New Roman"/>
                <w:lang w:val="en-US"/>
              </w:rPr>
              <w:t>, Stobreč, OIB: 14644373192.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6.625,00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6.625,00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BEDIĆ, d.o.o., Zagreb, OIB: 71074587274.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842,89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842,89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BENDIĆ PAPIR, d.o.o., Split, OIB: 38644175459.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26.271,29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26.271,29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BERNER, d.o.o., Split, OIB: 66471923099.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1.030,88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1.030,88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BIECO, d.o.o., Rijeka, OIB: 33915431982.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46.700,00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46.700,00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right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b/>
          <w:lang w:val="en-US"/>
        </w:rPr>
        <w:t>- 5 -</w:t>
      </w:r>
      <w:r w:rsidRPr="00EF3C58">
        <w:rPr>
          <w:rFonts w:cs="Times New Roman" w:eastAsia="Times New Roman"/>
          <w:lang w:val="en-US"/>
        </w:rPr>
        <w:t xml:space="preserve">                               </w:t>
      </w:r>
      <w:r w:rsidRPr="00EF3C58">
        <w:rPr>
          <w:rFonts w:cs="Times New Roman" w:eastAsia="Times New Roman"/>
          <w:b/>
          <w:lang w:val="en-US"/>
        </w:rPr>
        <w:t>Broj:  14. -St-1106/2015.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Red.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Ime/naziv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Ivica Bilandžić, Obrt </w:t>
            </w:r>
            <w:r w:rsidRPr="00EF3C58">
              <w:rPr>
                <w:rFonts w:cs="Times New Roman" w:eastAsia="Times New Roman"/>
                <w:i/>
                <w:lang w:val="en-US"/>
              </w:rPr>
              <w:t>Iko-promet</w:t>
            </w:r>
            <w:r w:rsidRPr="00EF3C58">
              <w:rPr>
                <w:rFonts w:cs="Times New Roman" w:eastAsia="Times New Roman"/>
                <w:lang w:val="en-US"/>
              </w:rPr>
              <w:t>, Maljkovo, OIB: 52780597927.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15.923,79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15.923,79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BIOP, d.o.o., u stečaju, Ogulin, OIB: 60137915068.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425,58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425,58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Jure Bitunjac, Obrt </w:t>
            </w:r>
            <w:r w:rsidRPr="00EF3C58">
              <w:rPr>
                <w:rFonts w:cs="Times New Roman" w:eastAsia="Times New Roman"/>
                <w:i/>
                <w:lang w:val="en-US"/>
              </w:rPr>
              <w:t>Ruda prom</w:t>
            </w:r>
            <w:r w:rsidRPr="00EF3C58">
              <w:rPr>
                <w:rFonts w:cs="Times New Roman" w:eastAsia="Times New Roman"/>
                <w:lang w:val="en-US"/>
              </w:rPr>
              <w:t>, Grab OIB: 06515184764.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2.848,40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2.848,40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Ante Boban, autoprijevoznik, Split, OIB: 17654144739.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BRODOME-RKUR, d.d., Split, OIB: 33956120458.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19.813,73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43.982,66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19.813,73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24.168,93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  <w:lang w:val="en-US"/>
              </w:rPr>
            </w:pPr>
            <w:r w:rsidRPr="00EF3C58">
              <w:rPr>
                <w:rFonts w:cs="Times New Roman" w:eastAsia="Times New Roman"/>
                <w:sz w:val="22"/>
                <w:szCs w:val="22"/>
                <w:lang w:val="en-US"/>
              </w:rPr>
              <w:t>Dužnik/osporeni se izn-os ne odnosi na Dužnika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BUDIMIR REVIZIJA</w:t>
            </w:r>
            <w:proofErr w:type="gramStart"/>
            <w:r w:rsidRPr="00EF3C58">
              <w:rPr>
                <w:rFonts w:cs="Times New Roman" w:eastAsia="Times New Roman"/>
                <w:lang w:val="en-US"/>
              </w:rPr>
              <w:t>,d.o.oSplit</w:t>
            </w:r>
            <w:proofErr w:type="gramEnd"/>
            <w:r w:rsidRPr="00EF3C58">
              <w:rPr>
                <w:rFonts w:cs="Times New Roman" w:eastAsia="Times New Roman"/>
                <w:lang w:val="en-US"/>
              </w:rPr>
              <w:t>, OIB: 76788503861.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2.104,60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2.104,60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BUĐENJE, d.o.o., Split, OIB: 04142562084.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900,00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900,00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Josip Buljan, Obrt </w:t>
            </w:r>
            <w:r w:rsidRPr="00EF3C58">
              <w:rPr>
                <w:rFonts w:cs="Times New Roman" w:eastAsia="Times New Roman"/>
                <w:i/>
                <w:lang w:val="en-US"/>
              </w:rPr>
              <w:t>Drebang</w:t>
            </w:r>
            <w:r w:rsidRPr="00EF3C58">
              <w:rPr>
                <w:rFonts w:cs="Times New Roman" w:eastAsia="Times New Roman"/>
                <w:lang w:val="en-US"/>
              </w:rPr>
              <w:t>, Sinj, OIB: 91839720201.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10.200,00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10.200,00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gramStart"/>
            <w:r w:rsidRPr="00EF3C58">
              <w:rPr>
                <w:rFonts w:cs="Times New Roman" w:eastAsia="Times New Roman"/>
                <w:lang w:val="en-US"/>
              </w:rPr>
              <w:t>BUREAU  VE</w:t>
            </w:r>
            <w:proofErr w:type="gramEnd"/>
            <w:r w:rsidRPr="00EF3C58">
              <w:rPr>
                <w:rFonts w:cs="Times New Roman" w:eastAsia="Times New Roman"/>
                <w:lang w:val="en-US"/>
              </w:rPr>
              <w:t>-RITAS  CROA-TIA, d.o.o., Rijeka, OIB: 82798532151.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11.287,82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11.287,82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right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b/>
          <w:lang w:val="en-US"/>
        </w:rPr>
        <w:t>- 6 -</w:t>
      </w:r>
      <w:r w:rsidRPr="00EF3C58">
        <w:rPr>
          <w:rFonts w:cs="Times New Roman" w:eastAsia="Times New Roman"/>
          <w:lang w:val="en-US"/>
        </w:rPr>
        <w:t xml:space="preserve">                               </w:t>
      </w:r>
      <w:r w:rsidRPr="00EF3C58">
        <w:rPr>
          <w:rFonts w:cs="Times New Roman" w:eastAsia="Times New Roman"/>
          <w:b/>
          <w:lang w:val="en-US"/>
        </w:rPr>
        <w:t>Broj:  14. -St-1106/2015.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Red.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Ime/naziv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CAPRICORNO, d.o.o., Split, OIB: 09517317411.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7.953,02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7.953,02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CAR-MERKUR, do.o, Split, OIB: 75972334633.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243.751,94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243.751,</w:t>
            </w:r>
            <w:r w:rsidRPr="00EF3C58">
              <w:rPr>
                <w:rFonts w:cs="Times New Roman" w:eastAsia="Times New Roman"/>
                <w:sz w:val="22"/>
                <w:szCs w:val="22"/>
                <w:lang w:val="en-US"/>
              </w:rPr>
              <w:t>94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CENTROGRA-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DNJA, d.o.o., Zagreb, OIB: 04722246743.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84.143,47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84.143,47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CESTAR, </w:t>
            </w:r>
            <w:proofErr w:type="gramStart"/>
            <w:r w:rsidRPr="00EF3C58">
              <w:rPr>
                <w:rFonts w:cs="Times New Roman" w:eastAsia="Times New Roman"/>
                <w:lang w:val="en-US"/>
              </w:rPr>
              <w:t>do.o.,</w:t>
            </w:r>
            <w:proofErr w:type="gramEnd"/>
            <w:r w:rsidRPr="00EF3C58">
              <w:rPr>
                <w:rFonts w:cs="Times New Roman" w:eastAsia="Times New Roman"/>
                <w:lang w:val="en-US"/>
              </w:rPr>
              <w:t xml:space="preserve"> Split, OIB: 27471262195.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7.517,52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7.517,52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CITY EX, d.o.o., Zagreb, OIB: 99406899243.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665,60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665,60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CONTROL ENGINEERING d.o.o., Rijeka, OIB: 88789034773.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15.614,07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15.614,07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CONTROLMATIK, d.o.o., Šibenik, OIB: 08242877162.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34.447,54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34.447,54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CORONA-COPY, d.o.o., K. Sućurac, OIB: 23495584640.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8.630,95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8.630,95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right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b/>
          <w:lang w:val="en-US"/>
        </w:rPr>
        <w:t>- 7 -</w:t>
      </w:r>
      <w:r w:rsidRPr="00EF3C58">
        <w:rPr>
          <w:rFonts w:cs="Times New Roman" w:eastAsia="Times New Roman"/>
          <w:lang w:val="en-US"/>
        </w:rPr>
        <w:t xml:space="preserve">                               </w:t>
      </w:r>
      <w:r w:rsidRPr="00EF3C58">
        <w:rPr>
          <w:rFonts w:cs="Times New Roman" w:eastAsia="Times New Roman"/>
          <w:b/>
          <w:lang w:val="en-US"/>
        </w:rPr>
        <w:t>Broj:  14. -St-1106/2015.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Red.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Ime/naziv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CREDO BANKA, d.d., u stečaju, Split, OIB: 94141384086.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471,31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471,31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CRO EKSPRES, d.o.o., Zagreb, OIB: 81356145197.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Alen Ćurković, Obrt </w:t>
            </w:r>
            <w:r w:rsidRPr="00EF3C58">
              <w:rPr>
                <w:rFonts w:cs="Times New Roman" w:eastAsia="Times New Roman"/>
                <w:i/>
                <w:lang w:val="en-US"/>
              </w:rPr>
              <w:t>Autostaklo</w:t>
            </w:r>
            <w:r w:rsidRPr="00EF3C58">
              <w:rPr>
                <w:rFonts w:cs="Times New Roman" w:eastAsia="Times New Roman"/>
                <w:lang w:val="en-US"/>
              </w:rPr>
              <w:t>, Sinj, OIB: 18478694114.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31.913,00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31.913,00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Marino Čebrić, Obrt </w:t>
            </w:r>
            <w:r w:rsidRPr="00EF3C58">
              <w:rPr>
                <w:rFonts w:cs="Times New Roman" w:eastAsia="Times New Roman"/>
                <w:i/>
                <w:lang w:val="en-US"/>
              </w:rPr>
              <w:t>Polesy</w:t>
            </w:r>
            <w:r w:rsidRPr="00EF3C58">
              <w:rPr>
                <w:rFonts w:cs="Times New Roman" w:eastAsia="Times New Roman"/>
                <w:lang w:val="en-US"/>
              </w:rPr>
              <w:t>, Pula, OIB: 02187028400.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187,50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187,50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gramStart"/>
            <w:r w:rsidRPr="00EF3C58">
              <w:rPr>
                <w:rFonts w:cs="Times New Roman" w:eastAsia="Times New Roman"/>
                <w:lang w:val="en-US"/>
              </w:rPr>
              <w:t>ČAGALJ  PLA</w:t>
            </w:r>
            <w:proofErr w:type="gramEnd"/>
            <w:r w:rsidRPr="00EF3C58">
              <w:rPr>
                <w:rFonts w:cs="Times New Roman" w:eastAsia="Times New Roman"/>
                <w:lang w:val="en-US"/>
              </w:rPr>
              <w:t>-STIKA, j.d.o.o., Zagvozd, OIB: 22691508831.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80.962,50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80.962,50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ČAPORICE, d.o.o., Trilj,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OIB: 09808834049.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2.495,50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2.495,50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Damir Čavić, Obrt </w:t>
            </w:r>
            <w:r w:rsidRPr="00EF3C58">
              <w:rPr>
                <w:rFonts w:cs="Times New Roman" w:eastAsia="Times New Roman"/>
                <w:i/>
                <w:lang w:val="en-US"/>
              </w:rPr>
              <w:t>Kod Damira</w:t>
            </w:r>
            <w:r w:rsidRPr="00EF3C58">
              <w:rPr>
                <w:rFonts w:cs="Times New Roman" w:eastAsia="Times New Roman"/>
                <w:lang w:val="en-US"/>
              </w:rPr>
              <w:t>, Hvar, OIB: 74851118620.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871,00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871,00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ČISTOĆA CETINSKE KRAJINE, do.o. Sinj, OIB: 79243957155.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39.900,00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39.900,00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right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b/>
          <w:lang w:val="en-US"/>
        </w:rPr>
        <w:t>- 8 -</w:t>
      </w:r>
      <w:r w:rsidRPr="00EF3C58">
        <w:rPr>
          <w:rFonts w:cs="Times New Roman" w:eastAsia="Times New Roman"/>
          <w:lang w:val="en-US"/>
        </w:rPr>
        <w:t xml:space="preserve">                               </w:t>
      </w:r>
      <w:r w:rsidRPr="00EF3C58">
        <w:rPr>
          <w:rFonts w:cs="Times New Roman" w:eastAsia="Times New Roman"/>
          <w:b/>
          <w:lang w:val="en-US"/>
        </w:rPr>
        <w:t>Broj:  14. -St-1106/2015.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Red.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Ime/naziv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Dinko Čović-Pavišić, Obrt </w:t>
            </w:r>
            <w:r w:rsidRPr="00EF3C58">
              <w:rPr>
                <w:rFonts w:cs="Times New Roman" w:eastAsia="Times New Roman"/>
                <w:i/>
                <w:lang w:val="en-US"/>
              </w:rPr>
              <w:t>D&amp;D Iskopi</w:t>
            </w:r>
            <w:r w:rsidRPr="00EF3C58">
              <w:rPr>
                <w:rFonts w:cs="Times New Roman" w:eastAsia="Times New Roman"/>
                <w:lang w:val="en-US"/>
              </w:rPr>
              <w:t>, Vedrine, OIB: 15930535756.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30,50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30,50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DAJAKOVIĆ, d.o.o., Omiš, OIB: 93756245084.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166,88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166,88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DALMACIJA KLIMA, d.o.o., Split, OIB: 42661437820.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31.037,82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31.037,82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Vladimir Delonga, Sinj, OIB: 98790329083.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14.461,10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14.461,10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DVD </w:t>
            </w:r>
            <w:r w:rsidRPr="00EF3C58">
              <w:rPr>
                <w:rFonts w:cs="Times New Roman" w:eastAsia="Times New Roman"/>
                <w:i/>
                <w:lang w:val="en-US"/>
              </w:rPr>
              <w:t>Drniš</w:t>
            </w:r>
            <w:r w:rsidRPr="00EF3C58">
              <w:rPr>
                <w:rFonts w:cs="Times New Roman" w:eastAsia="Times New Roman"/>
                <w:lang w:val="en-US"/>
              </w:rPr>
              <w:t>, Drniš OIB: 97870545718.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DVD </w:t>
            </w:r>
            <w:r w:rsidRPr="00EF3C58">
              <w:rPr>
                <w:rFonts w:cs="Times New Roman" w:eastAsia="Times New Roman"/>
                <w:i/>
                <w:lang w:val="en-US"/>
              </w:rPr>
              <w:t>Murter-Kornati</w:t>
            </w:r>
            <w:r w:rsidRPr="00EF3C58">
              <w:rPr>
                <w:rFonts w:cs="Times New Roman" w:eastAsia="Times New Roman"/>
                <w:lang w:val="en-US"/>
              </w:rPr>
              <w:t>, Murter, OIB: 82853696442.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1.649,00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1.649,00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60.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DOLMEN, d.o.o., Split, OIB: 59300988250.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29.537,80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29.537,80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61.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DONIT SPLIT, d.o.o., Split, OIB: 89189610978.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951,68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951,68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62.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DRACOMERX, d.o.o., Split, OIB: 08658331098.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23.263,44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23.263,44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right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b/>
          <w:lang w:val="en-US"/>
        </w:rPr>
        <w:t>- 9 -</w:t>
      </w:r>
      <w:r w:rsidRPr="00EF3C58">
        <w:rPr>
          <w:rFonts w:cs="Times New Roman" w:eastAsia="Times New Roman"/>
          <w:lang w:val="en-US"/>
        </w:rPr>
        <w:t xml:space="preserve">                               </w:t>
      </w:r>
      <w:r w:rsidRPr="00EF3C58">
        <w:rPr>
          <w:rFonts w:cs="Times New Roman" w:eastAsia="Times New Roman"/>
          <w:b/>
          <w:lang w:val="en-US"/>
        </w:rPr>
        <w:t>Broj:  14. -St-1106/2015.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Red.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Ime/naziv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63.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Helena Dragun, javni bilježnik, Split, OIB: 17993292271.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64.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DRAŠKO, j.t.d. Pula, OIB: 07236424200.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108.000,00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108.000,</w:t>
            </w:r>
            <w:r w:rsidRPr="00EF3C58">
              <w:rPr>
                <w:rFonts w:cs="Times New Roman" w:eastAsia="Times New Roman"/>
                <w:sz w:val="22"/>
                <w:szCs w:val="22"/>
                <w:lang w:val="en-US"/>
              </w:rPr>
              <w:t>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65.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DRNIŠ PLAST, d.d., Drniš, OIB: 09330850917.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122.685,43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  <w:lang w:val="en-US"/>
              </w:rPr>
            </w:pPr>
            <w:r w:rsidRPr="00EF3C58">
              <w:rPr>
                <w:rFonts w:cs="Times New Roman" w:eastAsia="Times New Roman"/>
                <w:sz w:val="22"/>
                <w:szCs w:val="22"/>
                <w:lang w:val="en-US"/>
              </w:rPr>
              <w:t>122.685,43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66.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DRUŠTVO GRAĐEVINSKIH INŽENJERA ZAGREB, OIB: 08954544114.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3.300,00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3.300,00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67.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DUBAC, d.o.o., Dubrovnik, OIB: 01376541497.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252.640,68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229.019,53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229.019,</w:t>
            </w:r>
            <w:r w:rsidRPr="00EF3C58">
              <w:rPr>
                <w:rFonts w:cs="Times New Roman" w:eastAsia="Times New Roman"/>
                <w:sz w:val="22"/>
                <w:szCs w:val="22"/>
                <w:lang w:val="en-US"/>
              </w:rPr>
              <w:t>53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68.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DUBROVAČKO PRIMORJE, d.o.o., Slano, OIB: 66545607884.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150.000,00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150.000,</w:t>
            </w:r>
            <w:r w:rsidRPr="00EF3C58">
              <w:rPr>
                <w:rFonts w:cs="Times New Roman" w:eastAsia="Times New Roman"/>
                <w:sz w:val="22"/>
                <w:szCs w:val="22"/>
                <w:lang w:val="en-US"/>
              </w:rPr>
              <w:t>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69.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DUBROVNIK CESTE, d.d., Dubrovnk, OIB: 60216477432.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20.434,01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25.641,13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25.641,13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Ivan Dugeč, Obrt </w:t>
            </w:r>
            <w:r w:rsidRPr="00EF3C58">
              <w:rPr>
                <w:rFonts w:cs="Times New Roman" w:eastAsia="Times New Roman"/>
                <w:i/>
                <w:lang w:val="en-US"/>
              </w:rPr>
              <w:t>Auto servis</w:t>
            </w:r>
            <w:r w:rsidRPr="00EF3C58">
              <w:rPr>
                <w:rFonts w:cs="Times New Roman" w:eastAsia="Times New Roman"/>
                <w:lang w:val="en-US"/>
              </w:rPr>
              <w:t xml:space="preserve"> </w:t>
            </w:r>
            <w:r w:rsidRPr="00EF3C58">
              <w:rPr>
                <w:rFonts w:cs="Times New Roman" w:eastAsia="Times New Roman"/>
                <w:i/>
                <w:lang w:val="en-US"/>
              </w:rPr>
              <w:t>Boro</w:t>
            </w:r>
            <w:r w:rsidRPr="00EF3C58">
              <w:rPr>
                <w:rFonts w:cs="Times New Roman" w:eastAsia="Times New Roman"/>
                <w:lang w:val="en-US"/>
              </w:rPr>
              <w:t>, Kaštela, OIB: 06935768554.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4.250,00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4.250,00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Sretan Đapić, Obrt </w:t>
            </w:r>
            <w:r w:rsidRPr="00EF3C58">
              <w:rPr>
                <w:rFonts w:cs="Times New Roman" w:eastAsia="Times New Roman"/>
                <w:i/>
                <w:lang w:val="en-US"/>
              </w:rPr>
              <w:t>Autoline</w:t>
            </w:r>
            <w:r w:rsidRPr="00EF3C58">
              <w:rPr>
                <w:rFonts w:cs="Times New Roman" w:eastAsia="Times New Roman"/>
                <w:lang w:val="en-US"/>
              </w:rPr>
              <w:t>, Sinj, OIB: 50324817449.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8.175,00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8.175,00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right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b/>
          <w:lang w:val="en-US"/>
        </w:rPr>
        <w:t>- 10 -</w:t>
      </w:r>
      <w:r w:rsidRPr="00EF3C58">
        <w:rPr>
          <w:rFonts w:cs="Times New Roman" w:eastAsia="Times New Roman"/>
          <w:lang w:val="en-US"/>
        </w:rPr>
        <w:t xml:space="preserve">                               </w:t>
      </w:r>
      <w:r w:rsidRPr="00EF3C58">
        <w:rPr>
          <w:rFonts w:cs="Times New Roman" w:eastAsia="Times New Roman"/>
          <w:b/>
          <w:lang w:val="en-US"/>
        </w:rPr>
        <w:t>Broj:  14. -St-1106/2015.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Red.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Ime/naziv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Marinko Đula, Obrt </w:t>
            </w:r>
            <w:r w:rsidRPr="00EF3C58">
              <w:rPr>
                <w:rFonts w:cs="Times New Roman" w:eastAsia="Times New Roman"/>
                <w:i/>
                <w:lang w:val="en-US"/>
              </w:rPr>
              <w:t>Marino trans</w:t>
            </w:r>
            <w:r w:rsidRPr="00EF3C58">
              <w:rPr>
                <w:rFonts w:cs="Times New Roman" w:eastAsia="Times New Roman"/>
                <w:lang w:val="en-US"/>
              </w:rPr>
              <w:t>, Otok, OIB: 89886806521.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9.281,35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9.281,35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E.T.AL., d.o.o., Zagreb, OIB: 91055981513.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2.468,75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2.468,75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Zdravko Ećim, Obrt </w:t>
            </w:r>
            <w:r w:rsidRPr="00EF3C58">
              <w:rPr>
                <w:rFonts w:cs="Times New Roman" w:eastAsia="Times New Roman"/>
                <w:i/>
                <w:lang w:val="en-US"/>
              </w:rPr>
              <w:t>Ećim</w:t>
            </w:r>
            <w:r w:rsidRPr="00EF3C58">
              <w:rPr>
                <w:rFonts w:cs="Times New Roman" w:eastAsia="Times New Roman"/>
                <w:lang w:val="en-US"/>
              </w:rPr>
              <w:t>, Split, OIB: 33088631681.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17.000,00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17.000,00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ELEKTRO-BEKAN, d.o.o., Sinj, OIB: 16445356114.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588,25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588,25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ELMAP, d.o.o., Podstrana, OIB: 26579535545.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41.513,10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41.513,10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ERSTE CARD CLUB, d.o.o., Zagreb, OIB: 85941596441.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30.108,18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67.103,88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67.103,88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ERSTE FACTORING, d.o.o., Zagreb, OIB: 10194059689.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50.976,03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50.976,03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EURO DAUS, d.d., Split, OIB: 19212513210.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9.018,05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9.018,05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EUROHERC osiguranje, d.d., Zagreb, OIB: 22694857747.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43.829,23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43.829,23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right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b/>
          <w:lang w:val="en-US"/>
        </w:rPr>
        <w:t>- 11 -</w:t>
      </w:r>
      <w:r w:rsidRPr="00EF3C58">
        <w:rPr>
          <w:rFonts w:cs="Times New Roman" w:eastAsia="Times New Roman"/>
          <w:lang w:val="en-US"/>
        </w:rPr>
        <w:t xml:space="preserve">                               </w:t>
      </w:r>
      <w:r w:rsidRPr="00EF3C58">
        <w:rPr>
          <w:rFonts w:cs="Times New Roman" w:eastAsia="Times New Roman"/>
          <w:b/>
          <w:lang w:val="en-US"/>
        </w:rPr>
        <w:t>Broj:  14. -St-1106/2015.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Red.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Ime/naziv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EUROTIM, d.o.o., Split, OIB: 41511343191.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9.067,44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9.067,44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FELGA, d.o.o., Split, OIB: 67581114415.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25.337,07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25.337,07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FEROMONTAŽA, d.o.o., Split, OIB: 77326511225.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42.885,63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42.855,63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FINANCIJSKA AGENCIJA, Zagreb, OIB: 85821130368.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529,50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529,50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Ivan Filipović-Grčić, Sinj, OIB: 28827471579.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1.800,00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1.800,00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FILIPS, d.o.o., Vodice, OIB: 97824464754.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24.211,22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24.211,22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FOLPA, d.o.o., Zagreb, OIB: 28119075083.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324,71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324,71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FORAMEN, d.o.o., Split, OIB: 23258846502.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15.000,00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15.000,00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FRÜHWALD-JURIĆ, d.o.o., Prisoje, OIB: 78257862514.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10.770,77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10.770,77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90.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G.P.P. MIKIĆ, d.o.o., Omišalj, OIB: 82386143355.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446.645,74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446.645,</w:t>
            </w:r>
            <w:r w:rsidRPr="00EF3C58">
              <w:rPr>
                <w:rFonts w:cs="Times New Roman" w:eastAsia="Times New Roman"/>
                <w:sz w:val="22"/>
                <w:szCs w:val="22"/>
                <w:lang w:val="en-US"/>
              </w:rPr>
              <w:t>74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right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b/>
          <w:lang w:val="en-US"/>
        </w:rPr>
        <w:t>- 12 -</w:t>
      </w:r>
      <w:r w:rsidRPr="00EF3C58">
        <w:rPr>
          <w:rFonts w:cs="Times New Roman" w:eastAsia="Times New Roman"/>
          <w:lang w:val="en-US"/>
        </w:rPr>
        <w:t xml:space="preserve">                               </w:t>
      </w:r>
      <w:r w:rsidRPr="00EF3C58">
        <w:rPr>
          <w:rFonts w:cs="Times New Roman" w:eastAsia="Times New Roman"/>
          <w:b/>
          <w:lang w:val="en-US"/>
        </w:rPr>
        <w:t>Broj:  14. -St-1106/2015.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Red.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Ime/naziv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91.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Krešo Gabrić, Obrt </w:t>
            </w:r>
            <w:r w:rsidRPr="00EF3C58">
              <w:rPr>
                <w:rFonts w:cs="Times New Roman" w:eastAsia="Times New Roman"/>
                <w:i/>
                <w:lang w:val="en-US"/>
              </w:rPr>
              <w:t>Krešo Gabrić</w:t>
            </w:r>
            <w:r w:rsidRPr="00EF3C58">
              <w:rPr>
                <w:rFonts w:cs="Times New Roman" w:eastAsia="Times New Roman"/>
                <w:lang w:val="en-US"/>
              </w:rPr>
              <w:t>, Ružić, OIB: 44425329452.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46.237,89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46.237,89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92.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Mate Galić, Obrt </w:t>
            </w:r>
            <w:r w:rsidRPr="00EF3C58">
              <w:rPr>
                <w:rFonts w:cs="Times New Roman" w:eastAsia="Times New Roman"/>
                <w:i/>
                <w:lang w:val="en-US"/>
              </w:rPr>
              <w:t>Servis Galić</w:t>
            </w:r>
            <w:proofErr w:type="gramStart"/>
            <w:r w:rsidRPr="00EF3C58">
              <w:rPr>
                <w:rFonts w:cs="Times New Roman" w:eastAsia="Times New Roman"/>
                <w:lang w:val="en-US"/>
              </w:rPr>
              <w:t>,Turjaci</w:t>
            </w:r>
            <w:proofErr w:type="gramEnd"/>
            <w:r w:rsidRPr="00EF3C58">
              <w:rPr>
                <w:rFonts w:cs="Times New Roman" w:eastAsia="Times New Roman"/>
                <w:lang w:val="en-US"/>
              </w:rPr>
              <w:t>, OIB: 98800999180.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93.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GEA TIM, d.o.o., Sinj, OIB: 65717237473.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47.086,84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47.086,84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94.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GEO KOMPLET,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d.o.o., Split, OIB: 01005210537.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22.201,90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22.201,90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95.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GEO SERVIS, d.o.o., Podstrana, OIB: 97563169448.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96.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GEOMATIKA, d.o.o., Trilj, OIB: 74645378611.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32.894,79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32.894,79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97.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Ante Gizdić, Obrt </w:t>
            </w:r>
            <w:r w:rsidRPr="00EF3C58">
              <w:rPr>
                <w:rFonts w:cs="Times New Roman" w:eastAsia="Times New Roman"/>
                <w:i/>
                <w:lang w:val="en-US"/>
              </w:rPr>
              <w:t>Betonara Gizdić</w:t>
            </w:r>
            <w:r w:rsidRPr="00EF3C58">
              <w:rPr>
                <w:rFonts w:cs="Times New Roman" w:eastAsia="Times New Roman"/>
                <w:lang w:val="en-US"/>
              </w:rPr>
              <w:t>, Sinj, OIB: 09570821332.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26.435,50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26.435,50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98.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Gospodarsko interesno udru-ženje vodnogo-spodarskih trgo-vačkih društava, Zagreb, OIB: 63935292022.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27.649,59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27.649,59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right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b/>
          <w:lang w:val="en-US"/>
        </w:rPr>
        <w:t>- 13 -</w:t>
      </w:r>
      <w:r w:rsidRPr="00EF3C58">
        <w:rPr>
          <w:rFonts w:cs="Times New Roman" w:eastAsia="Times New Roman"/>
          <w:lang w:val="en-US"/>
        </w:rPr>
        <w:t xml:space="preserve">                               </w:t>
      </w:r>
      <w:r w:rsidRPr="00EF3C58">
        <w:rPr>
          <w:rFonts w:cs="Times New Roman" w:eastAsia="Times New Roman"/>
          <w:b/>
          <w:lang w:val="en-US"/>
        </w:rPr>
        <w:t>Broj:  14. -St-1106/2015.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Red.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Ime/naziv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99.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GORAN I ZORAN, d.o.o., Solin, OIB: 45716968513.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142.129,38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142.129,</w:t>
            </w:r>
            <w:r w:rsidRPr="00EF3C58">
              <w:rPr>
                <w:rFonts w:cs="Times New Roman" w:eastAsia="Times New Roman"/>
                <w:sz w:val="22"/>
                <w:szCs w:val="22"/>
                <w:lang w:val="en-US"/>
              </w:rPr>
              <w:t>38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100.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GRA-PO, d.o.o., Zagreb, OIB: 05364995085.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30.477,14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30.477,14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101.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GRAD SINJ, Sinj, OIB: 03210055420.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332.262,53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332.262,</w:t>
            </w:r>
            <w:r w:rsidRPr="00EF3C58">
              <w:rPr>
                <w:rFonts w:cs="Times New Roman" w:eastAsia="Times New Roman"/>
                <w:sz w:val="22"/>
                <w:szCs w:val="22"/>
                <w:lang w:val="en-US"/>
              </w:rPr>
              <w:t>53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102.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GRADINA-MONT, d.o.o., Hrvace, OIB: 56982549059.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83.829,25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83.829,25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103.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GIRK KALUN, d.d., Drniš, OIB: 34158554107.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5.322,00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5.322,00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104.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GREGO LEVA-NTE, d.o.o., Omiš, OIB: 25090545671.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45.150,87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45.150,87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105.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Stjepan Grmo-ljez, Dubrovnik, OIB: 09608732006.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7.500,00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7.500,00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106.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GROM, d.o.o., Omiš, OIB: 88913642493.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14.067,06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14.067,06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107.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Ivan Gutić, Obrt </w:t>
            </w:r>
            <w:r w:rsidRPr="00EF3C58">
              <w:rPr>
                <w:rFonts w:cs="Times New Roman" w:eastAsia="Times New Roman"/>
                <w:i/>
                <w:lang w:val="en-US"/>
              </w:rPr>
              <w:t>Ivan I</w:t>
            </w:r>
            <w:r w:rsidRPr="00EF3C58">
              <w:rPr>
                <w:rFonts w:cs="Times New Roman" w:eastAsia="Times New Roman"/>
                <w:lang w:val="en-US"/>
              </w:rPr>
              <w:t>, Cviljane, OIB: 06921727043.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1.851,50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1.851,50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108.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H1 TELEKOM, d.d., Split, OIB: 88551335012.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2.923,48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2.923,48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right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b/>
          <w:lang w:val="en-US"/>
        </w:rPr>
        <w:t>- 14 -</w:t>
      </w:r>
      <w:r w:rsidRPr="00EF3C58">
        <w:rPr>
          <w:rFonts w:cs="Times New Roman" w:eastAsia="Times New Roman"/>
          <w:lang w:val="en-US"/>
        </w:rPr>
        <w:t xml:space="preserve">                               </w:t>
      </w:r>
      <w:r w:rsidRPr="00EF3C58">
        <w:rPr>
          <w:rFonts w:cs="Times New Roman" w:eastAsia="Times New Roman"/>
          <w:b/>
          <w:lang w:val="en-US"/>
        </w:rPr>
        <w:t>Broj:  14. -St-1106/2015.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Red.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Ime/naziv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109.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HACH LANGE, d.o.o., Varaždin, OIB: 05394150139.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10.180,05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10.180,05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110.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HAPAX, d.o.o., Split, OIB: 93472460427.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2.256,45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2.256,45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111.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HAZARDER, d.o.o., Obrovac Sinjski, OIB: 61318305522.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3.040,47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3.040,47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112.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HEP - Opskrba, </w:t>
            </w:r>
            <w:proofErr w:type="gramStart"/>
            <w:r w:rsidRPr="00EF3C58">
              <w:rPr>
                <w:rFonts w:cs="Times New Roman" w:eastAsia="Times New Roman"/>
                <w:lang w:val="en-US"/>
              </w:rPr>
              <w:t>do.o.,</w:t>
            </w:r>
            <w:proofErr w:type="gramEnd"/>
            <w:r w:rsidRPr="00EF3C58">
              <w:rPr>
                <w:rFonts w:cs="Times New Roman" w:eastAsia="Times New Roman"/>
                <w:lang w:val="en-US"/>
              </w:rPr>
              <w:t xml:space="preserve"> Zagreb, OIB: 63073332379.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6.120,64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6.120,64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113.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HEP – Operator distrib. </w:t>
            </w:r>
            <w:proofErr w:type="gramStart"/>
            <w:r w:rsidRPr="00EF3C58">
              <w:rPr>
                <w:rFonts w:cs="Times New Roman" w:eastAsia="Times New Roman"/>
                <w:lang w:val="en-US"/>
              </w:rPr>
              <w:t>sustava</w:t>
            </w:r>
            <w:proofErr w:type="gramEnd"/>
            <w:r w:rsidRPr="00EF3C58">
              <w:rPr>
                <w:rFonts w:cs="Times New Roman" w:eastAsia="Times New Roman"/>
                <w:lang w:val="en-US"/>
              </w:rPr>
              <w:t>, d.o.o., Zagreb, OIB: 46830600751.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29.472,41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29.472,41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114.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HERES OBROVAC, d.o.o., Gornji Karin, OIB: 77999306481.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7.524,68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7.524,68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115.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HIDROEX, d.o.o., Zaprešić, OIB: 26999675898.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54.424,62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54.424,62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116.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HIDROPROJEKT-</w:t>
            </w:r>
            <w:proofErr w:type="gramStart"/>
            <w:r w:rsidRPr="00EF3C58">
              <w:rPr>
                <w:rFonts w:cs="Times New Roman" w:eastAsia="Times New Roman"/>
                <w:lang w:val="en-US"/>
              </w:rPr>
              <w:t>ING ,</w:t>
            </w:r>
            <w:proofErr w:type="gramEnd"/>
            <w:r w:rsidRPr="00EF3C58">
              <w:rPr>
                <w:rFonts w:cs="Times New Roman" w:eastAsia="Times New Roman"/>
                <w:lang w:val="en-US"/>
              </w:rPr>
              <w:t xml:space="preserve"> d.o.o., Zagreb, OIB: 07963942338.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438.449,30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438.449,</w:t>
            </w:r>
            <w:r w:rsidRPr="00EF3C58">
              <w:rPr>
                <w:rFonts w:cs="Times New Roman" w:eastAsia="Times New Roman"/>
                <w:sz w:val="22"/>
                <w:szCs w:val="22"/>
                <w:lang w:val="en-US"/>
              </w:rPr>
              <w:t>30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117.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HLASI 94, d.o.o., Sinj, OIB: 16880511362.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193,37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193,37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right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b/>
          <w:lang w:val="en-US"/>
        </w:rPr>
        <w:t>- 15 -</w:t>
      </w:r>
      <w:r w:rsidRPr="00EF3C58">
        <w:rPr>
          <w:rFonts w:cs="Times New Roman" w:eastAsia="Times New Roman"/>
          <w:lang w:val="en-US"/>
        </w:rPr>
        <w:t xml:space="preserve">                               </w:t>
      </w:r>
      <w:r w:rsidRPr="00EF3C58">
        <w:rPr>
          <w:rFonts w:cs="Times New Roman" w:eastAsia="Times New Roman"/>
          <w:b/>
          <w:lang w:val="en-US"/>
        </w:rPr>
        <w:t>Broj:  14. -St-1106/2015.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Red.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Ime/naziv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118.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HP-Hrvatska pošta, d.d., Zagreb, OIB: 87311810356.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1.750,72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1.750,72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119.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Hrvatska radio-televizija, Zagreb, OIB: 68419124305.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4.728,95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4.728,95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120.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HRVATSKE CESTE, d.o.o., Zagreb, OIB: 55545787885.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1.185,41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1.185,41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121.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HRGOTA, d.o.o., Solin, OIB: 04709389507.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2.500,00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2.500,00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122.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HRVATSKA GOSPODARSK KOMORA, Zagreb, OIB: 85167032587.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10.478,17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10.478,17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123.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HRVATSKA KOMORA INŽENJERA GRAĐEVINARSTVA, Zagreb, OIB: 65080653676.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170,00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170,00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124.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HRVATSKA POŠTANSKA BANKA, d.d., Zagreb, OIB: 87939104217.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30.694,99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2.617.926,63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2.617.926,63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125.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HRVATSKE ŠUME, d.o.o., Zagreb, OIB: 69693144506.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39.488,82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39.488,82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right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b/>
          <w:lang w:val="en-US"/>
        </w:rPr>
        <w:t>- 16 -</w:t>
      </w:r>
      <w:r w:rsidRPr="00EF3C58">
        <w:rPr>
          <w:rFonts w:cs="Times New Roman" w:eastAsia="Times New Roman"/>
          <w:lang w:val="en-US"/>
        </w:rPr>
        <w:t xml:space="preserve">                               </w:t>
      </w:r>
      <w:r w:rsidRPr="00EF3C58">
        <w:rPr>
          <w:rFonts w:cs="Times New Roman" w:eastAsia="Times New Roman"/>
          <w:b/>
          <w:lang w:val="en-US"/>
        </w:rPr>
        <w:t>Broj:  14. -St-1106/2015.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Red.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Ime/naziv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126.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ILIRIC-DSW, d.o.o., Zadar, OIB: 47725377076.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7.586,02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7.586,02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127.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IMMENSUS, d.o.o., Plano, OIB: 81730504148.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5.820,00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5.820,00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128.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INA, d.d., Zagreb, OIB: 27759560625.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203.421,76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238.896,11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238.896,</w:t>
            </w:r>
            <w:r w:rsidRPr="00EF3C58">
              <w:rPr>
                <w:rFonts w:cs="Times New Roman" w:eastAsia="Times New Roman"/>
                <w:sz w:val="22"/>
                <w:szCs w:val="22"/>
                <w:lang w:val="en-US"/>
              </w:rPr>
              <w:t>11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129.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ING-ATEST, d.o.o., Split, OIB: 21777333810.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16.250,00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16.250,00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130.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INTER S.T.E.E.L., Turjaci, </w:t>
            </w:r>
            <w:proofErr w:type="gramStart"/>
            <w:r w:rsidRPr="00EF3C58">
              <w:rPr>
                <w:rFonts w:cs="Times New Roman" w:eastAsia="Times New Roman"/>
                <w:lang w:val="en-US"/>
              </w:rPr>
              <w:t>OIB</w:t>
            </w:r>
            <w:proofErr w:type="gramEnd"/>
            <w:r w:rsidRPr="00EF3C58">
              <w:rPr>
                <w:rFonts w:cs="Times New Roman" w:eastAsia="Times New Roman"/>
                <w:lang w:val="en-US"/>
              </w:rPr>
              <w:t>: 98771145271.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41.512,88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41.512,88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131.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INTEREUROPA, d.o.o., Zagreb, OIB: 85514716931.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375,00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375,00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132.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INŽENJERSKI BIRO, d.d., Zagreb, OIB: 84170114747.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133.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IPSUM, d.o.o., Dubrovnik, OIB: 26472901970.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940.052,18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940.052,</w:t>
            </w:r>
            <w:r w:rsidRPr="00EF3C58">
              <w:rPr>
                <w:rFonts w:cs="Times New Roman" w:eastAsia="Times New Roman"/>
                <w:sz w:val="22"/>
                <w:szCs w:val="22"/>
                <w:lang w:val="en-US"/>
              </w:rPr>
              <w:t>18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134.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IRT-HIDRO, d.o.o., Karlovac, OIB: 96569534175.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18.374,20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18.374,20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135.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ITEL, d.o.o., Split, OIB: 40005260619.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12.572,00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12.572,00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right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b/>
          <w:lang w:val="en-US"/>
        </w:rPr>
        <w:t>- 17 -</w:t>
      </w:r>
      <w:r w:rsidRPr="00EF3C58">
        <w:rPr>
          <w:rFonts w:cs="Times New Roman" w:eastAsia="Times New Roman"/>
          <w:lang w:val="en-US"/>
        </w:rPr>
        <w:t xml:space="preserve">                               </w:t>
      </w:r>
      <w:r w:rsidRPr="00EF3C58">
        <w:rPr>
          <w:rFonts w:cs="Times New Roman" w:eastAsia="Times New Roman"/>
          <w:b/>
          <w:lang w:val="en-US"/>
        </w:rPr>
        <w:t>Broj:  14. -St-1106/2015.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Red.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Ime/naziv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136.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IUS SOFTWARE</w:t>
            </w:r>
            <w:proofErr w:type="gramStart"/>
            <w:r w:rsidRPr="00EF3C58">
              <w:rPr>
                <w:rFonts w:cs="Times New Roman" w:eastAsia="Times New Roman"/>
                <w:lang w:val="en-US"/>
              </w:rPr>
              <w:t>,,</w:t>
            </w:r>
            <w:proofErr w:type="gramEnd"/>
            <w:r w:rsidRPr="00EF3C58">
              <w:rPr>
                <w:rFonts w:cs="Times New Roman" w:eastAsia="Times New Roman"/>
                <w:lang w:val="en-US"/>
              </w:rPr>
              <w:t xml:space="preserve"> d.o.o., Zagreb, OIB: 79506290597.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5.979,75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5.979,75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137.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IZVOR OSIGURANJE, d.d., Zagreb, OIB: 02951724955.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196.946,90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196.946,</w:t>
            </w:r>
            <w:r w:rsidRPr="00EF3C58">
              <w:rPr>
                <w:rFonts w:cs="Times New Roman" w:eastAsia="Times New Roman"/>
                <w:sz w:val="22"/>
                <w:szCs w:val="22"/>
                <w:lang w:val="en-US"/>
              </w:rPr>
              <w:t>90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138.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JADRANSKO OSIGURANJE, d.d., Zagreb, OIB: 94472454976.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7.035,36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7.035,36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139.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Davor Jadrijević-Cvrlje, Obrt </w:t>
            </w:r>
            <w:r w:rsidRPr="00EF3C58">
              <w:rPr>
                <w:rFonts w:cs="Times New Roman" w:eastAsia="Times New Roman"/>
                <w:i/>
                <w:lang w:val="en-US"/>
              </w:rPr>
              <w:t>Davor promet</w:t>
            </w:r>
            <w:r w:rsidRPr="00EF3C58">
              <w:rPr>
                <w:rFonts w:cs="Times New Roman" w:eastAsia="Times New Roman"/>
                <w:lang w:val="en-US"/>
              </w:rPr>
              <w:t>, Sinj, OIB: 89773601528.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24.945,93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24.945,93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140.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JELAVIĆ, d.o.o., Split, OIB: 16078057212.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2.177,60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2.177,60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141.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Stevan Juhas, Obrt </w:t>
            </w:r>
            <w:r w:rsidRPr="00EF3C58">
              <w:rPr>
                <w:rFonts w:cs="Times New Roman" w:eastAsia="Times New Roman"/>
                <w:i/>
                <w:lang w:val="en-US"/>
              </w:rPr>
              <w:t>Limont Pula</w:t>
            </w:r>
            <w:r w:rsidRPr="00EF3C58">
              <w:rPr>
                <w:rFonts w:cs="Times New Roman" w:eastAsia="Times New Roman"/>
                <w:lang w:val="en-US"/>
              </w:rPr>
              <w:t>, Pula, OIB: 41825191440.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16.755,84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16.755,84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142.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Josip Jurić, Obrt </w:t>
            </w:r>
            <w:r w:rsidRPr="00EF3C58">
              <w:rPr>
                <w:rFonts w:cs="Times New Roman" w:eastAsia="Times New Roman"/>
                <w:i/>
                <w:lang w:val="en-US"/>
              </w:rPr>
              <w:t>Bosch servis Jurić</w:t>
            </w:r>
            <w:r w:rsidRPr="00EF3C58">
              <w:rPr>
                <w:rFonts w:cs="Times New Roman" w:eastAsia="Times New Roman"/>
                <w:lang w:val="en-US"/>
              </w:rPr>
              <w:t>, Vranjic, OIB: 55819010238.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4.663,20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4.663,20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143.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KALI GRADNJA, d.o.o., Kali, OIB: 06580734617.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76.379,80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76.379.80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right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b/>
          <w:lang w:val="en-US"/>
        </w:rPr>
        <w:t>- 18 -</w:t>
      </w:r>
      <w:r w:rsidRPr="00EF3C58">
        <w:rPr>
          <w:rFonts w:cs="Times New Roman" w:eastAsia="Times New Roman"/>
          <w:lang w:val="en-US"/>
        </w:rPr>
        <w:t xml:space="preserve">                               </w:t>
      </w:r>
      <w:r w:rsidRPr="00EF3C58">
        <w:rPr>
          <w:rFonts w:cs="Times New Roman" w:eastAsia="Times New Roman"/>
          <w:b/>
          <w:lang w:val="en-US"/>
        </w:rPr>
        <w:t>Broj:  14. -St-1106/2015.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Red.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Ime/naziv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144.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KAMIČAK, d.o.o., Sinj, OIB: 15016003634.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220,00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220,00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145.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KANZA, d.o.o., Split, OIB: 68592654139.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323.565,95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323.565,</w:t>
            </w:r>
            <w:r w:rsidRPr="00EF3C58">
              <w:rPr>
                <w:rFonts w:cs="Times New Roman" w:eastAsia="Times New Roman"/>
                <w:sz w:val="22"/>
                <w:szCs w:val="22"/>
                <w:lang w:val="en-US"/>
              </w:rPr>
              <w:t>95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146.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KLAKAR, d.o.o., Ston, OIB: 08494012622.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6.381,15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6.381,15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147.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KLEMM SIGURNOST, d.o.o., Zagreb, OIB: 35596498125.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106.596,88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106.596,</w:t>
            </w:r>
            <w:r w:rsidRPr="00EF3C58">
              <w:rPr>
                <w:rFonts w:cs="Times New Roman" w:eastAsia="Times New Roman"/>
                <w:sz w:val="22"/>
                <w:szCs w:val="22"/>
                <w:lang w:val="en-US"/>
              </w:rPr>
              <w:t>88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148.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KLESARSTVO MARIĆ, d.o.o., Trilj, OIB: 40239666608.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1.920,80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1.920,80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149.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KOMUNALAC, d.o.o., Vela Luka, OIB: 99887760897.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22.028,96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22.028,96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150.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KOMUNALAC, d.o.o., Biograd na moru, OIB: 79399174783.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5.918,20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5.918,20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151.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KOMUNALNO MLJET, d.o.o., Babino Polje, OIB: 78985387533.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59.077,21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59.077,21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right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b/>
          <w:lang w:val="en-US"/>
        </w:rPr>
        <w:t>- 19 -</w:t>
      </w:r>
      <w:r w:rsidRPr="00EF3C58">
        <w:rPr>
          <w:rFonts w:cs="Times New Roman" w:eastAsia="Times New Roman"/>
          <w:lang w:val="en-US"/>
        </w:rPr>
        <w:t xml:space="preserve">                               </w:t>
      </w:r>
      <w:r w:rsidRPr="00EF3C58">
        <w:rPr>
          <w:rFonts w:cs="Times New Roman" w:eastAsia="Times New Roman"/>
          <w:b/>
          <w:lang w:val="en-US"/>
        </w:rPr>
        <w:t>Broj:  14. -St-1106/2015.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Red.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Ime/naziv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152.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Đani Kožulić, Obrt </w:t>
            </w:r>
            <w:r w:rsidRPr="00EF3C58">
              <w:rPr>
                <w:rFonts w:cs="Times New Roman" w:eastAsia="Times New Roman"/>
                <w:i/>
                <w:lang w:val="en-US"/>
              </w:rPr>
              <w:t>Đani Kožulić</w:t>
            </w:r>
            <w:r w:rsidRPr="00EF3C58">
              <w:rPr>
                <w:rFonts w:cs="Times New Roman" w:eastAsia="Times New Roman"/>
                <w:lang w:val="en-US"/>
              </w:rPr>
              <w:t>, Murter, OIB: 97015911418.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3.150,00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3.150,00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153.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Zdravko Krce, Obrt </w:t>
            </w:r>
            <w:r w:rsidRPr="00EF3C58">
              <w:rPr>
                <w:rFonts w:cs="Times New Roman" w:eastAsia="Times New Roman"/>
                <w:i/>
                <w:lang w:val="en-US"/>
              </w:rPr>
              <w:t>Gaz blizanci</w:t>
            </w:r>
            <w:r w:rsidRPr="00EF3C58">
              <w:rPr>
                <w:rFonts w:cs="Times New Roman" w:eastAsia="Times New Roman"/>
                <w:lang w:val="en-US"/>
              </w:rPr>
              <w:t>, Trilj, OIB: 97131947583.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1.280,00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1.280,00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154.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KREDITNA BANKA ZAGREB, d.d., Zagreb, OIB: 70663193635.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1.763,37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1.763,37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155.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KUHN-Hrvatska, d.o.o., Zagreb, OIB: 04057188037.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57,81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57,81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156.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LABOR PTOJEKT, do.o. Split, OIB: 90595454250.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3.250,00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3.250,00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157.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LANTERNA MEDIA, d.o.o. Trilj, OIB: 48197838065.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1.670,63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1.670,63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158.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LASIĆ COMPANY, d.o.o., Imotski, OIB: 00332929812.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64.189,73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64.189,73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159.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LATERAN, d.o.o., Vinkovci, OIB: 21555902131.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360,00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360,00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160.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LB HIDRO, d.o.o., Rijeka, OIB: 12497239204.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16.992,80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16.992,80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right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b/>
          <w:lang w:val="en-US"/>
        </w:rPr>
        <w:t>- 20 -</w:t>
      </w:r>
      <w:r w:rsidRPr="00EF3C58">
        <w:rPr>
          <w:rFonts w:cs="Times New Roman" w:eastAsia="Times New Roman"/>
          <w:lang w:val="en-US"/>
        </w:rPr>
        <w:t xml:space="preserve">                               </w:t>
      </w:r>
      <w:r w:rsidRPr="00EF3C58">
        <w:rPr>
          <w:rFonts w:cs="Times New Roman" w:eastAsia="Times New Roman"/>
          <w:b/>
          <w:lang w:val="en-US"/>
        </w:rPr>
        <w:t>Broj:  14. -St-1106/2015.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Red.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Ime/naziv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161.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LIDER EX-PRESS, d.o.o., Žrnovnica, OIB: 81021464667.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46,43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46,43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162.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LOCUM, d.o.o., Zadar, OIB: 79324341284.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1.125,00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1.125,00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163.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LORENČIĆ-CROATIA, d.o.o., Zagreb, OIB: 97308715020.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164.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Jakov Lovrić, Obrt </w:t>
            </w:r>
            <w:r w:rsidRPr="00EF3C58">
              <w:rPr>
                <w:rFonts w:cs="Times New Roman" w:eastAsia="Times New Roman"/>
                <w:i/>
                <w:lang w:val="en-US"/>
              </w:rPr>
              <w:t>Mel</w:t>
            </w:r>
            <w:r w:rsidRPr="00EF3C58">
              <w:rPr>
                <w:rFonts w:cs="Times New Roman" w:eastAsia="Times New Roman"/>
                <w:lang w:val="en-US"/>
              </w:rPr>
              <w:t>, Split, OIB: 04710157098.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400,55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400,55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165.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M&amp;J COMME-RCE, d.o.o.</w:t>
            </w:r>
            <w:proofErr w:type="gramStart"/>
            <w:r w:rsidRPr="00EF3C58">
              <w:rPr>
                <w:rFonts w:cs="Times New Roman" w:eastAsia="Times New Roman"/>
                <w:lang w:val="en-US"/>
              </w:rPr>
              <w:t>,  Split</w:t>
            </w:r>
            <w:proofErr w:type="gramEnd"/>
            <w:r w:rsidRPr="00EF3C58">
              <w:rPr>
                <w:rFonts w:cs="Times New Roman" w:eastAsia="Times New Roman"/>
                <w:lang w:val="en-US"/>
              </w:rPr>
              <w:t>, OIB: 37772096228.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6.761,61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6.761,61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166.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Ivanka Mađor-Božinović, Obrt </w:t>
            </w:r>
            <w:r w:rsidRPr="00EF3C58">
              <w:rPr>
                <w:rFonts w:cs="Times New Roman" w:eastAsia="Times New Roman"/>
                <w:i/>
                <w:lang w:val="en-US"/>
              </w:rPr>
              <w:t>Jazo</w:t>
            </w:r>
            <w:r w:rsidRPr="00EF3C58">
              <w:rPr>
                <w:rFonts w:cs="Times New Roman" w:eastAsia="Times New Roman"/>
                <w:lang w:val="en-US"/>
              </w:rPr>
              <w:t>, Hrvace, OIB: 34422582377.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32,00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32,00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167.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MALEŠ, d.o.o., Split, OIB: 56541492572.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2.883,71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2.883,71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168.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MARAN, d.o.o., Split, OIB: 67202619578.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25.000,00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25.000,00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169.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Frano Marković, Obrt </w:t>
            </w:r>
            <w:r w:rsidRPr="00EF3C58">
              <w:rPr>
                <w:rFonts w:cs="Times New Roman" w:eastAsia="Times New Roman"/>
                <w:i/>
                <w:lang w:val="en-US"/>
              </w:rPr>
              <w:t>Iskopi FM</w:t>
            </w:r>
            <w:r w:rsidRPr="00EF3C58">
              <w:rPr>
                <w:rFonts w:cs="Times New Roman" w:eastAsia="Times New Roman"/>
                <w:lang w:val="en-US"/>
              </w:rPr>
              <w:t>, Sinj, OIB: 02016475086.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44.392,37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44.392,37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170.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MARTIN STROJ, d.o.o., Sv. Martin pod Okićem, OIB: 70903581556.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4.339,75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4.339,75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right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b/>
          <w:lang w:val="en-US"/>
        </w:rPr>
        <w:t>- 21 -</w:t>
      </w:r>
      <w:r w:rsidRPr="00EF3C58">
        <w:rPr>
          <w:rFonts w:cs="Times New Roman" w:eastAsia="Times New Roman"/>
          <w:lang w:val="en-US"/>
        </w:rPr>
        <w:t xml:space="preserve">                               </w:t>
      </w:r>
      <w:r w:rsidRPr="00EF3C58">
        <w:rPr>
          <w:rFonts w:cs="Times New Roman" w:eastAsia="Times New Roman"/>
          <w:b/>
          <w:lang w:val="en-US"/>
        </w:rPr>
        <w:t>Broj:  14. -St-1106/2015.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Red.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Ime/naziv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171.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Dražan Mastelić, Obrt </w:t>
            </w:r>
            <w:r w:rsidRPr="00EF3C58">
              <w:rPr>
                <w:rFonts w:cs="Times New Roman" w:eastAsia="Times New Roman"/>
                <w:i/>
                <w:lang w:val="en-US"/>
              </w:rPr>
              <w:t>Mastelić promet</w:t>
            </w:r>
            <w:r w:rsidRPr="00EF3C58">
              <w:rPr>
                <w:rFonts w:cs="Times New Roman" w:eastAsia="Times New Roman"/>
                <w:lang w:val="en-US"/>
              </w:rPr>
              <w:t>, Trilj, OIB: 50735768364.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7.456,00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7.456,00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172.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Ante Matić, Obrt </w:t>
            </w:r>
            <w:r w:rsidRPr="00EF3C58">
              <w:rPr>
                <w:rFonts w:cs="Times New Roman" w:eastAsia="Times New Roman"/>
                <w:i/>
                <w:lang w:val="en-US"/>
              </w:rPr>
              <w:t>Matić prom</w:t>
            </w:r>
            <w:r w:rsidRPr="00EF3C58">
              <w:rPr>
                <w:rFonts w:cs="Times New Roman" w:eastAsia="Times New Roman"/>
                <w:lang w:val="en-US"/>
              </w:rPr>
              <w:t>, Sinj, OIB: 43002028617.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126.819,35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126.819,</w:t>
            </w:r>
            <w:r w:rsidRPr="00EF3C58">
              <w:rPr>
                <w:rFonts w:cs="Times New Roman" w:eastAsia="Times New Roman"/>
                <w:sz w:val="22"/>
                <w:szCs w:val="22"/>
                <w:lang w:val="en-US"/>
              </w:rPr>
              <w:t>35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173.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Zdenko Matijašević, Obrt </w:t>
            </w:r>
            <w:r w:rsidRPr="00EF3C58">
              <w:rPr>
                <w:rFonts w:cs="Times New Roman" w:eastAsia="Times New Roman"/>
                <w:i/>
                <w:lang w:val="en-US"/>
              </w:rPr>
              <w:t>Mafra</w:t>
            </w:r>
            <w:r w:rsidRPr="00EF3C58">
              <w:rPr>
                <w:rFonts w:cs="Times New Roman" w:eastAsia="Times New Roman"/>
                <w:lang w:val="en-US"/>
              </w:rPr>
              <w:t>, Grab, OIB: 68802897225.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159.399,14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159.399,</w:t>
            </w:r>
            <w:r w:rsidRPr="00EF3C58">
              <w:rPr>
                <w:rFonts w:cs="Times New Roman" w:eastAsia="Times New Roman"/>
                <w:sz w:val="22"/>
                <w:szCs w:val="22"/>
                <w:lang w:val="en-US"/>
              </w:rPr>
              <w:t>14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174.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MATKOVIĆ </w:t>
            </w:r>
            <w:proofErr w:type="gramStart"/>
            <w:r w:rsidRPr="00EF3C58">
              <w:rPr>
                <w:rFonts w:cs="Times New Roman" w:eastAsia="Times New Roman"/>
                <w:lang w:val="en-US"/>
              </w:rPr>
              <w:t>94.,</w:t>
            </w:r>
            <w:proofErr w:type="gramEnd"/>
            <w:r w:rsidRPr="00EF3C58">
              <w:rPr>
                <w:rFonts w:cs="Times New Roman" w:eastAsia="Times New Roman"/>
                <w:lang w:val="en-US"/>
              </w:rPr>
              <w:t xml:space="preserve"> d.o.o., Split, OIB: 14993226881.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1.055,00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1.055,00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175.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Ante Mažurin, Obrt </w:t>
            </w:r>
            <w:r w:rsidRPr="00EF3C58">
              <w:rPr>
                <w:rFonts w:cs="Times New Roman" w:eastAsia="Times New Roman"/>
                <w:i/>
                <w:lang w:val="en-US"/>
              </w:rPr>
              <w:t>Zlatna ribi-ca</w:t>
            </w:r>
            <w:r w:rsidRPr="00EF3C58">
              <w:rPr>
                <w:rFonts w:cs="Times New Roman" w:eastAsia="Times New Roman"/>
                <w:lang w:val="en-US"/>
              </w:rPr>
              <w:t>, Sinj, OIB: 43636836379.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2.313,00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2.313,00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176.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MED EKO SERVIS, d.o.o., Pula, OIB: 68103986020.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1.375,00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1.375,00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177.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MEDIUS, d.o.o., Dubro-vnik, OIB: 78225674173.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2.937,50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2.937,50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178.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MEGRAM, d.o.o., Hrvace, OIB: 59884346047.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708.011,19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1.770.030,65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1.770.030,</w:t>
            </w:r>
            <w:r w:rsidRPr="00EF3C58">
              <w:rPr>
                <w:rFonts w:cs="Times New Roman" w:eastAsia="Times New Roman"/>
                <w:sz w:val="22"/>
                <w:szCs w:val="22"/>
                <w:lang w:val="en-US"/>
              </w:rPr>
              <w:t>65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179.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MEGST, d.o.o., Brnaze, OIB: 14321085318.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40.709,53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40.709,53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right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b/>
          <w:lang w:val="en-US"/>
        </w:rPr>
        <w:t>- 22 -</w:t>
      </w:r>
      <w:r w:rsidRPr="00EF3C58">
        <w:rPr>
          <w:rFonts w:cs="Times New Roman" w:eastAsia="Times New Roman"/>
          <w:lang w:val="en-US"/>
        </w:rPr>
        <w:t xml:space="preserve">                               </w:t>
      </w:r>
      <w:r w:rsidRPr="00EF3C58">
        <w:rPr>
          <w:rFonts w:cs="Times New Roman" w:eastAsia="Times New Roman"/>
          <w:b/>
          <w:lang w:val="en-US"/>
        </w:rPr>
        <w:t>Broj:  14. -St-1106/2015.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Red.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Ime/naziv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180.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MESSER CROATIA PLIN, d.o.o., Zaprešić, OIB: 32179081874.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1.803,42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1.803,42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181.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MIAB, d.o.o., Šibenik, OIB: 66932913230.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358.586,87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358.586,</w:t>
            </w:r>
            <w:r w:rsidRPr="00EF3C58">
              <w:rPr>
                <w:rFonts w:cs="Times New Roman" w:eastAsia="Times New Roman"/>
                <w:sz w:val="22"/>
                <w:szCs w:val="22"/>
                <w:lang w:val="en-US"/>
              </w:rPr>
              <w:t>87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182.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MICRONIC, d.o.o., Split, OIB: 89489773101.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7.875,00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7.875,00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183.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Vice Mihanović, Obrt </w:t>
            </w:r>
            <w:r w:rsidRPr="00EF3C58">
              <w:rPr>
                <w:rFonts w:cs="Times New Roman" w:eastAsia="Times New Roman"/>
                <w:i/>
                <w:lang w:val="en-US"/>
              </w:rPr>
              <w:t>Cvjetko</w:t>
            </w:r>
            <w:r w:rsidRPr="00EF3C58">
              <w:rPr>
                <w:rFonts w:cs="Times New Roman" w:eastAsia="Times New Roman"/>
                <w:lang w:val="en-US"/>
              </w:rPr>
              <w:t>, Split, OIB: 28679577962.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12.848,88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12.848,88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184.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Ivko Milat, Obrt </w:t>
            </w:r>
            <w:r w:rsidRPr="00EF3C58">
              <w:rPr>
                <w:rFonts w:cs="Times New Roman" w:eastAsia="Times New Roman"/>
                <w:i/>
                <w:lang w:val="en-US"/>
              </w:rPr>
              <w:t>Ivko Milat Luketa</w:t>
            </w:r>
            <w:r w:rsidRPr="00EF3C58">
              <w:rPr>
                <w:rFonts w:cs="Times New Roman" w:eastAsia="Times New Roman"/>
                <w:lang w:val="en-US"/>
              </w:rPr>
              <w:t>, Blato, OIB: 04138595191.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4.500,00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4.500,00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185.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MISTRAL, d.o.o., Vukovar, OIB: 84549788599.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24.058,32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24.058,32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186.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MOMENTUM, d.o.o., Grab, OIB: 18838698631.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175.222,00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175.222,</w:t>
            </w:r>
            <w:r w:rsidRPr="00EF3C58">
              <w:rPr>
                <w:rFonts w:cs="Times New Roman" w:eastAsia="Times New Roman"/>
                <w:sz w:val="22"/>
                <w:szCs w:val="22"/>
                <w:lang w:val="en-US"/>
              </w:rPr>
              <w:t>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187.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MONTMONTAŽA GREBEN, d.o.o., Vela Luka, OIB: 68547761103.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282,63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282,63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188.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MONTMONTAŽA PLINOV-DOVOD, d.o.o., Zagreb, OIB: 48137524285.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15.596,00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15.596,00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right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b/>
          <w:lang w:val="en-US"/>
        </w:rPr>
        <w:t>- 23 -</w:t>
      </w:r>
      <w:r w:rsidRPr="00EF3C58">
        <w:rPr>
          <w:rFonts w:cs="Times New Roman" w:eastAsia="Times New Roman"/>
          <w:lang w:val="en-US"/>
        </w:rPr>
        <w:t xml:space="preserve">                               </w:t>
      </w:r>
      <w:r w:rsidRPr="00EF3C58">
        <w:rPr>
          <w:rFonts w:cs="Times New Roman" w:eastAsia="Times New Roman"/>
          <w:b/>
          <w:lang w:val="en-US"/>
        </w:rPr>
        <w:t>Broj:  14. -St-1106/2015.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Red.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Ime/naziv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189.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N.T. MAZIVA, d.o.o., Zagreb, OIB: 09358256494.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26.201,77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13.520,16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13.520,16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190.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NAPRIJED</w:t>
            </w:r>
            <w:proofErr w:type="gramStart"/>
            <w:r w:rsidRPr="00EF3C58">
              <w:rPr>
                <w:rFonts w:cs="Times New Roman" w:eastAsia="Times New Roman"/>
                <w:lang w:val="en-US"/>
              </w:rPr>
              <w:t>,,</w:t>
            </w:r>
            <w:proofErr w:type="gramEnd"/>
            <w:r w:rsidRPr="00EF3C58">
              <w:rPr>
                <w:rFonts w:cs="Times New Roman" w:eastAsia="Times New Roman"/>
                <w:lang w:val="en-US"/>
              </w:rPr>
              <w:t xml:space="preserve"> d.o.o., Glavice, OIB: 81738227215.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5,59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5,59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191.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NIN ELEKT-ROCOMME-RCE, d.o.o., u stečaju, Polični, OIB: 79652872175.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22.898,40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22.898,40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192.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NORMA, d.o.o., Split, OIB: 02517476099.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81.584,61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81.584,61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193.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OBŠIVAČ, d.o.o., Metković, OIB: 23196214755.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57,87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57,87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194.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OMEGA STILL, d.o.o., Split, OIB: 19035247223.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203.919,23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203.919,</w:t>
            </w:r>
            <w:r w:rsidRPr="00EF3C58">
              <w:rPr>
                <w:rFonts w:cs="Times New Roman" w:eastAsia="Times New Roman"/>
                <w:sz w:val="22"/>
                <w:szCs w:val="22"/>
                <w:lang w:val="en-US"/>
              </w:rPr>
              <w:t>23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195.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OMING, d.o.o., Omiš, OIB: 08517848106.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103,32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103,32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196.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OPĆINA MLJET, Babino Polje, OIB: 15619832320.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62.861,13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62.861,13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197.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OPĆINA Sv. FILIP i JAKOV, Sv. Filip i Jakov, OIB: 57113796391.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2.779,92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2.779,92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right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b/>
          <w:lang w:val="en-US"/>
        </w:rPr>
        <w:t>- 24 -</w:t>
      </w:r>
      <w:r w:rsidRPr="00EF3C58">
        <w:rPr>
          <w:rFonts w:cs="Times New Roman" w:eastAsia="Times New Roman"/>
          <w:lang w:val="en-US"/>
        </w:rPr>
        <w:t xml:space="preserve">                               </w:t>
      </w:r>
      <w:r w:rsidRPr="00EF3C58">
        <w:rPr>
          <w:rFonts w:cs="Times New Roman" w:eastAsia="Times New Roman"/>
          <w:b/>
          <w:lang w:val="en-US"/>
        </w:rPr>
        <w:t>Broj:  14. -St-1106/2015.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Red.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Ime/naziv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198.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OREŠKOVIĆ B.K., d.o.o., Zagreb, OIB: 10188584277.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934,80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934,80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199.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Ljubica Paladin Šušnjara, Specij. </w:t>
            </w:r>
            <w:proofErr w:type="gramStart"/>
            <w:r w:rsidRPr="00EF3C58">
              <w:rPr>
                <w:rFonts w:cs="Times New Roman" w:eastAsia="Times New Roman"/>
                <w:lang w:val="en-US"/>
              </w:rPr>
              <w:t>ordin</w:t>
            </w:r>
            <w:proofErr w:type="gramEnd"/>
            <w:r w:rsidRPr="00EF3C58">
              <w:rPr>
                <w:rFonts w:cs="Times New Roman" w:eastAsia="Times New Roman"/>
                <w:lang w:val="en-US"/>
              </w:rPr>
              <w:t xml:space="preserve">. </w:t>
            </w:r>
            <w:proofErr w:type="gramStart"/>
            <w:r w:rsidRPr="00EF3C58">
              <w:rPr>
                <w:rFonts w:cs="Times New Roman" w:eastAsia="Times New Roman"/>
                <w:lang w:val="en-US"/>
              </w:rPr>
              <w:t>medicine</w:t>
            </w:r>
            <w:proofErr w:type="gramEnd"/>
            <w:r w:rsidRPr="00EF3C58">
              <w:rPr>
                <w:rFonts w:cs="Times New Roman" w:eastAsia="Times New Roman"/>
                <w:lang w:val="en-US"/>
              </w:rPr>
              <w:t xml:space="preserve"> rada</w:t>
            </w:r>
            <w:r w:rsidRPr="00EF3C58">
              <w:rPr>
                <w:rFonts w:cs="Times New Roman" w:eastAsia="Times New Roman"/>
                <w:i/>
                <w:lang w:val="en-US"/>
              </w:rPr>
              <w:t xml:space="preserve"> dr. Paladin Šušnjara</w:t>
            </w:r>
            <w:r w:rsidRPr="00EF3C58">
              <w:rPr>
                <w:rFonts w:cs="Times New Roman" w:eastAsia="Times New Roman"/>
                <w:lang w:val="en-US"/>
              </w:rPr>
              <w:t>, Sinj, OIB: 05432866336.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4.450,00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4.450,00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200.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PARADOX, d.o.o., Rijeka, OIB: 52477341273.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330,00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330,00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201.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Ivan Parlov, javni bilježnik, Zagreb, OIB: 46897954573.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6.841,25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6.841,25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202.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PASSAVANT IMPIANTI S.P.A., Novate Milanese, OIB: 83022428268.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2.504.390,88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2.504.390,88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203.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Mišo Perković, Obrt </w:t>
            </w:r>
            <w:r w:rsidRPr="00EF3C58">
              <w:rPr>
                <w:rFonts w:cs="Times New Roman" w:eastAsia="Times New Roman"/>
                <w:i/>
                <w:lang w:val="en-US"/>
              </w:rPr>
              <w:t>Šomi company</w:t>
            </w:r>
            <w:r w:rsidRPr="00EF3C58">
              <w:rPr>
                <w:rFonts w:cs="Times New Roman" w:eastAsia="Times New Roman"/>
                <w:lang w:val="en-US"/>
              </w:rPr>
              <w:t>, Lokva Rogoznica, OIB: 24024898545.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21.385,00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21.385,00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204.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Franka Petri-čević, Obrt </w:t>
            </w:r>
            <w:r w:rsidRPr="00EF3C58">
              <w:rPr>
                <w:rFonts w:cs="Times New Roman" w:eastAsia="Times New Roman"/>
                <w:i/>
                <w:lang w:val="en-US"/>
              </w:rPr>
              <w:t>MF</w:t>
            </w:r>
            <w:r w:rsidRPr="00EF3C58">
              <w:rPr>
                <w:rFonts w:cs="Times New Roman" w:eastAsia="Times New Roman"/>
                <w:lang w:val="en-US"/>
              </w:rPr>
              <w:t>, Tugare, OIB: 71039483657.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3.750,00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3.750,00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205.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PICOTRANS, </w:t>
            </w:r>
            <w:proofErr w:type="gramStart"/>
            <w:r w:rsidRPr="00EF3C58">
              <w:rPr>
                <w:rFonts w:cs="Times New Roman" w:eastAsia="Times New Roman"/>
                <w:lang w:val="en-US"/>
              </w:rPr>
              <w:t>do.o.,</w:t>
            </w:r>
            <w:proofErr w:type="gramEnd"/>
            <w:r w:rsidRPr="00EF3C58">
              <w:rPr>
                <w:rFonts w:cs="Times New Roman" w:eastAsia="Times New Roman"/>
                <w:lang w:val="en-US"/>
              </w:rPr>
              <w:t xml:space="preserve"> Sinj, OIB: 00415225518.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1.926,50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1.926,50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206.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PLAMA, </w:t>
            </w:r>
            <w:proofErr w:type="gramStart"/>
            <w:r w:rsidRPr="00EF3C58">
              <w:rPr>
                <w:rFonts w:cs="Times New Roman" w:eastAsia="Times New Roman"/>
                <w:lang w:val="en-US"/>
              </w:rPr>
              <w:t>do.o.,</w:t>
            </w:r>
            <w:proofErr w:type="gramEnd"/>
            <w:r w:rsidRPr="00EF3C58">
              <w:rPr>
                <w:rFonts w:cs="Times New Roman" w:eastAsia="Times New Roman"/>
                <w:lang w:val="en-US"/>
              </w:rPr>
              <w:t xml:space="preserve"> Split, OIB: 62132909666.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7.125,00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7.125,00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right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b/>
          <w:lang w:val="en-US"/>
        </w:rPr>
        <w:t>- 25 -</w:t>
      </w:r>
      <w:r w:rsidRPr="00EF3C58">
        <w:rPr>
          <w:rFonts w:cs="Times New Roman" w:eastAsia="Times New Roman"/>
          <w:lang w:val="en-US"/>
        </w:rPr>
        <w:t xml:space="preserve">                               </w:t>
      </w:r>
      <w:r w:rsidRPr="00EF3C58">
        <w:rPr>
          <w:rFonts w:cs="Times New Roman" w:eastAsia="Times New Roman"/>
          <w:b/>
          <w:lang w:val="en-US"/>
        </w:rPr>
        <w:t>Broj:  14. -St-1106/2015.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Red.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Ime/naziv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207.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PODUZEĆE ZA CESTE SPLIT, d.d., Dugopolje, OIB: 37901994151.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19.487,96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19.487,96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208.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POLIETILEN PARTNER, d.o.o., Šestano-vac, OIB: 67288202275.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127,50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127.50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209.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Bože Poljak, Sinj, OIB: 74322421914.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117.279,16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Tražbina iz radnog odnosa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210.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POLJOOPSKRBA MEĐUNA-RODNA TRGOVINA, d.o.o., Zagreb, OIB: 06928938729.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11.601,60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11.601,60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211.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PORSCHE LEASING, do.o. Zagreb, OIB: 90275854576.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104,60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104,60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212.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POSEBNI PROJEKT, do.o. Split, OIB: 55261748133.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16.150,00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16.150,00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213.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RAGUSA, d.d., Dbrovnik, OIB: 68907889567.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13.545,01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24.981,26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13.545,01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11.436,25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Dužnik/ neutemeljenost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214.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PROKION, </w:t>
            </w:r>
            <w:proofErr w:type="gramStart"/>
            <w:r w:rsidRPr="00EF3C58">
              <w:rPr>
                <w:rFonts w:cs="Times New Roman" w:eastAsia="Times New Roman"/>
                <w:lang w:val="en-US"/>
              </w:rPr>
              <w:t>doo.,</w:t>
            </w:r>
            <w:proofErr w:type="gramEnd"/>
            <w:r w:rsidRPr="00EF3C58">
              <w:rPr>
                <w:rFonts w:cs="Times New Roman" w:eastAsia="Times New Roman"/>
                <w:lang w:val="en-US"/>
              </w:rPr>
              <w:t xml:space="preserve"> Split, OIB: 20711407093.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85.665,22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85.665,22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215.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PROMET, d.o.o., Split, OIB: 13421314997.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48,00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48,00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right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b/>
          <w:lang w:val="en-US"/>
        </w:rPr>
        <w:t>- 26 -</w:t>
      </w:r>
      <w:r w:rsidRPr="00EF3C58">
        <w:rPr>
          <w:rFonts w:cs="Times New Roman" w:eastAsia="Times New Roman"/>
          <w:lang w:val="en-US"/>
        </w:rPr>
        <w:t xml:space="preserve">                               </w:t>
      </w:r>
      <w:r w:rsidRPr="00EF3C58">
        <w:rPr>
          <w:rFonts w:cs="Times New Roman" w:eastAsia="Times New Roman"/>
          <w:b/>
          <w:lang w:val="en-US"/>
        </w:rPr>
        <w:t>Broj:  14. -St-1106/2015.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Red.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Ime/naziv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216.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PRONING DHI, d.o.o., Zagreb, OIB: 37633620694.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217.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R-PIM, d.o.o., Strmec Samobo-rski, OIB: 38514700472.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4.857,50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4.857,50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218.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RAD, d.o.o., Drniš, OIB: 71304592430.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1.750,00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1.750,00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219.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Tomislav Radica, </w:t>
            </w:r>
            <w:r w:rsidRPr="00EF3C58">
              <w:rPr>
                <w:rFonts w:cs="Times New Roman" w:eastAsia="Times New Roman"/>
                <w:i/>
                <w:lang w:val="en-US"/>
              </w:rPr>
              <w:t>Obrt Sub</w:t>
            </w:r>
            <w:r w:rsidRPr="00EF3C58">
              <w:rPr>
                <w:rFonts w:cs="Times New Roman" w:eastAsia="Times New Roman"/>
                <w:lang w:val="en-US"/>
              </w:rPr>
              <w:t>, Split, OIB: 62079251511.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1.500,00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1.500,00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220.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Marijo Radilović, Obrt </w:t>
            </w:r>
            <w:r w:rsidRPr="00EF3C58">
              <w:rPr>
                <w:rFonts w:cs="Times New Roman" w:eastAsia="Times New Roman"/>
                <w:i/>
                <w:lang w:val="en-US"/>
              </w:rPr>
              <w:t>Pasike</w:t>
            </w:r>
            <w:r w:rsidRPr="00EF3C58">
              <w:rPr>
                <w:rFonts w:cs="Times New Roman" w:eastAsia="Times New Roman"/>
                <w:lang w:val="en-US"/>
              </w:rPr>
              <w:t>, Tugare, OIB: 90044678434.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46.099,71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46.099,71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221.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Mario Rašić, Obrt </w:t>
            </w:r>
            <w:r w:rsidRPr="00EF3C58">
              <w:rPr>
                <w:rFonts w:cs="Times New Roman" w:eastAsia="Times New Roman"/>
                <w:i/>
                <w:lang w:val="en-US"/>
              </w:rPr>
              <w:t>Rašić</w:t>
            </w:r>
            <w:r w:rsidRPr="00EF3C58">
              <w:rPr>
                <w:rFonts w:cs="Times New Roman" w:eastAsia="Times New Roman"/>
                <w:lang w:val="en-US"/>
              </w:rPr>
              <w:t>, Split, OIB: 89515431598.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2.625,00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2.625,00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222.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REPUBLIKA HRVATSKA, Ministarstvo zdravlja</w:t>
            </w:r>
            <w:proofErr w:type="gramStart"/>
            <w:r w:rsidRPr="00EF3C58">
              <w:rPr>
                <w:rFonts w:cs="Times New Roman" w:eastAsia="Times New Roman"/>
                <w:lang w:val="en-US"/>
              </w:rPr>
              <w:t>,Zagreb</w:t>
            </w:r>
            <w:proofErr w:type="gramEnd"/>
            <w:r w:rsidRPr="00EF3C58">
              <w:rPr>
                <w:rFonts w:cs="Times New Roman" w:eastAsia="Times New Roman"/>
                <w:lang w:val="en-US"/>
              </w:rPr>
              <w:t>, OIB: 52634238587.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10.465.302,</w:t>
            </w:r>
          </w:p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66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Odbaci-vanje.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223.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REPUBLIKA HRVATSKA, Ministarstvo fi-nancija, Zagreb OIB: 18683136487.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1.901.681,00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2.523.305,50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2.523.305,50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224.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RIVALITAS, d.o.o., Split, OIB: 13557954530.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86.999,01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86.999,01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right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b/>
          <w:lang w:val="en-US"/>
        </w:rPr>
        <w:t>- 27 -</w:t>
      </w:r>
      <w:r w:rsidRPr="00EF3C58">
        <w:rPr>
          <w:rFonts w:cs="Times New Roman" w:eastAsia="Times New Roman"/>
          <w:lang w:val="en-US"/>
        </w:rPr>
        <w:t xml:space="preserve">                               </w:t>
      </w:r>
      <w:r w:rsidRPr="00EF3C58">
        <w:rPr>
          <w:rFonts w:cs="Times New Roman" w:eastAsia="Times New Roman"/>
          <w:b/>
          <w:lang w:val="en-US"/>
        </w:rPr>
        <w:t>Broj:  14. -St-1106/2015.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Red.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Ime/naziv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225.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Ana Romac, javni bilježnik, Sinj, OIB: 10857582161.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9.567,35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9.567,35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226.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Frano Romac, Obrt </w:t>
            </w:r>
            <w:r w:rsidRPr="00EF3C58">
              <w:rPr>
                <w:rFonts w:cs="Times New Roman" w:eastAsia="Times New Roman"/>
                <w:i/>
                <w:lang w:val="en-US"/>
              </w:rPr>
              <w:t>Frano kop</w:t>
            </w:r>
            <w:r w:rsidRPr="00EF3C58">
              <w:rPr>
                <w:rFonts w:cs="Times New Roman" w:eastAsia="Times New Roman"/>
                <w:lang w:val="en-US"/>
              </w:rPr>
              <w:t>, Sinj, OIB: 96515709959.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227.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RRIF-PLUS, d.o.o., Zagreb, OIB: 18376805890.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36,00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36,00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228.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SARAĐEN, d.o.o., Stankovci, OIB: 59578167745.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20.167,51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20.167,51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229.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SBERBANK, d.d., Zagreb, OIB: 78427478595.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275.922,24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1.210.506,88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259,68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Razlučno pravo: 1.210.247,20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230.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Semmelrock Stein+Design, d.o.o., Ogulin, OIB: 42739970250.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46.254,00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46.254,00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231.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SECON HDGK, d.o.o., Zagreb, OIB: 73110852729.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4.250,00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4.250,00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232.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SG Leasing, d.o.o., Zagreb, OIB: 08745792574.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2.064.146,71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1.609.760,92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1.609.760,92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454.385,79 je vjerovn-iku vraćeni leasing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233.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SICHEM, d.o.o., Split, OIB: 99594401457.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373.505,71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373.505,</w:t>
            </w:r>
            <w:r w:rsidRPr="00EF3C58">
              <w:rPr>
                <w:rFonts w:cs="Times New Roman" w:eastAsia="Times New Roman"/>
                <w:sz w:val="22"/>
                <w:szCs w:val="22"/>
                <w:lang w:val="en-US"/>
              </w:rPr>
              <w:t>71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right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b/>
          <w:lang w:val="en-US"/>
        </w:rPr>
        <w:t>- 28 -</w:t>
      </w:r>
      <w:r w:rsidRPr="00EF3C58">
        <w:rPr>
          <w:rFonts w:cs="Times New Roman" w:eastAsia="Times New Roman"/>
          <w:lang w:val="en-US"/>
        </w:rPr>
        <w:t xml:space="preserve">                               </w:t>
      </w:r>
      <w:r w:rsidRPr="00EF3C58">
        <w:rPr>
          <w:rFonts w:cs="Times New Roman" w:eastAsia="Times New Roman"/>
          <w:b/>
          <w:lang w:val="en-US"/>
        </w:rPr>
        <w:t>Broj:  14. -St-1106/2015.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Red.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Ime/naziv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234.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SG-SPLITSKA BANKA, d.d., Split, </w:t>
            </w:r>
            <w:proofErr w:type="gramStart"/>
            <w:r w:rsidRPr="00EF3C58">
              <w:rPr>
                <w:rFonts w:cs="Times New Roman" w:eastAsia="Times New Roman"/>
                <w:lang w:val="en-US"/>
              </w:rPr>
              <w:t>OIB</w:t>
            </w:r>
            <w:proofErr w:type="gramEnd"/>
            <w:r w:rsidRPr="00EF3C58">
              <w:rPr>
                <w:rFonts w:cs="Times New Roman" w:eastAsia="Times New Roman"/>
                <w:lang w:val="en-US"/>
              </w:rPr>
              <w:t>: 69326397242.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1.326.913,10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71.371,77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71.371,77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4.060.017</w:t>
            </w:r>
            <w:proofErr w:type="gramStart"/>
            <w:r w:rsidRPr="00EF3C58">
              <w:rPr>
                <w:rFonts w:cs="Times New Roman" w:eastAsia="Times New Roman"/>
                <w:lang w:val="en-US"/>
              </w:rPr>
              <w:t>,57</w:t>
            </w:r>
            <w:proofErr w:type="gramEnd"/>
            <w:r w:rsidRPr="00EF3C58">
              <w:rPr>
                <w:rFonts w:cs="Times New Roman" w:eastAsia="Times New Roman"/>
                <w:lang w:val="en-US"/>
              </w:rPr>
              <w:t xml:space="preserve"> kuna je razlučno pravo.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235.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SPLITING, d.o.o., Split, OIB: 06280878935.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291.749,50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291.749,</w:t>
            </w:r>
            <w:r w:rsidRPr="00EF3C58">
              <w:rPr>
                <w:rFonts w:cs="Times New Roman" w:eastAsia="Times New Roman"/>
                <w:sz w:val="22"/>
                <w:szCs w:val="22"/>
                <w:lang w:val="en-US"/>
              </w:rPr>
              <w:t>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236.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SD ŽUPANIJA, Split, OIB: 40781519492.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956.043,97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956.043,</w:t>
            </w:r>
            <w:r w:rsidRPr="00EF3C58">
              <w:rPr>
                <w:rFonts w:cs="Times New Roman" w:eastAsia="Times New Roman"/>
                <w:sz w:val="22"/>
                <w:szCs w:val="22"/>
                <w:lang w:val="en-US"/>
              </w:rPr>
              <w:t>97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237.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SKDD, d.d., Zagreb, OIB: 64406809162.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6.882,07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9.723,33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9.723,33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238.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STRABAG, d.o.o., Zagreb, OIB: 74971361430.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75.239,42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68.087,67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68.087,67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239.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STRAŽEVAC, d.o.o., Sobra, OIB: 47941521917.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4.500,00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4.500,00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240.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STROJOPRO-MET ZAGREB, </w:t>
            </w:r>
            <w:proofErr w:type="gramStart"/>
            <w:r w:rsidRPr="00EF3C58">
              <w:rPr>
                <w:rFonts w:cs="Times New Roman" w:eastAsia="Times New Roman"/>
                <w:lang w:val="en-US"/>
              </w:rPr>
              <w:t>do.o.,</w:t>
            </w:r>
            <w:proofErr w:type="gramEnd"/>
            <w:r w:rsidRPr="00EF3C58">
              <w:rPr>
                <w:rFonts w:cs="Times New Roman" w:eastAsia="Times New Roman"/>
                <w:lang w:val="en-US"/>
              </w:rPr>
              <w:t xml:space="preserve"> Šenkovac, OIB: 97994010225.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74,06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74,06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241.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SUHAČ COMMERCE, d.o.o., Glavice, OIB: 86259621042.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53.925,09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53.925,09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242.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SUNCE OSIGURANJE, d.d., Zagreb, OIB: 12012147571.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4.437,74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4.437,74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right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b/>
          <w:lang w:val="en-US"/>
        </w:rPr>
        <w:t>- 29 -</w:t>
      </w:r>
      <w:r w:rsidRPr="00EF3C58">
        <w:rPr>
          <w:rFonts w:cs="Times New Roman" w:eastAsia="Times New Roman"/>
          <w:lang w:val="en-US"/>
        </w:rPr>
        <w:t xml:space="preserve">                               </w:t>
      </w:r>
      <w:r w:rsidRPr="00EF3C58">
        <w:rPr>
          <w:rFonts w:cs="Times New Roman" w:eastAsia="Times New Roman"/>
          <w:b/>
          <w:lang w:val="en-US"/>
        </w:rPr>
        <w:t>Broj:  14. -St-1106/2015.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Red.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Ime/naziv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243.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ŠAKAL, d.o.o., Sinj, OIB: 62454736226.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317,72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317.72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244.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Ilija Šarić, javni bilježnik, Split, OIB: 20682859885.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1.040,00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1.040,00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245.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Ivan Šipić, Obrt </w:t>
            </w:r>
            <w:r w:rsidRPr="00EF3C58">
              <w:rPr>
                <w:rFonts w:cs="Times New Roman" w:eastAsia="Times New Roman"/>
                <w:i/>
                <w:lang w:val="en-US"/>
              </w:rPr>
              <w:t>Sokol</w:t>
            </w:r>
            <w:r w:rsidRPr="00EF3C58">
              <w:rPr>
                <w:rFonts w:cs="Times New Roman" w:eastAsia="Times New Roman"/>
                <w:lang w:val="en-US"/>
              </w:rPr>
              <w:t>, Trilj, OIB: 05712147600.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7.021,92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7.021,92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246.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ŠPANDAU, </w:t>
            </w:r>
            <w:proofErr w:type="gramStart"/>
            <w:r w:rsidRPr="00EF3C58">
              <w:rPr>
                <w:rFonts w:cs="Times New Roman" w:eastAsia="Times New Roman"/>
                <w:lang w:val="en-US"/>
              </w:rPr>
              <w:t>do.o.,</w:t>
            </w:r>
            <w:proofErr w:type="gramEnd"/>
            <w:r w:rsidRPr="00EF3C58">
              <w:rPr>
                <w:rFonts w:cs="Times New Roman" w:eastAsia="Times New Roman"/>
                <w:lang w:val="en-US"/>
              </w:rPr>
              <w:t xml:space="preserve"> Sinj, OIB: 18020556957.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4.316,15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4.316,15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247.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ŠVENDA- TARMANN CHEME, d.o.o., Prelog, OIB: 12443607100.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2.158,90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2.158,90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248.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T &amp; B, d.o.o., Hrvace, OIB: 84546649259.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1.321,25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1.321,25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249.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Slavko Tadić, Obrt </w:t>
            </w:r>
            <w:r w:rsidRPr="00EF3C58">
              <w:rPr>
                <w:rFonts w:cs="Times New Roman" w:eastAsia="Times New Roman"/>
                <w:i/>
                <w:lang w:val="en-US"/>
              </w:rPr>
              <w:t>Isi dijamant</w:t>
            </w:r>
            <w:r w:rsidRPr="00EF3C58">
              <w:rPr>
                <w:rFonts w:cs="Times New Roman" w:eastAsia="Times New Roman"/>
                <w:lang w:val="en-US"/>
              </w:rPr>
              <w:t>, Hrvace, OIB: 48771932222.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3.300,00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3.300,00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250.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TAHO-ST, d.o.o., Solin, OIB: 96320385428.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5.167,18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5.167,18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251.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TAMA TRADE, d.o.o., Split, OIB: 06903403573.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3.449,16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3.449,16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252.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Tehnoxgroup Hrvatska, d.o.o., Zagreb, OIB: 31826907316.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49.627,68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50.781,93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50.781,93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right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b/>
          <w:lang w:val="en-US"/>
        </w:rPr>
        <w:t>- 30 -</w:t>
      </w:r>
      <w:r w:rsidRPr="00EF3C58">
        <w:rPr>
          <w:rFonts w:cs="Times New Roman" w:eastAsia="Times New Roman"/>
          <w:lang w:val="en-US"/>
        </w:rPr>
        <w:t xml:space="preserve">                               </w:t>
      </w:r>
      <w:r w:rsidRPr="00EF3C58">
        <w:rPr>
          <w:rFonts w:cs="Times New Roman" w:eastAsia="Times New Roman"/>
          <w:b/>
          <w:lang w:val="en-US"/>
        </w:rPr>
        <w:t>Broj:  14. -St-1106/2015.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Red.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Ime/naziv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253.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TECH CONSULT, d.o.o., Varaždin, OIB: 13532840968.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4.237,50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4.237,50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254.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TEHNOMATE-RIJAL, d.o.o., Sinj, OIB: 00186927774.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86.789,69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225.467,20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86.789,69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138.677,51 je izvan roka i odbačeno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255.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TEKO, d.o.o., Šibenik, OIB: 93957456478.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2.226,25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2.226,25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256.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TENZOR, d.o.o., Solin, OIB: 38868602895.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5.625,00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5.625,00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257.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TEPIH- CENTAR, d.o.o., Zagreb, OIB: 82118227192.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3.480,50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3.480,50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258.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TERMIN, d.o.o., Glavina Donja, OIB: 54229813516.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0,01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0,01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259.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TERRA JASKA, d.o.o., Strmec S., OIB: 81184470570.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3.905,06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3.905,06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260.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TIM - KUŠAN, d.o.o., Zagreb, OIB: 02861692008.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4.338,49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4.338,49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261.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TIMONT, d.o.o., Trogir, OIB: 04115350526.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10.763,98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10.763,98 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right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b/>
          <w:lang w:val="en-US"/>
        </w:rPr>
        <w:t>- 31 -</w:t>
      </w:r>
      <w:r w:rsidRPr="00EF3C58">
        <w:rPr>
          <w:rFonts w:cs="Times New Roman" w:eastAsia="Times New Roman"/>
          <w:lang w:val="en-US"/>
        </w:rPr>
        <w:t xml:space="preserve">                               </w:t>
      </w:r>
      <w:r w:rsidRPr="00EF3C58">
        <w:rPr>
          <w:rFonts w:cs="Times New Roman" w:eastAsia="Times New Roman"/>
          <w:b/>
          <w:lang w:val="en-US"/>
        </w:rPr>
        <w:t>Broj:  14. -St-1106/2015.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Red.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Ime/naziv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262.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Transport beton LUBINA, d.o.o., Knin, OIB: 87910130484.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6.484,38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6.484,38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263.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TRLIN, d.o.o., Split, OIB: 83381942673.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3.977,50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3.977,50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264.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Tvornica limene ambalaže, d.d., u stečaju, Vela Luka, OIB: 11142559388.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888,16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888,16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265.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Udruga </w:t>
            </w:r>
            <w:r w:rsidRPr="00EF3C58">
              <w:rPr>
                <w:rFonts w:cs="Times New Roman" w:eastAsia="Times New Roman"/>
                <w:i/>
                <w:lang w:val="en-US"/>
              </w:rPr>
              <w:t>Stari zanati Sinj</w:t>
            </w:r>
            <w:r w:rsidRPr="00EF3C58">
              <w:rPr>
                <w:rFonts w:cs="Times New Roman" w:eastAsia="Times New Roman"/>
                <w:lang w:val="en-US"/>
              </w:rPr>
              <w:t>, Sinj, OIB: 23688152566.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266.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Pave Ugrin, Obrt </w:t>
            </w:r>
            <w:r w:rsidRPr="00EF3C58">
              <w:rPr>
                <w:rFonts w:cs="Times New Roman" w:eastAsia="Times New Roman"/>
                <w:i/>
                <w:lang w:val="en-US"/>
              </w:rPr>
              <w:t>Guming</w:t>
            </w:r>
            <w:r w:rsidRPr="00EF3C58">
              <w:rPr>
                <w:rFonts w:cs="Times New Roman" w:eastAsia="Times New Roman"/>
                <w:lang w:val="en-US"/>
              </w:rPr>
              <w:t>, Trogir, OIB: 11249979303.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123,00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123,00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267.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Uni credit lea-sing Croatia, d.o.o., Zagreb, OIB: 18736141210.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114.650,78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103.290,18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103.290,</w:t>
            </w:r>
            <w:r w:rsidRPr="00EF3C58">
              <w:rPr>
                <w:rFonts w:cs="Times New Roman" w:eastAsia="Times New Roman"/>
                <w:sz w:val="22"/>
                <w:szCs w:val="22"/>
                <w:lang w:val="en-US"/>
              </w:rPr>
              <w:t>18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268.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UNITED NATIONS CHILDRENS FUND, Zagreb, OIB: 18282095247.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828,00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828,00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269.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UNIVERZAL, d.o.o., Zagreb, OIB: 79045452342.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27.292,70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27.292,70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270.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V.V.V.V. BLAJIĆ, d.o.o.</w:t>
            </w:r>
            <w:proofErr w:type="gramStart"/>
            <w:r w:rsidRPr="00EF3C58">
              <w:rPr>
                <w:rFonts w:cs="Times New Roman" w:eastAsia="Times New Roman"/>
                <w:lang w:val="en-US"/>
              </w:rPr>
              <w:t>,  Sinj</w:t>
            </w:r>
            <w:proofErr w:type="gramEnd"/>
            <w:r w:rsidRPr="00EF3C58">
              <w:rPr>
                <w:rFonts w:cs="Times New Roman" w:eastAsia="Times New Roman"/>
                <w:lang w:val="en-US"/>
              </w:rPr>
              <w:t>, OIB: 02367636550.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562,50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562,50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right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b/>
          <w:lang w:val="en-US"/>
        </w:rPr>
        <w:t>- 32 -</w:t>
      </w:r>
      <w:r w:rsidRPr="00EF3C58">
        <w:rPr>
          <w:rFonts w:cs="Times New Roman" w:eastAsia="Times New Roman"/>
          <w:lang w:val="en-US"/>
        </w:rPr>
        <w:t xml:space="preserve">                               </w:t>
      </w:r>
      <w:r w:rsidRPr="00EF3C58">
        <w:rPr>
          <w:rFonts w:cs="Times New Roman" w:eastAsia="Times New Roman"/>
          <w:b/>
          <w:lang w:val="en-US"/>
        </w:rPr>
        <w:t>Broj:  14. -St-1106/2015.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Red.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Ime/naziv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271.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VATRO-PROMET, d.o.o., Lučko,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OIB: 57189591567.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56,25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56,25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272.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VB LEASING, d.o.o., Zagreb, OIB: 55525619967.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2.156.055,75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148.115,99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148.115,</w:t>
            </w:r>
            <w:r w:rsidRPr="00EF3C58">
              <w:rPr>
                <w:rFonts w:cs="Times New Roman" w:eastAsia="Times New Roman"/>
                <w:sz w:val="22"/>
                <w:szCs w:val="22"/>
                <w:lang w:val="en-US"/>
              </w:rPr>
              <w:t>99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U preosta-lom dijelu je izlučno pravo.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273.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VELMOT, d.o.o., Sinj, OIB: 92093249106.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3.551,62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3.551,62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274.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VINTIJAN, d.o.o., Pula, OIB: 34299735778.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378.381,72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378.381,</w:t>
            </w:r>
            <w:r w:rsidRPr="00EF3C58">
              <w:rPr>
                <w:rFonts w:cs="Times New Roman" w:eastAsia="Times New Roman"/>
                <w:sz w:val="22"/>
                <w:szCs w:val="22"/>
                <w:lang w:val="en-US"/>
              </w:rPr>
              <w:t>72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275.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VIŠIĆ i PARTNERI, j.t.d., Šibenik, OIB: 81742785904.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34.725,00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34.725,00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276.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Ivan Vitić, Obrt </w:t>
            </w:r>
            <w:r w:rsidRPr="00EF3C58">
              <w:rPr>
                <w:rFonts w:cs="Times New Roman" w:eastAsia="Times New Roman"/>
                <w:i/>
                <w:lang w:val="en-US"/>
              </w:rPr>
              <w:t>Mesnice Vitić</w:t>
            </w:r>
            <w:r w:rsidRPr="00EF3C58">
              <w:rPr>
                <w:rFonts w:cs="Times New Roman" w:eastAsia="Times New Roman"/>
                <w:lang w:val="en-US"/>
              </w:rPr>
              <w:t>, Sinj, OIB: 26102173286.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66.951,39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66.951,39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277.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VODA MLJET, d.o.o., Babino Polje, OIB: 00439628164.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213.590,68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213.590,</w:t>
            </w:r>
            <w:r w:rsidRPr="00EF3C58">
              <w:rPr>
                <w:rFonts w:cs="Times New Roman" w:eastAsia="Times New Roman"/>
                <w:sz w:val="22"/>
                <w:szCs w:val="22"/>
                <w:lang w:val="en-US"/>
              </w:rPr>
              <w:t>68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278.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VODOINSTA-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LACIJA, d.o.o., Zadar, OIB: 57403791680.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20.000,00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20.000,00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279.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VODOPRIVREDA IMOTSKI, d.d., u stečaju, Imotski, OIB: 00951837547.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14.496,56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14.496,56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right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b/>
          <w:lang w:val="en-US"/>
        </w:rPr>
        <w:t>- 33 -</w:t>
      </w:r>
      <w:r w:rsidRPr="00EF3C58">
        <w:rPr>
          <w:rFonts w:cs="Times New Roman" w:eastAsia="Times New Roman"/>
          <w:lang w:val="en-US"/>
        </w:rPr>
        <w:t xml:space="preserve">                               </w:t>
      </w:r>
      <w:r w:rsidRPr="00EF3C58">
        <w:rPr>
          <w:rFonts w:cs="Times New Roman" w:eastAsia="Times New Roman"/>
          <w:b/>
          <w:lang w:val="en-US"/>
        </w:rPr>
        <w:t>Broj:  14. -St-1106/2015.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Red.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Ime/naziv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280.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VODOPRIVREDA SPLIT, d.d., Solin, OIB: 91694259484.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1.970.547,59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554.576,17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554.576,</w:t>
            </w:r>
            <w:r w:rsidRPr="00EF3C58">
              <w:rPr>
                <w:rFonts w:cs="Times New Roman" w:eastAsia="Times New Roman"/>
                <w:sz w:val="22"/>
                <w:szCs w:val="22"/>
                <w:lang w:val="en-US"/>
              </w:rPr>
              <w:t>17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281.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VODOVOD DUBROVNIK, d.o.o., Dubro-vnik, OIB: 00862047577.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534.991,83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534.991,</w:t>
            </w:r>
            <w:r w:rsidRPr="00EF3C58">
              <w:rPr>
                <w:rFonts w:cs="Times New Roman" w:eastAsia="Times New Roman"/>
                <w:sz w:val="22"/>
                <w:szCs w:val="22"/>
                <w:lang w:val="en-US"/>
              </w:rPr>
              <w:t>83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282.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Vodovod i kana-lizacija, d.o.o., Split, OIB: 56826138353.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472.890,56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472.890,</w:t>
            </w:r>
            <w:r w:rsidRPr="00EF3C58">
              <w:rPr>
                <w:rFonts w:cs="Times New Roman" w:eastAsia="Times New Roman"/>
                <w:sz w:val="22"/>
                <w:szCs w:val="22"/>
                <w:lang w:val="en-US"/>
              </w:rPr>
              <w:t>56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283.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Vodovod i odvodnja cetinske krajine, d.o.o., Sinj, </w:t>
            </w:r>
            <w:r w:rsidRPr="00EF3C58">
              <w:rPr>
                <w:rFonts w:cs="Times New Roman" w:eastAsia="Times New Roman"/>
                <w:sz w:val="22"/>
                <w:szCs w:val="22"/>
                <w:lang w:val="en-US"/>
              </w:rPr>
              <w:t>OIB:</w:t>
            </w:r>
            <w:r w:rsidRPr="00EF3C58">
              <w:rPr>
                <w:rFonts w:cs="Times New Roman" w:eastAsia="Times New Roman"/>
                <w:lang w:val="en-US"/>
              </w:rPr>
              <w:t xml:space="preserve"> 81685682389.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7.301,91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7.301,91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284.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VODOVOD I ODVODNJA, d.o.o., Šibenik, OIB: 26251326399.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174.551.78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174.551,</w:t>
            </w:r>
            <w:r w:rsidRPr="00EF3C58">
              <w:rPr>
                <w:rFonts w:cs="Times New Roman" w:eastAsia="Times New Roman"/>
                <w:sz w:val="22"/>
                <w:szCs w:val="22"/>
                <w:lang w:val="en-US"/>
              </w:rPr>
              <w:t>78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285.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VODOVOD PULA, d.o.o., Pula, OIB: 19798348108.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1.062,50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1.062,50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286.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VODOVOD, d.o.o., Blato, OIB: 25167296962.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318,76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318,76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287.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VOLJAK, d.o.o., Primošten, OIB: 36906726596.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11.221,38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11.221,38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288.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VRSA TRADE, d.o.o., Split, OIB: 92449240781.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24.900,00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24.900,00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right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b/>
          <w:lang w:val="en-US"/>
        </w:rPr>
        <w:t>- 34 -</w:t>
      </w:r>
      <w:r w:rsidRPr="00EF3C58">
        <w:rPr>
          <w:rFonts w:cs="Times New Roman" w:eastAsia="Times New Roman"/>
          <w:lang w:val="en-US"/>
        </w:rPr>
        <w:t xml:space="preserve">                               </w:t>
      </w:r>
      <w:r w:rsidRPr="00EF3C58">
        <w:rPr>
          <w:rFonts w:cs="Times New Roman" w:eastAsia="Times New Roman"/>
          <w:b/>
          <w:lang w:val="en-US"/>
        </w:rPr>
        <w:t>Broj:  14. -St-1106/2015.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Red.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Ime/naziv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289.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i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Goran Vukas, Obrt </w:t>
            </w:r>
            <w:r w:rsidRPr="00EF3C58">
              <w:rPr>
                <w:rFonts w:cs="Times New Roman" w:eastAsia="Times New Roman"/>
                <w:i/>
                <w:lang w:val="en-US"/>
              </w:rPr>
              <w:t>Termoinsta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gramStart"/>
            <w:r w:rsidRPr="00EF3C58">
              <w:rPr>
                <w:rFonts w:cs="Times New Roman" w:eastAsia="Times New Roman"/>
                <w:i/>
                <w:lang w:val="en-US"/>
              </w:rPr>
              <w:t>later</w:t>
            </w:r>
            <w:proofErr w:type="gramEnd"/>
            <w:r w:rsidRPr="00EF3C58">
              <w:rPr>
                <w:rFonts w:cs="Times New Roman" w:eastAsia="Times New Roman"/>
                <w:lang w:val="en-US"/>
              </w:rPr>
              <w:t>, Trilj,OIB: 32032452630.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3.899,00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3.899,00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290.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VUKONIĆ, d.o.o., Križevci, OIB: 19000710240.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6.388,34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6.388,34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291.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Damir Vukov, </w:t>
            </w:r>
            <w:r w:rsidRPr="00EF3C58">
              <w:rPr>
                <w:rFonts w:cs="Times New Roman" w:eastAsia="Times New Roman"/>
                <w:i/>
                <w:lang w:val="en-US"/>
              </w:rPr>
              <w:t xml:space="preserve">Obrt V. 4 A, </w:t>
            </w:r>
            <w:r w:rsidRPr="00EF3C58">
              <w:rPr>
                <w:rFonts w:cs="Times New Roman" w:eastAsia="Times New Roman"/>
                <w:lang w:val="en-US"/>
              </w:rPr>
              <w:t>Split, OIB: 89953770225.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2.250,10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2.250,10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292.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WELLMAX, d.o.o., Split, OIB: 94608546102.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195,25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195,25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293.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Viener osigura-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nje Vienna Insu-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gramStart"/>
            <w:r w:rsidRPr="00EF3C58">
              <w:rPr>
                <w:rFonts w:cs="Times New Roman" w:eastAsia="Times New Roman"/>
                <w:lang w:val="en-US"/>
              </w:rPr>
              <w:t>rance</w:t>
            </w:r>
            <w:proofErr w:type="gramEnd"/>
            <w:r w:rsidRPr="00EF3C58">
              <w:rPr>
                <w:rFonts w:cs="Times New Roman" w:eastAsia="Times New Roman"/>
                <w:lang w:val="en-US"/>
              </w:rPr>
              <w:t xml:space="preserve"> Group, d.d., Zagreb, OIB: 52848403362.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15.095,00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15.095,00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294.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ZAGREB-BETON PRO-JEKT, d.o.o., Sesvetski Kraljevec, OIB: 09684622951.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154.991,26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154.991,</w:t>
            </w:r>
            <w:r w:rsidRPr="00EF3C58">
              <w:rPr>
                <w:rFonts w:cs="Times New Roman" w:eastAsia="Times New Roman"/>
                <w:sz w:val="22"/>
                <w:szCs w:val="22"/>
                <w:lang w:val="en-US"/>
              </w:rPr>
              <w:t>26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295.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ZAGREBAČKA BANKA, d.d., Zagreb, OIB: 92963223473.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36.514,45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104.547,73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104.547,</w:t>
            </w:r>
            <w:r w:rsidRPr="00EF3C58">
              <w:rPr>
                <w:rFonts w:cs="Times New Roman" w:eastAsia="Times New Roman"/>
                <w:sz w:val="22"/>
                <w:szCs w:val="22"/>
                <w:lang w:val="en-US"/>
              </w:rPr>
              <w:t>73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296.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Zavod za istraži-vanje i razvoj sigurnosti, </w:t>
            </w:r>
            <w:proofErr w:type="gramStart"/>
            <w:r w:rsidRPr="00EF3C58">
              <w:rPr>
                <w:rFonts w:cs="Times New Roman" w:eastAsia="Times New Roman"/>
                <w:lang w:val="en-US"/>
              </w:rPr>
              <w:t>do.o.,</w:t>
            </w:r>
            <w:proofErr w:type="gramEnd"/>
            <w:r w:rsidRPr="00EF3C58">
              <w:rPr>
                <w:rFonts w:cs="Times New Roman" w:eastAsia="Times New Roman"/>
                <w:lang w:val="en-US"/>
              </w:rPr>
              <w:t xml:space="preserve"> Zagreb, OIB: 05494093403.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327,50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327,50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right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b/>
          <w:lang w:val="en-US"/>
        </w:rPr>
        <w:t>- 35 -</w:t>
      </w:r>
      <w:r w:rsidRPr="00EF3C58">
        <w:rPr>
          <w:rFonts w:cs="Times New Roman" w:eastAsia="Times New Roman"/>
          <w:lang w:val="en-US"/>
        </w:rPr>
        <w:t xml:space="preserve">                               </w:t>
      </w:r>
      <w:r w:rsidRPr="00EF3C58">
        <w:rPr>
          <w:rFonts w:cs="Times New Roman" w:eastAsia="Times New Roman"/>
          <w:b/>
          <w:lang w:val="en-US"/>
        </w:rPr>
        <w:t>Broj:  14. -St-1106/2015.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Red.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Ime/naziv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297.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Zavod za javno zdravstvo Šibe-nsko Kninske županije,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Šibenik OIB: 84082732674.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2.020,00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2.020,00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298.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ZVONKO GRADNJA </w:t>
            </w:r>
            <w:proofErr w:type="gramStart"/>
            <w:r w:rsidRPr="00EF3C58">
              <w:rPr>
                <w:rFonts w:cs="Times New Roman" w:eastAsia="Times New Roman"/>
                <w:lang w:val="en-US"/>
              </w:rPr>
              <w:t>doo.,</w:t>
            </w:r>
            <w:proofErr w:type="gramEnd"/>
            <w:r w:rsidRPr="00EF3C58">
              <w:rPr>
                <w:rFonts w:cs="Times New Roman" w:eastAsia="Times New Roman"/>
                <w:lang w:val="en-US"/>
              </w:rPr>
              <w:t xml:space="preserve"> Split, OIB: 33506889517.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2.714,30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2.714,30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299.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Petar Žanko, javni bilježnik Trogir, OIB: 28652704371.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2.287,50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2.287,50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300.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Jakša Žitko, Obrt Jakša Žitko, Split, OIB: 26327549287.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821,66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821,66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301.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ŽUPANIJSKE CESTE SPLIT, d.o.o., Split, OIB: 44118999421.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10.319,00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10.758,22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10.758,22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302.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Hrvatske auto-ceste, d.o.o., Zagreb, OIB: 57500462912.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260,12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260,12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303.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INSTITUT IGH, d.d., Zagreb, OIB: 79766124714.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12.617,95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12.617,95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Dužnik/tražbina se ne odnosi na Dužnika.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304.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VIP-net, d.o.o., Zagreb, OIB: 29524210204.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19.887,22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19.887,22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 xml:space="preserve">Dužnik/ obveza predsteč. </w:t>
            </w:r>
            <w:proofErr w:type="gramStart"/>
            <w:r w:rsidRPr="00EF3C58">
              <w:rPr>
                <w:rFonts w:cs="Times New Roman" w:eastAsia="Times New Roman"/>
                <w:lang w:val="en-US"/>
              </w:rPr>
              <w:t>mase</w:t>
            </w:r>
            <w:proofErr w:type="gramEnd"/>
            <w:r w:rsidRPr="00EF3C58">
              <w:rPr>
                <w:rFonts w:cs="Times New Roman" w:eastAsia="Times New Roman"/>
                <w:lang w:val="en-US"/>
              </w:rPr>
              <w:t>.</w:t>
            </w:r>
          </w:p>
        </w:tc>
      </w:tr>
    </w:tbl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right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b/>
          <w:lang w:val="en-US"/>
        </w:rPr>
        <w:t>- 36 -</w:t>
      </w:r>
      <w:r w:rsidRPr="00EF3C58">
        <w:rPr>
          <w:rFonts w:cs="Times New Roman" w:eastAsia="Times New Roman"/>
          <w:lang w:val="en-US"/>
        </w:rPr>
        <w:t xml:space="preserve">                               </w:t>
      </w:r>
      <w:r w:rsidRPr="00EF3C58">
        <w:rPr>
          <w:rFonts w:cs="Times New Roman" w:eastAsia="Times New Roman"/>
          <w:b/>
          <w:lang w:val="en-US"/>
        </w:rPr>
        <w:t>Broj:  14. -St-1106/2015.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Red.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Ime/naziv</w:t>
            </w:r>
          </w:p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EF3C5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305.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POLJUD VILE, d.o.o., Split, OIB: 88953373589.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1.209.617,80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1.209.617,80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Dužnik/ustupljeno Gradu Šibeniku</w:t>
            </w:r>
          </w:p>
        </w:tc>
      </w:tr>
      <w:tr w:rsidTr="00EF3C58" w:rsidR="00EF3C58" w:rsidRPr="00EF3C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306.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EF3C58" w:rsidP="00EF3C58" w:rsidR="00EF3C58" w:rsidRPr="00EF3C58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HRVATSKE VODE, Zagreb, OIB: 28921383001.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7.966,39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EF3C58" w:rsidP="00EF3C58" w:rsidR="00EF3C58" w:rsidRPr="00EF3C58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EF3C58">
              <w:rPr>
                <w:rFonts w:cs="Times New Roman" w:eastAsia="Times New Roman"/>
                <w:lang w:val="en-US"/>
              </w:rPr>
              <w:t>Izvan roka/odbačena.</w:t>
            </w:r>
          </w:p>
        </w:tc>
      </w:tr>
    </w:tbl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b/>
          <w:lang w:val="en-US"/>
        </w:rPr>
        <w:t>II</w:t>
      </w:r>
      <w:proofErr w:type="gramStart"/>
      <w:r w:rsidRPr="00EF3C58">
        <w:rPr>
          <w:rFonts w:cs="Times New Roman" w:eastAsia="Times New Roman"/>
          <w:b/>
          <w:lang w:val="en-US"/>
        </w:rPr>
        <w:t>/</w:t>
      </w:r>
      <w:r w:rsidRPr="00EF3C58">
        <w:rPr>
          <w:rFonts w:cs="Times New Roman" w:eastAsia="Times New Roman"/>
          <w:lang w:val="en-US"/>
        </w:rPr>
        <w:t xml:space="preserve">  Utvrđuje</w:t>
      </w:r>
      <w:proofErr w:type="gramEnd"/>
      <w:r w:rsidRPr="00EF3C58">
        <w:rPr>
          <w:rFonts w:cs="Times New Roman" w:eastAsia="Times New Roman"/>
          <w:lang w:val="en-US"/>
        </w:rPr>
        <w:t xml:space="preserve"> se kako je osporene tražbine vjerovnika iz točke I/ izrijeke ovog rješenja i u osporenim iznosima – osporio Dužnik i to kako slijedi: 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lang w:val="en-US"/>
        </w:rPr>
        <w:t xml:space="preserve">Vjerovniku pod rednim brojem: </w:t>
      </w:r>
      <w:proofErr w:type="gramStart"/>
      <w:r w:rsidRPr="00EF3C58">
        <w:rPr>
          <w:rFonts w:cs="Times New Roman" w:eastAsia="Times New Roman"/>
          <w:lang w:val="en-US"/>
        </w:rPr>
        <w:t>2.,</w:t>
      </w:r>
      <w:proofErr w:type="gramEnd"/>
      <w:r w:rsidRPr="00EF3C58">
        <w:rPr>
          <w:rFonts w:cs="Times New Roman" w:eastAsia="Times New Roman"/>
          <w:lang w:val="en-US"/>
        </w:rPr>
        <w:t xml:space="preserve"> ABES, d.o.o., Split, osporen je iznos od: 964.488,34 kune a iz razloga neutemeljenosti ovog osporenog iznosa tražbine a u dodatnom obrazloženju osporavanja iz podneska Dužnika od 28. </w:t>
      </w:r>
      <w:proofErr w:type="gramStart"/>
      <w:r w:rsidRPr="00EF3C58">
        <w:rPr>
          <w:rFonts w:cs="Times New Roman" w:eastAsia="Times New Roman"/>
          <w:lang w:val="en-US"/>
        </w:rPr>
        <w:t>siječnja</w:t>
      </w:r>
      <w:proofErr w:type="gramEnd"/>
      <w:r w:rsidRPr="00EF3C58">
        <w:rPr>
          <w:rFonts w:cs="Times New Roman" w:eastAsia="Times New Roman"/>
          <w:lang w:val="en-US"/>
        </w:rPr>
        <w:t xml:space="preserve"> (01. veljače) 2016. </w:t>
      </w:r>
      <w:proofErr w:type="gramStart"/>
      <w:r w:rsidRPr="00EF3C58">
        <w:rPr>
          <w:rFonts w:cs="Times New Roman" w:eastAsia="Times New Roman"/>
          <w:lang w:val="en-US"/>
        </w:rPr>
        <w:t>godine</w:t>
      </w:r>
      <w:proofErr w:type="gramEnd"/>
      <w:r w:rsidRPr="00EF3C58">
        <w:rPr>
          <w:rFonts w:cs="Times New Roman" w:eastAsia="Times New Roman"/>
          <w:lang w:val="en-US"/>
        </w:rPr>
        <w:t xml:space="preserve">, Dužnik obrazlaže osporavanje i time što je ovaj osporeni iznos tražbine podmiren Ugovorom o ustupanja potraživanja, cesiojom br.: C-154/15 od 04. 05. 2015. </w:t>
      </w:r>
      <w:proofErr w:type="gramStart"/>
      <w:r w:rsidRPr="00EF3C58">
        <w:rPr>
          <w:rFonts w:cs="Times New Roman" w:eastAsia="Times New Roman"/>
          <w:lang w:val="en-US"/>
        </w:rPr>
        <w:t>godine</w:t>
      </w:r>
      <w:proofErr w:type="gramEnd"/>
      <w:r w:rsidRPr="00EF3C58">
        <w:rPr>
          <w:rFonts w:cs="Times New Roman" w:eastAsia="Times New Roman"/>
          <w:lang w:val="en-US"/>
        </w:rPr>
        <w:t xml:space="preserve"> u korist trgovačkog društva POLJUD VILE, d.o.o.;  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lang w:val="en-US"/>
        </w:rPr>
        <w:t xml:space="preserve">Vjerovniku pod rednim brojem: </w:t>
      </w:r>
      <w:proofErr w:type="gramStart"/>
      <w:r w:rsidRPr="00EF3C58">
        <w:rPr>
          <w:rFonts w:cs="Times New Roman" w:eastAsia="Times New Roman"/>
          <w:lang w:val="en-US"/>
        </w:rPr>
        <w:t>33.,</w:t>
      </w:r>
      <w:proofErr w:type="gramEnd"/>
      <w:r w:rsidRPr="00EF3C58">
        <w:rPr>
          <w:rFonts w:cs="Times New Roman" w:eastAsia="Times New Roman"/>
          <w:lang w:val="en-US"/>
        </w:rPr>
        <w:t xml:space="preserve"> BRODOMERKUR, d.d., Split, osporen je iznos od: 24.168,93 kune a iz razloga što se osporeni iznos tražbine ne odnosi na Dužnika a isto to Dužnik navodi i u dodatnom obrazloženju osporavanja iz podneska Dužnika od 28. </w:t>
      </w:r>
      <w:proofErr w:type="gramStart"/>
      <w:r w:rsidRPr="00EF3C58">
        <w:rPr>
          <w:rFonts w:cs="Times New Roman" w:eastAsia="Times New Roman"/>
          <w:lang w:val="en-US"/>
        </w:rPr>
        <w:t>siječnja</w:t>
      </w:r>
      <w:proofErr w:type="gramEnd"/>
      <w:r w:rsidRPr="00EF3C58">
        <w:rPr>
          <w:rFonts w:cs="Times New Roman" w:eastAsia="Times New Roman"/>
          <w:lang w:val="en-US"/>
        </w:rPr>
        <w:t xml:space="preserve"> (01. veljače) 2016. </w:t>
      </w:r>
      <w:proofErr w:type="gramStart"/>
      <w:r w:rsidRPr="00EF3C58">
        <w:rPr>
          <w:rFonts w:cs="Times New Roman" w:eastAsia="Times New Roman"/>
          <w:lang w:val="en-US"/>
        </w:rPr>
        <w:t>godine</w:t>
      </w:r>
      <w:proofErr w:type="gramEnd"/>
      <w:r w:rsidRPr="00EF3C58">
        <w:rPr>
          <w:rFonts w:cs="Times New Roman" w:eastAsia="Times New Roman"/>
          <w:lang w:val="en-US"/>
        </w:rPr>
        <w:t xml:space="preserve">;  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lang w:val="en-US"/>
        </w:rPr>
        <w:t xml:space="preserve">Vjerovniku pod rednim brojem: </w:t>
      </w:r>
      <w:proofErr w:type="gramStart"/>
      <w:r w:rsidRPr="00EF3C58">
        <w:rPr>
          <w:rFonts w:cs="Times New Roman" w:eastAsia="Times New Roman"/>
          <w:lang w:val="en-US"/>
        </w:rPr>
        <w:t>213.,</w:t>
      </w:r>
      <w:proofErr w:type="gramEnd"/>
      <w:r w:rsidRPr="00EF3C58">
        <w:rPr>
          <w:rFonts w:cs="Times New Roman" w:eastAsia="Times New Roman"/>
          <w:lang w:val="en-US"/>
        </w:rPr>
        <w:t xml:space="preserve"> PGM RAGUSA, d.d., Dubrovnik, osporen je iznos od: 11.436,25 kune a iz razloga neutemeljenosti ovog osporenog iznosa tražbine a u dodatnom obrazloženju osporavanja iz podneska Dužnika od 28. </w:t>
      </w:r>
      <w:proofErr w:type="gramStart"/>
      <w:r w:rsidRPr="00EF3C58">
        <w:rPr>
          <w:rFonts w:cs="Times New Roman" w:eastAsia="Times New Roman"/>
          <w:lang w:val="en-US"/>
        </w:rPr>
        <w:t>siječnja</w:t>
      </w:r>
      <w:proofErr w:type="gramEnd"/>
      <w:r w:rsidRPr="00EF3C58">
        <w:rPr>
          <w:rFonts w:cs="Times New Roman" w:eastAsia="Times New Roman"/>
          <w:lang w:val="en-US"/>
        </w:rPr>
        <w:t xml:space="preserve"> (01. veljače) 2016. </w:t>
      </w:r>
      <w:proofErr w:type="gramStart"/>
      <w:r w:rsidRPr="00EF3C58">
        <w:rPr>
          <w:rFonts w:cs="Times New Roman" w:eastAsia="Times New Roman"/>
          <w:lang w:val="en-US"/>
        </w:rPr>
        <w:t>godine</w:t>
      </w:r>
      <w:proofErr w:type="gramEnd"/>
      <w:r w:rsidRPr="00EF3C58">
        <w:rPr>
          <w:rFonts w:cs="Times New Roman" w:eastAsia="Times New Roman"/>
          <w:lang w:val="en-US"/>
        </w:rPr>
        <w:t>, Dužnik obrazlaže osporavanje i time što računi iz tražbine ne odnose na Dužnika;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lang w:val="en-US"/>
        </w:rPr>
        <w:t xml:space="preserve">  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lang w:val="en-US"/>
        </w:rPr>
        <w:t xml:space="preserve">Vjerovniku pod rednim brojem: </w:t>
      </w:r>
      <w:proofErr w:type="gramStart"/>
      <w:r w:rsidRPr="00EF3C58">
        <w:rPr>
          <w:rFonts w:cs="Times New Roman" w:eastAsia="Times New Roman"/>
          <w:lang w:val="en-US"/>
        </w:rPr>
        <w:t>303.,</w:t>
      </w:r>
      <w:proofErr w:type="gramEnd"/>
      <w:r w:rsidRPr="00EF3C58">
        <w:rPr>
          <w:rFonts w:cs="Times New Roman" w:eastAsia="Times New Roman"/>
          <w:lang w:val="en-US"/>
        </w:rPr>
        <w:t xml:space="preserve"> INSTITUT IGH, d.d., Zagreb, osporen je cijeli prijavljeni iznos od: 12.617,95 kuna a iz razloga što se tražbina prema priloženim prilozima, računima, ne odnosi na Dužnika već na nekog trećeg a isto je obrazloženje osporavanja dano i u dodatnom obrazloženju osporavanja iz podneska Dužnika od 28. </w:t>
      </w:r>
      <w:proofErr w:type="gramStart"/>
      <w:r w:rsidRPr="00EF3C58">
        <w:rPr>
          <w:rFonts w:cs="Times New Roman" w:eastAsia="Times New Roman"/>
          <w:lang w:val="en-US"/>
        </w:rPr>
        <w:t>siječnja</w:t>
      </w:r>
      <w:proofErr w:type="gramEnd"/>
      <w:r w:rsidRPr="00EF3C58">
        <w:rPr>
          <w:rFonts w:cs="Times New Roman" w:eastAsia="Times New Roman"/>
          <w:lang w:val="en-US"/>
        </w:rPr>
        <w:t xml:space="preserve"> (01. veljače) 2016. </w:t>
      </w:r>
      <w:proofErr w:type="gramStart"/>
      <w:r w:rsidRPr="00EF3C58">
        <w:rPr>
          <w:rFonts w:cs="Times New Roman" w:eastAsia="Times New Roman"/>
          <w:lang w:val="en-US"/>
        </w:rPr>
        <w:t>godine</w:t>
      </w:r>
      <w:proofErr w:type="gramEnd"/>
      <w:r w:rsidRPr="00EF3C58">
        <w:rPr>
          <w:rFonts w:cs="Times New Roman" w:eastAsia="Times New Roman"/>
          <w:lang w:val="en-US"/>
        </w:rPr>
        <w:t xml:space="preserve">;  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lang w:val="en-US"/>
        </w:rPr>
        <w:t xml:space="preserve">Vjerovniku pod rednim brojem: </w:t>
      </w:r>
      <w:proofErr w:type="gramStart"/>
      <w:r w:rsidRPr="00EF3C58">
        <w:rPr>
          <w:rFonts w:cs="Times New Roman" w:eastAsia="Times New Roman"/>
          <w:lang w:val="en-US"/>
        </w:rPr>
        <w:t>304.,</w:t>
      </w:r>
      <w:proofErr w:type="gramEnd"/>
      <w:r w:rsidRPr="00EF3C58">
        <w:rPr>
          <w:rFonts w:cs="Times New Roman" w:eastAsia="Times New Roman"/>
          <w:lang w:val="en-US"/>
        </w:rPr>
        <w:t xml:space="preserve"> VIP-net, d.o.o., Zagreb, osporen je cijeli prijavljeni iznos tražbine od: 19.887,22 kune a iz razloga što se tražbina odnosi na račune nakon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jc w:val="right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b/>
          <w:lang w:val="en-US"/>
        </w:rPr>
        <w:t>- 37 -</w:t>
      </w:r>
      <w:r w:rsidRPr="00EF3C58">
        <w:rPr>
          <w:rFonts w:cs="Times New Roman" w:eastAsia="Times New Roman"/>
          <w:lang w:val="en-US"/>
        </w:rPr>
        <w:t xml:space="preserve">                               </w:t>
      </w:r>
      <w:r w:rsidRPr="00EF3C58">
        <w:rPr>
          <w:rFonts w:cs="Times New Roman" w:eastAsia="Times New Roman"/>
          <w:b/>
          <w:lang w:val="en-US"/>
        </w:rPr>
        <w:t>Broj:  14. -St-1106/2015.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lang w:val="en-US"/>
        </w:rPr>
        <w:t xml:space="preserve"> </w:t>
      </w:r>
      <w:proofErr w:type="gramStart"/>
      <w:r w:rsidRPr="00EF3C58">
        <w:rPr>
          <w:rFonts w:cs="Times New Roman" w:eastAsia="Times New Roman"/>
          <w:lang w:val="en-US"/>
        </w:rPr>
        <w:t>otvaranja</w:t>
      </w:r>
      <w:proofErr w:type="gramEnd"/>
      <w:r w:rsidRPr="00EF3C58">
        <w:rPr>
          <w:rFonts w:cs="Times New Roman" w:eastAsia="Times New Roman"/>
          <w:lang w:val="en-US"/>
        </w:rPr>
        <w:t xml:space="preserve"> predstečajnog postupka i ista se tražbina namiruje nezavisno od ovog postupka a u dodatnom obrazloženju osporavanja iz podneska Dužnika od 28. </w:t>
      </w:r>
      <w:proofErr w:type="gramStart"/>
      <w:r w:rsidRPr="00EF3C58">
        <w:rPr>
          <w:rFonts w:cs="Times New Roman" w:eastAsia="Times New Roman"/>
          <w:lang w:val="en-US"/>
        </w:rPr>
        <w:t>siječnja</w:t>
      </w:r>
      <w:proofErr w:type="gramEnd"/>
      <w:r w:rsidRPr="00EF3C58">
        <w:rPr>
          <w:rFonts w:cs="Times New Roman" w:eastAsia="Times New Roman"/>
          <w:lang w:val="en-US"/>
        </w:rPr>
        <w:t xml:space="preserve"> (01. veljače) 2016. </w:t>
      </w:r>
      <w:proofErr w:type="gramStart"/>
      <w:r w:rsidRPr="00EF3C58">
        <w:rPr>
          <w:rFonts w:cs="Times New Roman" w:eastAsia="Times New Roman"/>
          <w:lang w:val="en-US"/>
        </w:rPr>
        <w:t>godine</w:t>
      </w:r>
      <w:proofErr w:type="gramEnd"/>
      <w:r w:rsidRPr="00EF3C58">
        <w:rPr>
          <w:rFonts w:cs="Times New Roman" w:eastAsia="Times New Roman"/>
          <w:lang w:val="en-US"/>
        </w:rPr>
        <w:t xml:space="preserve">, Dužnik obrazlaže osporavanje time što se ovaj osporeni iznos tražbine iz računa ne odnosi na Dužnika;  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lang w:val="en-US"/>
        </w:rPr>
        <w:t xml:space="preserve">Vjerovniku pod rednim brojem: </w:t>
      </w:r>
      <w:proofErr w:type="gramStart"/>
      <w:r w:rsidRPr="00EF3C58">
        <w:rPr>
          <w:rFonts w:cs="Times New Roman" w:eastAsia="Times New Roman"/>
          <w:lang w:val="en-US"/>
        </w:rPr>
        <w:t>305.,</w:t>
      </w:r>
      <w:proofErr w:type="gramEnd"/>
      <w:r w:rsidRPr="00EF3C58">
        <w:rPr>
          <w:rFonts w:cs="Times New Roman" w:eastAsia="Times New Roman"/>
          <w:lang w:val="en-US"/>
        </w:rPr>
        <w:t xml:space="preserve"> POLJUD VILE, d.o.o., Split, osporen je cijeli prijavljeni iznos od: 1.209.617,80 kuna a iz razloga što je Ugovorom o ustupanju potraživanja (Cesiji) tražbina Vjerovniku namirena cesijom prema Gradu Šibeniku a isto je navedeno i u dodatnom obrazloženju osporavanja iz podneska Dužnika od 28. </w:t>
      </w:r>
      <w:proofErr w:type="gramStart"/>
      <w:r w:rsidRPr="00EF3C58">
        <w:rPr>
          <w:rFonts w:cs="Times New Roman" w:eastAsia="Times New Roman"/>
          <w:lang w:val="en-US"/>
        </w:rPr>
        <w:t>siječnja</w:t>
      </w:r>
      <w:proofErr w:type="gramEnd"/>
      <w:r w:rsidRPr="00EF3C58">
        <w:rPr>
          <w:rFonts w:cs="Times New Roman" w:eastAsia="Times New Roman"/>
          <w:lang w:val="en-US"/>
        </w:rPr>
        <w:t xml:space="preserve"> (01. veljače) 2016. </w:t>
      </w:r>
      <w:proofErr w:type="gramStart"/>
      <w:r w:rsidRPr="00EF3C58">
        <w:rPr>
          <w:rFonts w:cs="Times New Roman" w:eastAsia="Times New Roman"/>
          <w:lang w:val="en-US"/>
        </w:rPr>
        <w:t>godine</w:t>
      </w:r>
      <w:proofErr w:type="gramEnd"/>
      <w:r w:rsidRPr="00EF3C58">
        <w:rPr>
          <w:rFonts w:cs="Times New Roman" w:eastAsia="Times New Roman"/>
          <w:lang w:val="en-US"/>
        </w:rPr>
        <w:t xml:space="preserve">, dakle, Dužnik obrazlaže osporavanje time što je ovaj osporeni iznos tražbine podmiren Ugovorom o ustupanja potraživanja, cesijom br.: C-154/15 od 04. 05. 2015. </w:t>
      </w:r>
      <w:proofErr w:type="gramStart"/>
      <w:r w:rsidRPr="00EF3C58">
        <w:rPr>
          <w:rFonts w:cs="Times New Roman" w:eastAsia="Times New Roman"/>
          <w:lang w:val="en-US"/>
        </w:rPr>
        <w:t>godine</w:t>
      </w:r>
      <w:proofErr w:type="gramEnd"/>
      <w:r w:rsidRPr="00EF3C58">
        <w:rPr>
          <w:rFonts w:cs="Times New Roman" w:eastAsia="Times New Roman"/>
          <w:lang w:val="en-US"/>
        </w:rPr>
        <w:t xml:space="preserve"> u korist trgovačkog društva POLJUD VILE, d.o.o., od Grada Šibenika;  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lang w:val="en-US"/>
        </w:rPr>
        <w:t>U odnosu na tražbinu vjerovnika pod rednim brojem: 209., Božo Poljak, prijavljena tražbina u iznosu od: 117.279,16 kuna nije niti utvrđena niti osporena a iz razloga što se radi o tražbini iz radnog odnosa, o istoj se već vodi parnični postupak pa ako ovaj Vjerovnik uspije u parnici, tražbina će se namiriti neovisno od ovoga predstečajnog postupka, tj., kao i tražbina svakoga drugog radnika Dužnika.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lang w:val="en-US"/>
        </w:rPr>
        <w:t xml:space="preserve"> U odnosu na tražbinu vjerovnika pod rednim brojem: 222., REPUBLIKA HRVATSKA, Ministarstvo zdravlja, prijavljena tražbina u iznosu od: 10.465.302,66 kuna nije niti utvrđena niti osporena a iz razloga što je Dužnik negira postojanje ove tražbine pa je predložio Sudu odbaciti istu tražbinu kao nepostojeću, o čemu je Sud odlučio posebnim rješenjem i istu  tražbinu odbacio.   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lang w:val="en-US"/>
        </w:rPr>
        <w:t xml:space="preserve">U odnosu na dio tražbine vjerovnika pod rednim brojem: 229., SBERBANK, d.d., Zagreb, ista tražbina predstavlja razlučno pravo za iznos od: 1.210.247,020 kuna pa u ovom dijelu ista nije niti utvrđena niti osporena a isto se to odnosi i na dio tražbine vjerovnika pod rednim brojem: 234., SG-SPLITSKA BANKA, d.d., Split, za iznos od: 4.060.017,57 kuna. 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lang w:val="en-US"/>
        </w:rPr>
        <w:t xml:space="preserve">Dio tražbine vjerovnika pod rednim brojem: </w:t>
      </w:r>
      <w:proofErr w:type="gramStart"/>
      <w:r w:rsidRPr="00EF3C58">
        <w:rPr>
          <w:rFonts w:cs="Times New Roman" w:eastAsia="Times New Roman"/>
          <w:lang w:val="en-US"/>
        </w:rPr>
        <w:t>232.,</w:t>
      </w:r>
      <w:proofErr w:type="gramEnd"/>
      <w:r w:rsidRPr="00EF3C58">
        <w:rPr>
          <w:rFonts w:cs="Times New Roman" w:eastAsia="Times New Roman"/>
          <w:lang w:val="en-US"/>
        </w:rPr>
        <w:t xml:space="preserve"> SG Leasing, d.o.o., Zagreb, u iznosu od: 454.385,79 kuna, predstavlja vjerovniku vraćeni leasing.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lang w:val="en-US"/>
        </w:rPr>
        <w:t xml:space="preserve">Dio tražbine vjerovnika pod rednim brojem: </w:t>
      </w:r>
      <w:proofErr w:type="gramStart"/>
      <w:r w:rsidRPr="00EF3C58">
        <w:rPr>
          <w:rFonts w:cs="Times New Roman" w:eastAsia="Times New Roman"/>
          <w:lang w:val="en-US"/>
        </w:rPr>
        <w:t>254.,</w:t>
      </w:r>
      <w:proofErr w:type="gramEnd"/>
      <w:r w:rsidRPr="00EF3C58">
        <w:rPr>
          <w:rFonts w:cs="Times New Roman" w:eastAsia="Times New Roman"/>
          <w:lang w:val="en-US"/>
        </w:rPr>
        <w:t xml:space="preserve"> TEHNOMATERIJAL, d.o.o., Sinj, u iznosu od: 138.677,51 kuna, predstavlja tražbinu prijavljenu izvan roka za prijavljivanje pa je ista i odbačena.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lang w:val="en-US"/>
        </w:rPr>
        <w:t xml:space="preserve">Dio tražbine vjerovnika pod rednim brojem: </w:t>
      </w:r>
      <w:proofErr w:type="gramStart"/>
      <w:r w:rsidRPr="00EF3C58">
        <w:rPr>
          <w:rFonts w:cs="Times New Roman" w:eastAsia="Times New Roman"/>
          <w:lang w:val="en-US"/>
        </w:rPr>
        <w:t>272.,</w:t>
      </w:r>
      <w:proofErr w:type="gramEnd"/>
      <w:r w:rsidRPr="00EF3C58">
        <w:rPr>
          <w:rFonts w:cs="Times New Roman" w:eastAsia="Times New Roman"/>
          <w:lang w:val="en-US"/>
        </w:rPr>
        <w:t xml:space="preserve"> VB LEASING, d.o.o., Zagreb, u iznosu koji prelazi utvrđeni iznos, predstavlja izlučno pravo ovog Vjerovnika.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lang w:val="en-US"/>
        </w:rPr>
        <w:t xml:space="preserve">Tražbina vjerovnika pod rednim brojem: </w:t>
      </w:r>
      <w:proofErr w:type="gramStart"/>
      <w:r w:rsidRPr="00EF3C58">
        <w:rPr>
          <w:rFonts w:cs="Times New Roman" w:eastAsia="Times New Roman"/>
          <w:lang w:val="en-US"/>
        </w:rPr>
        <w:t>306.,</w:t>
      </w:r>
      <w:proofErr w:type="gramEnd"/>
      <w:r w:rsidRPr="00EF3C58">
        <w:rPr>
          <w:rFonts w:cs="Times New Roman" w:eastAsia="Times New Roman"/>
          <w:lang w:val="en-US"/>
        </w:rPr>
        <w:t xml:space="preserve"> HRVATSKE VODE, Zagreb, u iznosu od: 7.966,39 kuna, predstavlja tražbinu prijavljenu izvan roka za prijavljivanje pa je ista i odbačena.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jc w:val="right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b/>
          <w:lang w:val="en-US"/>
        </w:rPr>
        <w:t>- 38 -</w:t>
      </w:r>
      <w:r w:rsidRPr="00EF3C58">
        <w:rPr>
          <w:rFonts w:cs="Times New Roman" w:eastAsia="Times New Roman"/>
          <w:lang w:val="en-US"/>
        </w:rPr>
        <w:t xml:space="preserve">                               </w:t>
      </w:r>
      <w:r w:rsidRPr="00EF3C58">
        <w:rPr>
          <w:rFonts w:cs="Times New Roman" w:eastAsia="Times New Roman"/>
          <w:b/>
          <w:lang w:val="en-US"/>
        </w:rPr>
        <w:t>Broj:  14. -St-1106/2015.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b/>
          <w:lang w:val="en-US"/>
        </w:rPr>
        <w:t>III</w:t>
      </w:r>
      <w:proofErr w:type="gramStart"/>
      <w:r w:rsidRPr="00EF3C58">
        <w:rPr>
          <w:rFonts w:cs="Times New Roman" w:eastAsia="Times New Roman"/>
          <w:b/>
          <w:lang w:val="en-US"/>
        </w:rPr>
        <w:t>/</w:t>
      </w:r>
      <w:r w:rsidRPr="00EF3C58">
        <w:rPr>
          <w:rFonts w:cs="Times New Roman" w:eastAsia="Times New Roman"/>
          <w:lang w:val="en-US"/>
        </w:rPr>
        <w:t xml:space="preserve">  Vjerovnici</w:t>
      </w:r>
      <w:proofErr w:type="gramEnd"/>
      <w:r w:rsidRPr="00EF3C58">
        <w:rPr>
          <w:rFonts w:cs="Times New Roman" w:eastAsia="Times New Roman"/>
          <w:lang w:val="en-US"/>
        </w:rPr>
        <w:t xml:space="preserve"> iz točke I/ izrijeke ovog rješenja čije su tražbine osporene i u osporenom se dijelu ne temelje na ovršnoj ispravi, upućuju se u roku od osam (8.) dana nakon pravomoćnosti ovog rješenja, pokrenuti parnicu protiv predstečajnog Dužnika, radi utvrđivanja u parnici osporene tražbine i u osporenom iznosu. Ako naprijed upućeni u parnicu, u navedenom roku ne pokrenu parnicu </w:t>
      </w:r>
      <w:proofErr w:type="gramStart"/>
      <w:r w:rsidRPr="00EF3C58">
        <w:rPr>
          <w:rFonts w:cs="Times New Roman" w:eastAsia="Times New Roman"/>
          <w:lang w:val="en-US"/>
        </w:rPr>
        <w:t>na</w:t>
      </w:r>
      <w:proofErr w:type="gramEnd"/>
      <w:r w:rsidRPr="00EF3C58">
        <w:rPr>
          <w:rFonts w:cs="Times New Roman" w:eastAsia="Times New Roman"/>
          <w:lang w:val="en-US"/>
        </w:rPr>
        <w:t xml:space="preserve"> koju su upućeni, smatrat će se kako su isti odustali od prava na vođenje parnice. Ako je u vrijeme otvaranja predstečajnog postupka pred državnim ili arbitražnim sudom već bio pokrenut parnični postupak o tražbini koja je osporena, postupak radi utvrđivanja tražbine nastavit će se preuzimanjem te parnice, pa se naprijed navedeni vjerovnici osporenih tražbina upućuju u roku osam (8.) dana od primitka ovog rješenja podnijeti prijedlog za preuzimanje i nastavak takve parnice, a oni koji to ne učine u tom roku, smatrat će se kako su odustali od prava na vođenje parnice.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b/>
          <w:lang w:val="en-US"/>
        </w:rPr>
        <w:t>IV</w:t>
      </w:r>
      <w:proofErr w:type="gramStart"/>
      <w:r w:rsidRPr="00EF3C58">
        <w:rPr>
          <w:rFonts w:cs="Times New Roman" w:eastAsia="Times New Roman"/>
          <w:b/>
          <w:lang w:val="en-US"/>
        </w:rPr>
        <w:t>/</w:t>
      </w:r>
      <w:r w:rsidRPr="00EF3C58">
        <w:rPr>
          <w:rFonts w:cs="Times New Roman" w:eastAsia="Times New Roman"/>
          <w:lang w:val="en-US"/>
        </w:rPr>
        <w:t xml:space="preserve">  Ovo</w:t>
      </w:r>
      <w:proofErr w:type="gramEnd"/>
      <w:r w:rsidRPr="00EF3C58">
        <w:rPr>
          <w:rFonts w:cs="Times New Roman" w:eastAsia="Times New Roman"/>
          <w:lang w:val="en-US"/>
        </w:rPr>
        <w:t xml:space="preserve"> se rješenje dostavlja Dužniku i svim vjerovnicima iz točke I/ izrijeke ovog rješenja i to objavom na mrežnoj stranici e-Oglasne ploče sudova, gdje će se izvršiti samo jedna objava za sve. Dostava se smatra obavljenom istekom osmoga dana od dana objave rješenja na mrežnoj stranici e-Oglasna ploča sudova (članak </w:t>
      </w:r>
      <w:proofErr w:type="gramStart"/>
      <w:r w:rsidRPr="00EF3C58">
        <w:rPr>
          <w:rFonts w:cs="Times New Roman" w:eastAsia="Times New Roman"/>
          <w:lang w:val="en-US"/>
        </w:rPr>
        <w:t>12.,</w:t>
      </w:r>
      <w:proofErr w:type="gramEnd"/>
      <w:r w:rsidRPr="00EF3C58">
        <w:rPr>
          <w:rFonts w:cs="Times New Roman" w:eastAsia="Times New Roman"/>
          <w:lang w:val="en-US"/>
        </w:rPr>
        <w:t xml:space="preserve"> stavak 1. i 50., stavak 4., Stečajnog zakona (</w:t>
      </w:r>
      <w:r w:rsidRPr="00EF3C58">
        <w:rPr>
          <w:rFonts w:cs="Times New Roman" w:eastAsia="Times New Roman"/>
          <w:i/>
          <w:lang w:val="en-US"/>
        </w:rPr>
        <w:t>Narodne novine</w:t>
      </w:r>
      <w:r w:rsidRPr="00EF3C58">
        <w:rPr>
          <w:rFonts w:cs="Times New Roman" w:eastAsia="Times New Roman"/>
          <w:lang w:val="en-US"/>
        </w:rPr>
        <w:t>, br.: 71/15.).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b/>
          <w:lang w:val="en-US"/>
        </w:rPr>
        <w:t xml:space="preserve">      </w:t>
      </w:r>
    </w:p>
    <w:p w:rsidRDefault="00EF3C58" w:rsidP="00EF3C58" w:rsidR="00EF3C58" w:rsidRPr="00EF3C58">
      <w:pPr>
        <w:spacing w:after="0"/>
        <w:jc w:val="center"/>
        <w:rPr>
          <w:rFonts w:cs="Times New Roman" w:eastAsia="Times New Roman"/>
          <w:b/>
          <w:lang w:val="en-US"/>
        </w:rPr>
      </w:pPr>
      <w:r w:rsidRPr="00EF3C58">
        <w:rPr>
          <w:rFonts w:cs="Times New Roman" w:eastAsia="Times New Roman"/>
          <w:b/>
          <w:lang w:val="en-US"/>
        </w:rPr>
        <w:t>O b r a z l o ž e n j e</w:t>
      </w:r>
    </w:p>
    <w:p w:rsidRDefault="00EF3C58" w:rsidP="00EF3C58" w:rsidR="00EF3C58" w:rsidRPr="00EF3C58">
      <w:pPr>
        <w:spacing w:after="0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lang w:val="en-US"/>
        </w:rPr>
        <w:t xml:space="preserve">          </w:t>
      </w:r>
      <w:r w:rsidRPr="00EF3C58">
        <w:rPr>
          <w:rFonts w:cs="Times New Roman" w:eastAsia="Times New Roman"/>
          <w:b/>
          <w:lang w:val="en-US"/>
        </w:rPr>
        <w:t>1.</w:t>
      </w:r>
      <w:r w:rsidRPr="00EF3C58">
        <w:rPr>
          <w:rFonts w:cs="Times New Roman" w:eastAsia="Times New Roman"/>
          <w:lang w:val="en-US"/>
        </w:rPr>
        <w:t xml:space="preserve"> Rješenjem ovog Suda </w:t>
      </w:r>
      <w:proofErr w:type="gramStart"/>
      <w:r w:rsidRPr="00EF3C58">
        <w:rPr>
          <w:rFonts w:cs="Times New Roman" w:eastAsia="Times New Roman"/>
          <w:lang w:val="en-US"/>
        </w:rPr>
        <w:t>od</w:t>
      </w:r>
      <w:proofErr w:type="gramEnd"/>
      <w:r w:rsidRPr="00EF3C58">
        <w:rPr>
          <w:rFonts w:cs="Times New Roman" w:eastAsia="Times New Roman"/>
          <w:lang w:val="en-US"/>
        </w:rPr>
        <w:t xml:space="preserve"> 02. </w:t>
      </w:r>
      <w:proofErr w:type="gramStart"/>
      <w:r w:rsidRPr="00EF3C58">
        <w:rPr>
          <w:rFonts w:cs="Times New Roman" w:eastAsia="Times New Roman"/>
          <w:lang w:val="en-US"/>
        </w:rPr>
        <w:t>prosinca</w:t>
      </w:r>
      <w:proofErr w:type="gramEnd"/>
      <w:r w:rsidRPr="00EF3C58">
        <w:rPr>
          <w:rFonts w:cs="Times New Roman" w:eastAsia="Times New Roman"/>
          <w:lang w:val="en-US"/>
        </w:rPr>
        <w:t xml:space="preserve"> 2015. </w:t>
      </w:r>
      <w:proofErr w:type="gramStart"/>
      <w:r w:rsidRPr="00EF3C58">
        <w:rPr>
          <w:rFonts w:cs="Times New Roman" w:eastAsia="Times New Roman"/>
          <w:lang w:val="en-US"/>
        </w:rPr>
        <w:t>godine</w:t>
      </w:r>
      <w:proofErr w:type="gramEnd"/>
      <w:r w:rsidRPr="00EF3C58">
        <w:rPr>
          <w:rFonts w:cs="Times New Roman" w:eastAsia="Times New Roman"/>
          <w:lang w:val="en-US"/>
        </w:rPr>
        <w:t xml:space="preserve">, broj: 14. St-1106/2015., otvoren je predstečajni postupak </w:t>
      </w:r>
      <w:proofErr w:type="gramStart"/>
      <w:r w:rsidRPr="00EF3C58">
        <w:rPr>
          <w:rFonts w:cs="Times New Roman" w:eastAsia="Times New Roman"/>
          <w:lang w:val="en-US"/>
        </w:rPr>
        <w:t>nad</w:t>
      </w:r>
      <w:proofErr w:type="gramEnd"/>
      <w:r w:rsidRPr="00EF3C58">
        <w:rPr>
          <w:rFonts w:cs="Times New Roman" w:eastAsia="Times New Roman"/>
          <w:lang w:val="en-US"/>
        </w:rPr>
        <w:t xml:space="preserve"> uvodno i u točki I/ navedenim predstečajnim Dužnikom.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lang w:val="en-US"/>
        </w:rPr>
        <w:t xml:space="preserve">          </w:t>
      </w:r>
      <w:r w:rsidRPr="00EF3C58">
        <w:rPr>
          <w:rFonts w:cs="Times New Roman" w:eastAsia="Times New Roman"/>
          <w:b/>
          <w:lang w:val="en-US"/>
        </w:rPr>
        <w:t>2.</w:t>
      </w:r>
      <w:r w:rsidRPr="00EF3C58">
        <w:rPr>
          <w:rFonts w:cs="Times New Roman" w:eastAsia="Times New Roman"/>
          <w:lang w:val="en-US"/>
        </w:rPr>
        <w:t xml:space="preserve"> Nakon što su vjerovnici prijavili svoje tražbine u predstečajni postupak, iste su tražbine ispitane </w:t>
      </w:r>
      <w:proofErr w:type="gramStart"/>
      <w:r w:rsidRPr="00EF3C58">
        <w:rPr>
          <w:rFonts w:cs="Times New Roman" w:eastAsia="Times New Roman"/>
          <w:lang w:val="en-US"/>
        </w:rPr>
        <w:t>na</w:t>
      </w:r>
      <w:proofErr w:type="gramEnd"/>
      <w:r w:rsidRPr="00EF3C58">
        <w:rPr>
          <w:rFonts w:cs="Times New Roman" w:eastAsia="Times New Roman"/>
          <w:lang w:val="en-US"/>
        </w:rPr>
        <w:t xml:space="preserve"> ročištu radi ispitivanja tražbina održanom dana 28. </w:t>
      </w:r>
      <w:proofErr w:type="gramStart"/>
      <w:r w:rsidRPr="00EF3C58">
        <w:rPr>
          <w:rFonts w:cs="Times New Roman" w:eastAsia="Times New Roman"/>
          <w:lang w:val="en-US"/>
        </w:rPr>
        <w:t>siječnja</w:t>
      </w:r>
      <w:proofErr w:type="gramEnd"/>
      <w:r w:rsidRPr="00EF3C58">
        <w:rPr>
          <w:rFonts w:cs="Times New Roman" w:eastAsia="Times New Roman"/>
          <w:lang w:val="en-US"/>
        </w:rPr>
        <w:t xml:space="preserve"> 2016. </w:t>
      </w:r>
      <w:proofErr w:type="gramStart"/>
      <w:r w:rsidRPr="00EF3C58">
        <w:rPr>
          <w:rFonts w:cs="Times New Roman" w:eastAsia="Times New Roman"/>
          <w:lang w:val="en-US"/>
        </w:rPr>
        <w:t>godine</w:t>
      </w:r>
      <w:proofErr w:type="gramEnd"/>
      <w:r w:rsidRPr="00EF3C58">
        <w:rPr>
          <w:rFonts w:cs="Times New Roman" w:eastAsia="Times New Roman"/>
          <w:lang w:val="en-US"/>
        </w:rPr>
        <w:t xml:space="preserve"> te je potom na istom ročištu dana 28. </w:t>
      </w:r>
      <w:proofErr w:type="gramStart"/>
      <w:r w:rsidRPr="00EF3C58">
        <w:rPr>
          <w:rFonts w:cs="Times New Roman" w:eastAsia="Times New Roman"/>
          <w:lang w:val="en-US"/>
        </w:rPr>
        <w:t>siječnja</w:t>
      </w:r>
      <w:proofErr w:type="gramEnd"/>
      <w:r w:rsidRPr="00EF3C58">
        <w:rPr>
          <w:rFonts w:cs="Times New Roman" w:eastAsia="Times New Roman"/>
          <w:lang w:val="en-US"/>
        </w:rPr>
        <w:t xml:space="preserve"> 2016. </w:t>
      </w:r>
      <w:proofErr w:type="gramStart"/>
      <w:r w:rsidRPr="00EF3C58">
        <w:rPr>
          <w:rFonts w:cs="Times New Roman" w:eastAsia="Times New Roman"/>
          <w:lang w:val="en-US"/>
        </w:rPr>
        <w:t>godine</w:t>
      </w:r>
      <w:proofErr w:type="gramEnd"/>
      <w:r w:rsidRPr="00EF3C58">
        <w:rPr>
          <w:rFonts w:cs="Times New Roman" w:eastAsia="Times New Roman"/>
          <w:lang w:val="en-US"/>
        </w:rPr>
        <w:t xml:space="preserve">, Sud sastavio Tablicu ispitanih tražbina i Tablicu razlučnih prava, sve sukladno članku 46. </w:t>
      </w:r>
      <w:proofErr w:type="gramStart"/>
      <w:r w:rsidRPr="00EF3C58">
        <w:rPr>
          <w:rFonts w:cs="Times New Roman" w:eastAsia="Times New Roman"/>
          <w:lang w:val="en-US"/>
        </w:rPr>
        <w:t>i</w:t>
      </w:r>
      <w:proofErr w:type="gramEnd"/>
      <w:r w:rsidRPr="00EF3C58">
        <w:rPr>
          <w:rFonts w:cs="Times New Roman" w:eastAsia="Times New Roman"/>
          <w:lang w:val="en-US"/>
        </w:rPr>
        <w:t xml:space="preserve"> 49., Stečajnog zakona (</w:t>
      </w:r>
      <w:r w:rsidRPr="00EF3C58">
        <w:rPr>
          <w:rFonts w:cs="Times New Roman" w:eastAsia="Times New Roman"/>
          <w:i/>
          <w:lang w:val="en-US"/>
        </w:rPr>
        <w:t>Narodne novine</w:t>
      </w:r>
      <w:r w:rsidRPr="00EF3C58">
        <w:rPr>
          <w:rFonts w:cs="Times New Roman" w:eastAsia="Times New Roman"/>
          <w:lang w:val="en-US"/>
        </w:rPr>
        <w:t xml:space="preserve">, br.: 71/15., dalje: SZ). Temeljem Tablice ispitanih tražbina Sud ovim rješenjem, temeljem odredbe članka </w:t>
      </w:r>
      <w:proofErr w:type="gramStart"/>
      <w:r w:rsidRPr="00EF3C58">
        <w:rPr>
          <w:rFonts w:cs="Times New Roman" w:eastAsia="Times New Roman"/>
          <w:lang w:val="en-US"/>
        </w:rPr>
        <w:t>50.,</w:t>
      </w:r>
      <w:proofErr w:type="gramEnd"/>
      <w:r w:rsidRPr="00EF3C58">
        <w:rPr>
          <w:rFonts w:cs="Times New Roman" w:eastAsia="Times New Roman"/>
          <w:lang w:val="en-US"/>
        </w:rPr>
        <w:t xml:space="preserve"> SZ, odlučuje o tome u kojem su iznosu utvrđene, odnosno, osporene pojedine tražbine te istim ovim rješenjem Sud odlučuje i o upućivanju na parnicu radi utvrđivanja u parnici osporenih tražbina, sve navedeno sukladno odredbama članaka 48., 50. </w:t>
      </w:r>
      <w:proofErr w:type="gramStart"/>
      <w:r w:rsidRPr="00EF3C58">
        <w:rPr>
          <w:rFonts w:cs="Times New Roman" w:eastAsia="Times New Roman"/>
          <w:lang w:val="en-US"/>
        </w:rPr>
        <w:t>i</w:t>
      </w:r>
      <w:proofErr w:type="gramEnd"/>
      <w:r w:rsidRPr="00EF3C58">
        <w:rPr>
          <w:rFonts w:cs="Times New Roman" w:eastAsia="Times New Roman"/>
          <w:lang w:val="en-US"/>
        </w:rPr>
        <w:t xml:space="preserve"> 265. </w:t>
      </w:r>
      <w:proofErr w:type="gramStart"/>
      <w:r w:rsidRPr="00EF3C58">
        <w:rPr>
          <w:rFonts w:cs="Times New Roman" w:eastAsia="Times New Roman"/>
          <w:lang w:val="en-US"/>
        </w:rPr>
        <w:t>do</w:t>
      </w:r>
      <w:proofErr w:type="gramEnd"/>
      <w:r w:rsidRPr="00EF3C58">
        <w:rPr>
          <w:rFonts w:cs="Times New Roman" w:eastAsia="Times New Roman"/>
          <w:lang w:val="en-US"/>
        </w:rPr>
        <w:t xml:space="preserve"> 269., SZ. 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lang w:val="en-US"/>
        </w:rPr>
        <w:t xml:space="preserve">          </w:t>
      </w:r>
      <w:r w:rsidRPr="00EF3C58">
        <w:rPr>
          <w:rFonts w:cs="Times New Roman" w:eastAsia="Times New Roman"/>
          <w:b/>
          <w:lang w:val="en-US"/>
        </w:rPr>
        <w:t>3.</w:t>
      </w:r>
      <w:r w:rsidRPr="00EF3C58">
        <w:rPr>
          <w:rFonts w:cs="Times New Roman" w:eastAsia="Times New Roman"/>
          <w:lang w:val="en-US"/>
        </w:rPr>
        <w:t xml:space="preserve">   Naime, člankom 46., stavak 1., SZ, propisano je kako na ročištu radi ispitivanja tražbina sud ispituje prijavljene tražbine a člankom 47., SZ, propisano je: </w:t>
      </w:r>
      <w:r w:rsidRPr="00EF3C58">
        <w:rPr>
          <w:rFonts w:cs="Times New Roman" w:eastAsia="Times New Roman"/>
          <w:i/>
          <w:lang w:val="en-US"/>
        </w:rPr>
        <w:t>Tražbine prijavljene u propisanom roku smatraju se utvrđenim ako ih nije osporio dužnik, povjerenik ako je imenovan ili vjerovnik.</w:t>
      </w:r>
      <w:r w:rsidRPr="00EF3C58">
        <w:rPr>
          <w:rFonts w:cs="Times New Roman" w:eastAsia="Times New Roman"/>
          <w:lang w:val="en-US"/>
        </w:rPr>
        <w:t xml:space="preserve"> Nadalje, člankom </w:t>
      </w:r>
      <w:proofErr w:type="gramStart"/>
      <w:r w:rsidRPr="00EF3C58">
        <w:rPr>
          <w:rFonts w:cs="Times New Roman" w:eastAsia="Times New Roman"/>
          <w:lang w:val="en-US"/>
        </w:rPr>
        <w:t>49.,</w:t>
      </w:r>
      <w:proofErr w:type="gramEnd"/>
      <w:r w:rsidRPr="00EF3C58">
        <w:rPr>
          <w:rFonts w:cs="Times New Roman" w:eastAsia="Times New Roman"/>
          <w:lang w:val="en-US"/>
        </w:rPr>
        <w:t xml:space="preserve"> stavak 1., SZ, propisano je kako na ročištu radi ispitivanja tražbina sud sastavlja tablicu ispitanih tražbina i tablicu razlučnih prava a člankom 50., SZ, propisano je kako na temelju tablice ispitanih tražbina sud donosi rješenje o utvrđenim i osporenim tražbinama, uz obveznu naznaku razloga osporavanja, istim će 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jc w:val="right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b/>
          <w:lang w:val="en-US"/>
        </w:rPr>
        <w:t>- 39 -</w:t>
      </w:r>
      <w:r w:rsidRPr="00EF3C58">
        <w:rPr>
          <w:rFonts w:cs="Times New Roman" w:eastAsia="Times New Roman"/>
          <w:lang w:val="en-US"/>
        </w:rPr>
        <w:t xml:space="preserve">                               </w:t>
      </w:r>
      <w:r w:rsidRPr="00EF3C58">
        <w:rPr>
          <w:rFonts w:cs="Times New Roman" w:eastAsia="Times New Roman"/>
          <w:b/>
          <w:lang w:val="en-US"/>
        </w:rPr>
        <w:t>Broj:  14. -St-1106/2015.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EF3C58">
        <w:rPr>
          <w:rFonts w:cs="Times New Roman" w:eastAsia="Times New Roman"/>
          <w:lang w:val="en-US"/>
        </w:rPr>
        <w:t>rješenjem</w:t>
      </w:r>
      <w:proofErr w:type="gramEnd"/>
      <w:r w:rsidRPr="00EF3C58">
        <w:rPr>
          <w:rFonts w:cs="Times New Roman" w:eastAsia="Times New Roman"/>
          <w:lang w:val="en-US"/>
        </w:rPr>
        <w:t xml:space="preserve"> sud odlučiti i o upućivanju na parnicu te kakao se na upućivanje na parnicu u predstečajnom postupku na odgovarajući način primjenjuju odredbe o upućivanju na parnicu u stečajnom postupku a to su upravo odredbe članaka 266. </w:t>
      </w:r>
      <w:proofErr w:type="gramStart"/>
      <w:r w:rsidRPr="00EF3C58">
        <w:rPr>
          <w:rFonts w:cs="Times New Roman" w:eastAsia="Times New Roman"/>
          <w:lang w:val="en-US"/>
        </w:rPr>
        <w:t>do</w:t>
      </w:r>
      <w:proofErr w:type="gramEnd"/>
      <w:r w:rsidRPr="00EF3C58">
        <w:rPr>
          <w:rFonts w:cs="Times New Roman" w:eastAsia="Times New Roman"/>
          <w:lang w:val="en-US"/>
        </w:rPr>
        <w:t xml:space="preserve"> 269., SZ. Člankom </w:t>
      </w:r>
      <w:proofErr w:type="gramStart"/>
      <w:r w:rsidRPr="00EF3C58">
        <w:rPr>
          <w:rFonts w:cs="Times New Roman" w:eastAsia="Times New Roman"/>
          <w:lang w:val="en-US"/>
        </w:rPr>
        <w:t>48.,</w:t>
      </w:r>
      <w:proofErr w:type="gramEnd"/>
      <w:r w:rsidRPr="00EF3C58">
        <w:rPr>
          <w:rFonts w:cs="Times New Roman" w:eastAsia="Times New Roman"/>
          <w:lang w:val="en-US"/>
        </w:rPr>
        <w:t xml:space="preserve"> stavak 1., SZ, propisano je: </w:t>
      </w:r>
      <w:r w:rsidRPr="00EF3C58">
        <w:rPr>
          <w:rFonts w:cs="Times New Roman" w:eastAsia="Times New Roman"/>
          <w:i/>
          <w:lang w:val="en-US"/>
        </w:rPr>
        <w:t>Ako je dužnik osporio tražbinu, sud će vjerovnika osporene tražbine uputiti na parnicu protiv dužnika radi utvrđivanja osporene tražbine.</w:t>
      </w:r>
      <w:r w:rsidRPr="00EF3C58">
        <w:rPr>
          <w:rFonts w:cs="Times New Roman" w:eastAsia="Times New Roman"/>
          <w:lang w:val="en-US"/>
        </w:rPr>
        <w:t xml:space="preserve">   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lang w:val="en-US"/>
        </w:rPr>
        <w:t xml:space="preserve">         </w:t>
      </w:r>
      <w:r w:rsidRPr="00EF3C58">
        <w:rPr>
          <w:rFonts w:cs="Times New Roman" w:eastAsia="Times New Roman"/>
          <w:b/>
          <w:lang w:val="en-US"/>
        </w:rPr>
        <w:t>4.</w:t>
      </w:r>
      <w:r w:rsidRPr="00EF3C58">
        <w:rPr>
          <w:rFonts w:cs="Times New Roman" w:eastAsia="Times New Roman"/>
          <w:lang w:val="en-US"/>
        </w:rPr>
        <w:t xml:space="preserve">   Sukladno navedenom članku 49. i 50., SZ, nakon što je Sud prethodno sastavio Tablicu ispitanih tražbina, Sud ovim rješenjem utvrđuje kao utvrđene (priznate), odnosno, osporene tražbine vjerovnika, ispitane na ročištu radi ispitivanja tražbina održanom dana 28. </w:t>
      </w:r>
      <w:proofErr w:type="gramStart"/>
      <w:r w:rsidRPr="00EF3C58">
        <w:rPr>
          <w:rFonts w:cs="Times New Roman" w:eastAsia="Times New Roman"/>
          <w:lang w:val="en-US"/>
        </w:rPr>
        <w:t>siječnja</w:t>
      </w:r>
      <w:proofErr w:type="gramEnd"/>
      <w:r w:rsidRPr="00EF3C58">
        <w:rPr>
          <w:rFonts w:cs="Times New Roman" w:eastAsia="Times New Roman"/>
          <w:lang w:val="en-US"/>
        </w:rPr>
        <w:t xml:space="preserve"> 2016. </w:t>
      </w:r>
      <w:proofErr w:type="gramStart"/>
      <w:r w:rsidRPr="00EF3C58">
        <w:rPr>
          <w:rFonts w:cs="Times New Roman" w:eastAsia="Times New Roman"/>
          <w:lang w:val="en-US"/>
        </w:rPr>
        <w:t>godine</w:t>
      </w:r>
      <w:proofErr w:type="gramEnd"/>
      <w:r w:rsidRPr="00EF3C58">
        <w:rPr>
          <w:rFonts w:cs="Times New Roman" w:eastAsia="Times New Roman"/>
          <w:lang w:val="en-US"/>
        </w:rPr>
        <w:t xml:space="preserve"> i to upravo onako kako je to navedeno pod točkom  I/ izrijeke ovog rješenja. </w:t>
      </w: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b/>
          <w:lang w:val="en-US"/>
        </w:rPr>
        <w:t>5.</w:t>
      </w:r>
      <w:r w:rsidRPr="00EF3C58">
        <w:rPr>
          <w:rFonts w:cs="Times New Roman" w:eastAsia="Times New Roman"/>
          <w:lang w:val="en-US"/>
        </w:rPr>
        <w:t xml:space="preserve"> U odnosu na osporene tražbine, ističe se kako su osporene tražbine vjerovnika od strane Dužnika u osporenim iznosima a iz razloga kako je to pobliže navedeno u točki II/ izrijeke rješenja za svakog vjerovnika ponaosob. </w:t>
      </w:r>
    </w:p>
    <w:p w:rsidRDefault="00EF3C58" w:rsidP="00EF3C58" w:rsidR="00EF3C58" w:rsidRPr="00EF3C58">
      <w:pPr>
        <w:spacing w:after="0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b/>
          <w:lang w:val="en-US"/>
        </w:rPr>
        <w:t>6.</w:t>
      </w:r>
      <w:r w:rsidRPr="00EF3C58">
        <w:rPr>
          <w:rFonts w:cs="Times New Roman" w:eastAsia="Times New Roman"/>
          <w:lang w:val="en-US"/>
        </w:rPr>
        <w:t xml:space="preserve"> Vjerovnike osporenih tražbina, koje se, inače, ne temelje </w:t>
      </w:r>
      <w:proofErr w:type="gramStart"/>
      <w:r w:rsidRPr="00EF3C58">
        <w:rPr>
          <w:rFonts w:cs="Times New Roman" w:eastAsia="Times New Roman"/>
          <w:lang w:val="en-US"/>
        </w:rPr>
        <w:t>na</w:t>
      </w:r>
      <w:proofErr w:type="gramEnd"/>
      <w:r w:rsidRPr="00EF3C58">
        <w:rPr>
          <w:rFonts w:cs="Times New Roman" w:eastAsia="Times New Roman"/>
          <w:lang w:val="en-US"/>
        </w:rPr>
        <w:t xml:space="preserve"> ovršnoj ispravi, Sud je uputio pokrenuti parnicu u propisanom roku od osam (8.) dana od pravomoćnosti rješenja, radi utvrđenja u parnici osporenih im tražbina. Ako upućeni u parnicu istu parnicu ne pokrenu u navedenom roku od osam (8.) dana, smatrat će se kako su isti odustali od prava na vođenje parnice, kako je to i propisano odredbom članka 267., u vezi sa člankom 50., stavak 3., SZ. Ako je o osporenoj tražbini, u vrijeme otvaranja predstečajnog postupka, pred državnim ili arbitražnim sudom, već bio pokrenut parnični postupak, postupak radi utvrđivanja takve tražbine nastaviti će se preuzimanjem te parnice pa su takvi vjerovnici upućeni u roku od osam (8.) dana od pravomoćnosti rješenja Suda podnijeti prijedlog za preuzimanje i nastavak takve parnice a onaj vjerovnik koji to ne učini u tome roku, smatrat će se kako je odustao od prava na vođenje parnice, kako je to sve propisano odredbom članka 269., u vezi sa člankom 50., stavak 3., SZ, sukladno čemu je rjšeno kao pod točkom III/ izrijeke rješenja.</w:t>
      </w:r>
    </w:p>
    <w:p w:rsidRDefault="00EF3C58" w:rsidP="00EF3C58" w:rsidR="00EF3C58" w:rsidRPr="00EF3C58">
      <w:pPr>
        <w:spacing w:after="0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b/>
          <w:lang w:val="en-US"/>
        </w:rPr>
        <w:t>7.</w:t>
      </w:r>
      <w:r w:rsidRPr="00EF3C58">
        <w:rPr>
          <w:rFonts w:cs="Times New Roman" w:eastAsia="Times New Roman"/>
          <w:lang w:val="en-US"/>
        </w:rPr>
        <w:t xml:space="preserve"> Radi svega izloženog i temeljem navedenih odredaba SZ, riješeno je kao u izrijeci ovog rješenja.</w:t>
      </w:r>
    </w:p>
    <w:p w:rsidRDefault="00EF3C58" w:rsidP="00EF3C58" w:rsidR="00EF3C58" w:rsidRPr="00EF3C58">
      <w:pPr>
        <w:spacing w:after="0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EF3C58">
        <w:rPr>
          <w:rFonts w:cs="Times New Roman" w:eastAsia="Times New Roman"/>
          <w:lang w:val="en-US"/>
        </w:rPr>
        <w:t>Split, 11.</w:t>
      </w:r>
      <w:proofErr w:type="gramEnd"/>
      <w:r w:rsidRPr="00EF3C58">
        <w:rPr>
          <w:rFonts w:cs="Times New Roman" w:eastAsia="Times New Roman"/>
          <w:lang w:val="en-US"/>
        </w:rPr>
        <w:t xml:space="preserve"> </w:t>
      </w:r>
      <w:proofErr w:type="gramStart"/>
      <w:r w:rsidRPr="00EF3C58">
        <w:rPr>
          <w:rFonts w:cs="Times New Roman" w:eastAsia="Times New Roman"/>
          <w:lang w:val="en-US"/>
        </w:rPr>
        <w:t>veljače</w:t>
      </w:r>
      <w:proofErr w:type="gramEnd"/>
      <w:r w:rsidRPr="00EF3C58">
        <w:rPr>
          <w:rFonts w:cs="Times New Roman" w:eastAsia="Times New Roman"/>
          <w:lang w:val="en-US"/>
        </w:rPr>
        <w:t xml:space="preserve"> 2016. </w:t>
      </w:r>
      <w:proofErr w:type="gramStart"/>
      <w:r w:rsidRPr="00EF3C58">
        <w:rPr>
          <w:rFonts w:cs="Times New Roman" w:eastAsia="Times New Roman"/>
          <w:lang w:val="en-US"/>
        </w:rPr>
        <w:t>godine</w:t>
      </w:r>
      <w:proofErr w:type="gramEnd"/>
      <w:r w:rsidRPr="00EF3C58">
        <w:rPr>
          <w:rFonts w:cs="Times New Roman" w:eastAsia="Times New Roman"/>
          <w:lang w:val="en-US"/>
        </w:rPr>
        <w:t>.</w:t>
      </w:r>
    </w:p>
    <w:p w:rsidRDefault="00EF3C58" w:rsidP="00EF3C58" w:rsidR="00EF3C58" w:rsidRPr="00EF3C58">
      <w:pPr>
        <w:spacing w:after="0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lang w:val="en-US"/>
        </w:rPr>
        <w:t xml:space="preserve">            </w:t>
      </w:r>
    </w:p>
    <w:p w:rsidRDefault="00EF3C58" w:rsidP="00EF3C58" w:rsidR="00EF3C58" w:rsidRPr="00EF3C58">
      <w:pPr>
        <w:spacing w:after="0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S U D A C:</w:t>
      </w:r>
    </w:p>
    <w:p w:rsidRDefault="00EF3C58" w:rsidP="00EF3C58" w:rsidR="00EF3C58" w:rsidRPr="00EF3C58">
      <w:pPr>
        <w:spacing w:after="0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Jozo Ćaleta, v.r</w:t>
      </w:r>
      <w:proofErr w:type="gramStart"/>
      <w:r w:rsidRPr="00EF3C58">
        <w:rPr>
          <w:rFonts w:cs="Times New Roman" w:eastAsia="Times New Roman"/>
          <w:lang w:val="en-US"/>
        </w:rPr>
        <w:t>.,</w:t>
      </w:r>
      <w:proofErr w:type="gramEnd"/>
    </w:p>
    <w:p w:rsidRDefault="00EF3C58" w:rsidP="00EF3C58" w:rsidR="00EF3C58" w:rsidRPr="00EF3C58">
      <w:pPr>
        <w:spacing w:after="0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lang w:val="en-US"/>
        </w:rPr>
        <w:t xml:space="preserve">                   </w:t>
      </w:r>
      <w:r w:rsidRPr="00EF3C58">
        <w:rPr>
          <w:rFonts w:cs="Times New Roman" w:eastAsia="Times New Roman"/>
          <w:lang w:val="en-US"/>
        </w:rPr>
        <w:tab/>
      </w:r>
    </w:p>
    <w:p w:rsidRDefault="00EF3C58" w:rsidP="00EF3C58" w:rsidR="00EF3C58" w:rsidRPr="00EF3C58">
      <w:pPr>
        <w:spacing w:after="0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jc w:val="both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lang w:val="en-US"/>
        </w:rPr>
        <w:t xml:space="preserve">POUKA O PRAVNOM LIJEKU: </w:t>
      </w:r>
      <w:r w:rsidRPr="00EF3C58">
        <w:rPr>
          <w:rFonts w:cs="Times New Roman" w:eastAsia="Times New Roman"/>
          <w:lang w:val="en-US"/>
        </w:rPr>
        <w:tab/>
        <w:t xml:space="preserve">Protiv ovog rješenja može izjaviti žalbu Dužnik i svaki vjerovnik u dijelu koji se odnosi na njegovu prijavljenu tražbinu (članak </w:t>
      </w:r>
      <w:proofErr w:type="gramStart"/>
      <w:r w:rsidRPr="00EF3C58">
        <w:rPr>
          <w:rFonts w:cs="Times New Roman" w:eastAsia="Times New Roman"/>
          <w:lang w:val="en-US"/>
        </w:rPr>
        <w:t>51.,</w:t>
      </w:r>
      <w:proofErr w:type="gramEnd"/>
      <w:r w:rsidRPr="00EF3C58">
        <w:rPr>
          <w:rFonts w:cs="Times New Roman" w:eastAsia="Times New Roman"/>
          <w:lang w:val="en-US"/>
        </w:rPr>
        <w:t xml:space="preserve"> SZ). Žalba se izjavljuje u roku od osam (8.) dana nakon isteka osmog dana od dana objave rješenja na mrežnoj stranici e-Oglasna ploča sudova (članak 19. i 12., SZ), podnosi se u tri primjerka Trgovačkom sudu u Splitu, Split, Sukoišanska 6., kao sudu prvog stupnja a o istoj žalbi u drugom stupnju odlučuje Visoki trgovački sud Republike Hrvatske u Zagrebu.</w:t>
      </w:r>
    </w:p>
    <w:p w:rsidRDefault="00EF3C58" w:rsidP="00EF3C58" w:rsidR="00EF3C58" w:rsidRPr="00EF3C58">
      <w:pPr>
        <w:spacing w:after="0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jc w:val="right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b/>
          <w:lang w:val="en-US"/>
        </w:rPr>
        <w:t>- 40 -</w:t>
      </w:r>
      <w:r w:rsidRPr="00EF3C58">
        <w:rPr>
          <w:rFonts w:cs="Times New Roman" w:eastAsia="Times New Roman"/>
          <w:lang w:val="en-US"/>
        </w:rPr>
        <w:t xml:space="preserve">                               </w:t>
      </w:r>
      <w:r w:rsidRPr="00EF3C58">
        <w:rPr>
          <w:rFonts w:cs="Times New Roman" w:eastAsia="Times New Roman"/>
          <w:b/>
          <w:lang w:val="en-US"/>
        </w:rPr>
        <w:t>Broj:  14. -St-1106/2015.</w:t>
      </w:r>
    </w:p>
    <w:p w:rsidRDefault="00EF3C58" w:rsidP="00EF3C58" w:rsidR="00EF3C58" w:rsidRPr="00EF3C58">
      <w:pPr>
        <w:spacing w:after="0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rPr>
          <w:rFonts w:cs="Times New Roman" w:eastAsia="Times New Roman"/>
          <w:lang w:val="en-US"/>
        </w:rPr>
      </w:pPr>
      <w:proofErr w:type="gramStart"/>
      <w:r w:rsidRPr="00EF3C58">
        <w:rPr>
          <w:rFonts w:cs="Times New Roman" w:eastAsia="Times New Roman"/>
          <w:lang w:val="en-US"/>
        </w:rPr>
        <w:t>Dna</w:t>
      </w:r>
      <w:proofErr w:type="gramEnd"/>
      <w:r w:rsidRPr="00EF3C58">
        <w:rPr>
          <w:rFonts w:cs="Times New Roman" w:eastAsia="Times New Roman"/>
          <w:lang w:val="en-US"/>
        </w:rPr>
        <w:t xml:space="preserve">:  </w:t>
      </w:r>
    </w:p>
    <w:p w:rsidRDefault="00EF3C58" w:rsidP="00EF3C58" w:rsidR="00EF3C58" w:rsidRPr="00EF3C58">
      <w:pPr>
        <w:spacing w:after="0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EF3C58">
        <w:rPr>
          <w:rFonts w:cs="Times New Roman" w:eastAsia="Times New Roman"/>
          <w:lang w:val="en-US"/>
        </w:rPr>
        <w:t>e-Oglasna</w:t>
      </w:r>
      <w:proofErr w:type="gramEnd"/>
      <w:r w:rsidRPr="00EF3C58">
        <w:rPr>
          <w:rFonts w:cs="Times New Roman" w:eastAsia="Times New Roman"/>
          <w:lang w:val="en-US"/>
        </w:rPr>
        <w:t xml:space="preserve"> ploča Suda – rok 25. </w:t>
      </w:r>
      <w:proofErr w:type="gramStart"/>
      <w:r w:rsidRPr="00EF3C58">
        <w:rPr>
          <w:rFonts w:cs="Times New Roman" w:eastAsia="Times New Roman"/>
          <w:lang w:val="en-US"/>
        </w:rPr>
        <w:t>dana</w:t>
      </w:r>
      <w:proofErr w:type="gramEnd"/>
      <w:r w:rsidRPr="00EF3C58">
        <w:rPr>
          <w:rFonts w:cs="Times New Roman" w:eastAsia="Times New Roman"/>
          <w:lang w:val="en-US"/>
        </w:rPr>
        <w:t xml:space="preserve">, kojom se objavom na e-Oglasna ploča Suda rješenje dostavlja Dužniku i svim vjerovnicima. Dostava se smatra obavljenom istekom osmoga dana od dana objave rješenja na mrežnoj stranici e-Oglasna ploča sudova (članak </w:t>
      </w:r>
      <w:proofErr w:type="gramStart"/>
      <w:r w:rsidRPr="00EF3C58">
        <w:rPr>
          <w:rFonts w:cs="Times New Roman" w:eastAsia="Times New Roman"/>
          <w:lang w:val="en-US"/>
        </w:rPr>
        <w:t>12.,</w:t>
      </w:r>
      <w:proofErr w:type="gramEnd"/>
      <w:r w:rsidRPr="00EF3C58">
        <w:rPr>
          <w:rFonts w:cs="Times New Roman" w:eastAsia="Times New Roman"/>
          <w:lang w:val="en-US"/>
        </w:rPr>
        <w:t xml:space="preserve"> stavak 1. i 50. stavak 4., Stečajnog zakona (</w:t>
      </w:r>
      <w:r w:rsidRPr="00EF3C58">
        <w:rPr>
          <w:rFonts w:cs="Times New Roman" w:eastAsia="Times New Roman"/>
          <w:i/>
          <w:lang w:val="en-US"/>
        </w:rPr>
        <w:t>Narodne novine</w:t>
      </w:r>
      <w:r w:rsidRPr="00EF3C58">
        <w:rPr>
          <w:rFonts w:cs="Times New Roman" w:eastAsia="Times New Roman"/>
          <w:lang w:val="en-US"/>
        </w:rPr>
        <w:t>, br.: 71/15.).</w:t>
      </w:r>
    </w:p>
    <w:p w:rsidRDefault="00EF3C58" w:rsidP="00EF3C58" w:rsidR="00EF3C58" w:rsidRPr="00EF3C58">
      <w:pPr>
        <w:numPr>
          <w:ilvl w:val="0"/>
          <w:numId w:val="48"/>
        </w:numPr>
        <w:spacing w:after="0"/>
        <w:rPr>
          <w:rFonts w:cs="Times New Roman" w:eastAsia="Times New Roman"/>
          <w:lang w:val="en-US"/>
        </w:rPr>
      </w:pPr>
      <w:r w:rsidRPr="00EF3C58">
        <w:rPr>
          <w:rFonts w:cs="Times New Roman" w:eastAsia="Times New Roman"/>
          <w:lang w:val="en-US"/>
        </w:rPr>
        <w:t>Spis.</w:t>
      </w:r>
    </w:p>
    <w:p w:rsidRDefault="00EF3C58" w:rsidP="00EF3C58" w:rsidR="00EF3C58" w:rsidRPr="00EF3C58">
      <w:pPr>
        <w:spacing w:after="0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rPr>
          <w:rFonts w:cs="Times New Roman" w:eastAsia="Times New Roman"/>
          <w:lang w:val="en-US"/>
        </w:rPr>
      </w:pPr>
    </w:p>
    <w:p w:rsidRDefault="00EF3C58" w:rsidP="00EF3C58" w:rsidR="00EF3C58" w:rsidRPr="00EF3C58">
      <w:pPr>
        <w:spacing w:after="0"/>
        <w:rPr>
          <w:rFonts w:cs="Times New Roman" w:eastAsia="Times New Roman"/>
          <w:lang w:val="en-US"/>
        </w:rPr>
      </w:pPr>
      <w:proofErr w:type="gramStart"/>
      <w:r w:rsidRPr="00EF3C58">
        <w:rPr>
          <w:rFonts w:cs="Times New Roman" w:eastAsia="Times New Roman"/>
          <w:lang w:val="en-US"/>
        </w:rPr>
        <w:t>Split, dne 11.</w:t>
      </w:r>
      <w:proofErr w:type="gramEnd"/>
      <w:r w:rsidRPr="00EF3C58">
        <w:rPr>
          <w:rFonts w:cs="Times New Roman" w:eastAsia="Times New Roman"/>
          <w:lang w:val="en-US"/>
        </w:rPr>
        <w:t xml:space="preserve"> </w:t>
      </w:r>
      <w:proofErr w:type="gramStart"/>
      <w:r w:rsidRPr="00EF3C58">
        <w:rPr>
          <w:rFonts w:cs="Times New Roman" w:eastAsia="Times New Roman"/>
          <w:lang w:val="en-US"/>
        </w:rPr>
        <w:t>veljače</w:t>
      </w:r>
      <w:proofErr w:type="gramEnd"/>
      <w:r w:rsidRPr="00EF3C58">
        <w:rPr>
          <w:rFonts w:cs="Times New Roman" w:eastAsia="Times New Roman"/>
          <w:lang w:val="en-US"/>
        </w:rPr>
        <w:t xml:space="preserve"> 2016. </w:t>
      </w:r>
      <w:proofErr w:type="gramStart"/>
      <w:r w:rsidRPr="00EF3C58">
        <w:rPr>
          <w:rFonts w:cs="Times New Roman" w:eastAsia="Times New Roman"/>
          <w:lang w:val="en-US"/>
        </w:rPr>
        <w:t>godine</w:t>
      </w:r>
      <w:proofErr w:type="gramEnd"/>
      <w:r w:rsidRPr="00EF3C58">
        <w:rPr>
          <w:rFonts w:cs="Times New Roman" w:eastAsia="Times New Roman"/>
          <w:lang w:val="en-US"/>
        </w:rPr>
        <w:t>.                                                           S U D A C:</w:t>
      </w:r>
    </w:p>
    <w:p w:rsidRDefault="00EF3C58" w:rsidP="00EF3C58" w:rsidR="00DA0242">
      <w:pPr>
        <w:spacing w:after="0"/>
      </w:pPr>
      <w:r w:rsidRPr="00EF3C58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1C3267"/>
    <w:multiLevelType w:val="hybridMultilevel"/>
    <w:tmpl w:val="84448D64"/>
    <w:lvl w:tplc="0409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</w:num>
  <w:num w:numId="4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3C58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aliases w:val="uvlaka 3,uvlaka 2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aliases w:val="uvlaka 3 Char,uvlaka 2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Bezpopisa1" w:type="numbering">
    <w:name w:val="Bez popisa1"/>
    <w:next w:val="Bezpopisa"/>
    <w:uiPriority w:val="99"/>
    <w:semiHidden/>
    <w:unhideWhenUsed/>
    <w:rsid w:val="00EF3C58"/>
  </w:style>
  <w:style w:customStyle="true" w:styleId="TijelotekstaChar1" w:type="character">
    <w:name w:val="Tijelo teksta Char1"/>
    <w:aliases w:val="uvlaka 3 Char1,uvlaka 2 Char1"/>
    <w:basedOn w:val="Zadanifontodlomka"/>
    <w:semiHidden/>
    <w:rsid w:val="00EF3C58"/>
    <w:rPr>
      <w:rFonts w:cs="Times New Roman"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aliases w:val="uvlaka 3,uvlaka 2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aliases w:val="uvlaka 3 Char,uvlaka 2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Bezpopisa1" w:type="numbering">
    <w:name w:val="Bez popisa1"/>
    <w:next w:val="Bezpopisa"/>
    <w:uiPriority w:val="99"/>
    <w:semiHidden/>
    <w:unhideWhenUsed/>
    <w:rsid w:val="00EF3C58"/>
  </w:style>
  <w:style w:customStyle="1" w:styleId="TijelotekstaChar1" w:type="character">
    <w:name w:val="Tijelo teksta Char1"/>
    <w:aliases w:val="uvlaka 3 Char1,uvlaka 2 Char1"/>
    <w:basedOn w:val="Zadanifontodlomka"/>
    <w:semiHidden/>
    <w:rsid w:val="00EF3C58"/>
    <w:rPr>
      <w:rFonts w:ascii="Times New Roman" w:cs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343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St-1106/2015-40</izvorni_sadrzaj>
    <derivirana_varijabla naziv="DomainObject.Oznaka_1">St-1106/2015-40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St-1106/2015</izvorni_sadrzaj>
    <derivirana_varijabla naziv="DomainObject.Predmet.OznakaBroj_1">St-1106/2015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CETINA dioničko društvo za izgradnju vodnih građevina i građevinarstvo</izvorni_sadrzaj>
    <derivirana_varijabla naziv="DomainObject.Predmet.StrankaFormated_1">  CETINA dioničko društvo za izgradnju vodnih građevina i građevinarstvo</derivirana_varijabla>
  </DomainObject.Predmet.StrankaFormated>
  <DomainObject.Predmet.StrankaFormatedOIB>
    <izvorni_sadrzaj>  CETINA dioničko društvo za izgradnju vodnih građevina i građevinarstvo, OIB 98900394029</izvorni_sadrzaj>
    <derivirana_varijabla naziv="DomainObject.Predmet.StrankaFormatedOIB_1">  CETINA dioničko društvo za izgradnju vodnih građevina i građevinarstvo, OIB 98900394029</derivirana_varijabla>
  </DomainObject.Predmet.StrankaFormatedOIB>
  <DomainObject.Predmet.StrankaFormatedWithAdress>
    <izvorni_sadrzaj> CETINA dioničko društvo za izgradnju vodnih građevina i građevinarstvo, Ulica Miljenka Buljana 35, 21230 Sinj</izvorni_sadrzaj>
    <derivirana_varijabla naziv="DomainObject.Predmet.StrankaFormatedWithAdress_1"> CETINA dioničko društvo za izgradnju vodnih građevina i građevinarstvo, Ulica Miljenka Buljana 35, 21230 Sinj</derivirana_varijabla>
  </DomainObject.Predmet.StrankaFormatedWithAdress>
  <DomainObject.Predmet.StrankaFormatedWithAdressOIB>
    <izvorni_sadrzaj> CETINA dioničko društvo za izgradnju vodnih građevina i građevinarstvo, OIB 98900394029, Ulica Miljenka Buljana 35, 21230 Sinj</izvorni_sadrzaj>
    <derivirana_varijabla naziv="DomainObject.Predmet.StrankaFormatedWithAdressOIB_1"> CETINA dioničko društvo za izgradnju vodnih građevina i građevinarstvo, OIB 98900394029, Ulica Miljenka Buljana 35, 21230 Sinj</derivirana_varijabla>
  </DomainObject.Predmet.StrankaFormatedWithAdressOIB>
  <DomainObject.Predmet.StrankaWithAdress>
    <izvorni_sadrzaj>CETINA dioničko društvo za izgradnju vodnih građevina i građevinarstvo Ulica Miljenka Buljana 35,21230 Sinj</izvorni_sadrzaj>
    <derivirana_varijabla naziv="DomainObject.Predmet.StrankaWithAdress_1">CETINA dioničko društvo za izgradnju vodnih građevina i građevinarstvo Ulica Miljenka Buljana 35,21230 Sinj</derivirana_varijabla>
  </DomainObject.Predmet.StrankaWithAdress>
  <DomainObject.Predmet.StrankaWithAdressOIB>
    <izvorni_sadrzaj>CETINA dioničko društvo za izgradnju vodnih građevina i građevinarstvo, OIB 98900394029, Ulica Miljenka Buljana 35,21230 Sinj</izvorni_sadrzaj>
    <derivirana_varijabla naziv="DomainObject.Predmet.StrankaWithAdressOIB_1">CETINA dioničko društvo za izgradnju vodnih građevina i građevinarstvo, OIB 98900394029, Ulica Miljenka Buljana 35,21230 Sinj</derivirana_varijabla>
  </DomainObject.Predmet.StrankaWithAdressOIB>
  <DomainObject.Predmet.StrankaNazivFormated>
    <izvorni_sadrzaj>CETINA dioničko društvo za izgradnju vodnih građevina i građevinarstvo</izvorni_sadrzaj>
    <derivirana_varijabla naziv="DomainObject.Predmet.StrankaNazivFormated_1">CETINA dioničko društvo za izgradnju vodnih građevina i građevinarstvo</derivirana_varijabla>
  </DomainObject.Predmet.StrankaNazivFormated>
  <DomainObject.Predmet.StrankaNazivFormatedOIB>
    <izvorni_sadrzaj>CETINA dioničko društvo za izgradnju vodnih građevina i građevinarstvo, OIB 98900394029</izvorni_sadrzaj>
    <derivirana_varijabla naziv="DomainObject.Predmet.StrankaNazivFormatedOIB_1">CETINA dioničko društvo za izgradnju vodnih građevina i građevinarstvo, OIB 98900394029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CETINA dioničko društvo za izgradnju vodnih građevina i građevinarstvo</item>
    </izvorni_sadrzaj>
    <derivirana_varijabla naziv="DomainObject.Predmet.StrankaListFormated_1">
      <item>CETINA dioničko društvo za izgradnju vodnih građevina i građevinarstvo</item>
    </derivirana_varijabla>
  </DomainObject.Predmet.StrankaListFormated>
  <DomainObject.Predmet.StrankaListFormatedOIB>
    <izvorni_sadrzaj>
      <item>CETINA dioničko društvo za izgradnju vodnih građevina i građevinarstvo, OIB 98900394029</item>
    </izvorni_sadrzaj>
    <derivirana_varijabla naziv="DomainObject.Predmet.StrankaListFormatedOIB_1">
      <item>CETINA dioničko društvo za izgradnju vodnih građevina i građevinarstvo, OIB 98900394029</item>
    </derivirana_varijabla>
  </DomainObject.Predmet.StrankaListFormatedOIB>
  <DomainObject.Predmet.StrankaListFormatedWithAdress>
    <izvorni_sadrzaj>
      <item>CETINA dioničko društvo za izgradnju vodnih građevina i građevinarstvo, Ulica Miljenka Buljana 35, 21230 Sinj</item>
    </izvorni_sadrzaj>
    <derivirana_varijabla naziv="DomainObject.Predmet.StrankaListFormatedWithAdress_1">
      <item>CETINA dioničko društvo za izgradnju vodnih građevina i građevinarstvo, Ulica Miljenka Buljana 35, 21230 Sinj</item>
    </derivirana_varijabla>
  </DomainObject.Predmet.StrankaListFormatedWithAdress>
  <DomainObject.Predmet.StrankaListFormatedWithAdressOIB>
    <izvorni_sadrzaj>
      <item>CETINA dioničko društvo za izgradnju vodnih građevina i građevinarstvo, OIB 98900394029, Ulica Miljenka Buljana 35, 21230 Sinj</item>
    </izvorni_sadrzaj>
    <derivirana_varijabla naziv="DomainObject.Predmet.StrankaListFormatedWithAdressOIB_1">
      <item>CETINA dioničko društvo za izgradnju vodnih građevina i građevinarstvo, OIB 98900394029, Ulica Miljenka Buljana 35, 21230 Sinj</item>
    </derivirana_varijabla>
  </DomainObject.Predmet.StrankaListFormatedWithAdressOIB>
  <DomainObject.Predmet.StrankaListNazivFormated>
    <izvorni_sadrzaj>
      <item>CETINA dioničko društvo za izgradnju vodnih građevina i građevinarstvo</item>
    </izvorni_sadrzaj>
    <derivirana_varijabla naziv="DomainObject.Predmet.StrankaListNazivFormated_1">
      <item>CETINA dioničko društvo za izgradnju vodnih građevina i građevinarstvo</item>
    </derivirana_varijabla>
  </DomainObject.Predmet.StrankaListNazivFormated>
  <DomainObject.Predmet.StrankaListNazivFormatedOIB>
    <izvorni_sadrzaj>
      <item>CETINA dioničko društvo za izgradnju vodnih građevina i građevinarstvo, OIB 98900394029</item>
    </izvorni_sadrzaj>
    <derivirana_varijabla naziv="DomainObject.Predmet.StrankaListNazivFormatedOIB_1">
      <item>CETINA dioničko društvo za izgradnju vodnih građevina i građevinarstvo, OIB 98900394029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St-1106/2015-40</izvorni_sadrzaj>
    <derivirana_varijabla naziv="DomainObject.PoslovniBrojDokumenta_1">St-1106/2015-40</derivirana_varijabla>
  </DomainObject.PoslovniBrojDokumenta>
  <DomainObject.Predmet.StrankaIDrugi>
    <izvorni_sadrzaj>CETINA dioničko društvo za izgradnju vodnih građevina i građevinarstvo</izvorni_sadrzaj>
    <derivirana_varijabla naziv="DomainObject.Predmet.StrankaIDrugi_1">CETINA dioničko društvo za izgradnju vodnih građevina i građevinarstvo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CETINA dioničko društvo za izgradnju vodnih građevina i građevinarstvo, OIB 98900394029, Ulica Miljenka Buljana 35, 21230 Sinj</izvorni_sadrzaj>
    <derivirana_varijabla naziv="DomainObject.Predmet.StrankaIDrugiAdressOIB_1">CETINA dioničko društvo za izgradnju vodnih građevina i građevinarstvo, OIB 98900394029, Ulica Miljenka Buljana 35, 21230 Sinj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CETINA dioničko društvo za izgradnju vodnih građevina i građevinarstvo</item>
    </izvorni_sadrzaj>
    <derivirana_varijabla naziv="DomainObject.Predmet.SudioniciListNaziv_1">
      <item>CETINA dioničko društvo za izgradnju vodnih građevina i građevinarstvo</item>
    </derivirana_varijabla>
  </DomainObject.Predmet.SudioniciListNaziv>
  <DomainObject.Predmet.SudioniciListAdressOIB>
    <izvorni_sadrzaj>
      <item>CETINA dioničko društvo za izgradnju vodnih građevina i građevinarstvo, OIB 98900394029, Ulica Miljenka Buljana 35,21230 Sinj</item>
    </izvorni_sadrzaj>
    <derivirana_varijabla naziv="DomainObject.Predmet.SudioniciListAdressOIB_1">
      <item>CETINA dioničko društvo za izgradnju vodnih građevina i građevinarstvo, OIB 98900394029, Ulica Miljenka Buljana 35,21230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0AB409-EF46-4E72-877E-432473DFC3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47</properties:Pages>
  <properties:Words>6820</properties:Words>
  <properties:Characters>38372</properties:Characters>
  <properties:Lines>4425</properties:Lines>
  <properties:Paragraphs>2561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2016-02-11T12:40:00Z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47</vt:i4>
  </prop:property>
  <prop:property name="Naslov" pid="5" fmtid="{D5CDD505-2E9C-101B-9397-08002B2CF9AE}">
    <vt:lpwstr>St-1106/2015-40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