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a21d" w14:paraId="969a21d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235EF7">
        <w:rPr>
          <w:rFonts w:hAnsi="Times New Roman" w:ascii="Times New Roman"/>
          <w:sz w:val="24"/>
          <w:szCs w:val="24"/>
        </w:rPr>
        <w:t>870/18-16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96D8B" w:rsidP="008F7595" w:rsidR="00496D8B">
      <w:pPr>
        <w:pStyle w:val="Bezproreda1"/>
        <w:rPr>
          <w:rFonts w:hAnsi="Times New Roman" w:ascii="Times New Roman"/>
          <w:sz w:val="24"/>
          <w:szCs w:val="24"/>
        </w:rPr>
      </w:pPr>
    </w:p>
    <w:p w:rsidRDefault="00496D8B" w:rsidP="008F7595" w:rsidR="00496D8B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U 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M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 </w:t>
      </w:r>
      <w:r w:rsidRPr="008F7595">
        <w:rPr>
          <w:rFonts w:hAnsi="Times New Roman" w:ascii="Times New Roman"/>
          <w:sz w:val="24"/>
          <w:szCs w:val="24"/>
        </w:rPr>
        <w:t xml:space="preserve"> R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P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U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B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L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 H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R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V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A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T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S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235EF7">
      <w:pPr>
        <w:pStyle w:val="Bezproreda1"/>
        <w:rPr>
          <w:rFonts w:hAnsi="Times New Roman" w:ascii="Times New Roman"/>
          <w:sz w:val="24"/>
          <w:szCs w:val="24"/>
        </w:rPr>
      </w:pPr>
    </w:p>
    <w:p w:rsidRDefault="00496D8B" w:rsidP="008F7595" w:rsidR="00496D8B" w:rsidRPr="00235EF7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235EF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35EF7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="00496D8B" w:rsidRPr="00235EF7">
        <w:rPr>
          <w:rFonts w:hAnsi="Times New Roman" w:ascii="Times New Roman"/>
          <w:sz w:val="24"/>
          <w:szCs w:val="24"/>
        </w:rPr>
        <w:t xml:space="preserve">dužnika </w:t>
      </w:r>
      <w:r w:rsidR="00235EF7" w:rsidRPr="00235EF7">
        <w:rPr>
          <w:rFonts w:hAnsi="Times New Roman" w:ascii="Times New Roman"/>
          <w:b/>
          <w:sz w:val="24"/>
          <w:szCs w:val="24"/>
        </w:rPr>
        <w:t>AGRO-JABUKA društvo s ograničenom odgovornošću za poljoprivredne djelatnosti, MBS: 030102107, OIB: 61693396331, Osijek, Vukovarska 10/I</w:t>
      </w:r>
      <w:r w:rsidRPr="00235EF7">
        <w:rPr>
          <w:rFonts w:hAnsi="Times New Roman" w:ascii="Times New Roman"/>
          <w:sz w:val="24"/>
          <w:szCs w:val="24"/>
        </w:rPr>
        <w:t xml:space="preserve">, dana </w:t>
      </w:r>
      <w:r w:rsidR="00235EF7">
        <w:rPr>
          <w:rFonts w:hAnsi="Times New Roman" w:ascii="Times New Roman"/>
          <w:sz w:val="24"/>
          <w:szCs w:val="24"/>
        </w:rPr>
        <w:t>7. rujna</w:t>
      </w:r>
      <w:r w:rsidR="0039195C" w:rsidRPr="00235EF7">
        <w:rPr>
          <w:rFonts w:hAnsi="Times New Roman" w:ascii="Times New Roman"/>
          <w:sz w:val="24"/>
          <w:szCs w:val="24"/>
        </w:rPr>
        <w:t xml:space="preserve"> 2018</w:t>
      </w:r>
      <w:r w:rsidRPr="00235EF7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235EF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235EF7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35EF7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235EF7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235EF7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35EF7">
        <w:rPr>
          <w:rFonts w:hAnsi="Times New Roman" w:ascii="Times New Roman"/>
          <w:sz w:val="24"/>
          <w:szCs w:val="24"/>
        </w:rPr>
        <w:t>Stečajnom</w:t>
      </w:r>
      <w:r w:rsidR="002C0D19" w:rsidRPr="00235EF7">
        <w:rPr>
          <w:rFonts w:hAnsi="Times New Roman" w:ascii="Times New Roman"/>
          <w:sz w:val="24"/>
          <w:szCs w:val="24"/>
        </w:rPr>
        <w:t xml:space="preserve"> upravitelj</w:t>
      </w:r>
      <w:r w:rsidRPr="00235EF7">
        <w:rPr>
          <w:rFonts w:hAnsi="Times New Roman" w:ascii="Times New Roman"/>
          <w:sz w:val="24"/>
          <w:szCs w:val="24"/>
        </w:rPr>
        <w:t xml:space="preserve">u </w:t>
      </w:r>
      <w:r w:rsidR="00496D8B" w:rsidRPr="00235EF7">
        <w:rPr>
          <w:rFonts w:hAnsi="Times New Roman" w:ascii="Times New Roman"/>
          <w:sz w:val="24"/>
          <w:szCs w:val="24"/>
        </w:rPr>
        <w:t xml:space="preserve">Zlatku </w:t>
      </w:r>
      <w:proofErr w:type="spellStart"/>
      <w:r w:rsidR="00496D8B" w:rsidRPr="00235EF7">
        <w:rPr>
          <w:rFonts w:hAnsi="Times New Roman" w:ascii="Times New Roman"/>
          <w:sz w:val="24"/>
          <w:szCs w:val="24"/>
        </w:rPr>
        <w:t>Markasović</w:t>
      </w:r>
      <w:proofErr w:type="spellEnd"/>
      <w:r w:rsidR="00496D8B" w:rsidRPr="00235EF7">
        <w:rPr>
          <w:rFonts w:hAnsi="Times New Roman" w:ascii="Times New Roman"/>
          <w:sz w:val="24"/>
          <w:szCs w:val="24"/>
        </w:rPr>
        <w:t xml:space="preserve"> dipl. iur. iz Osijeka, Vijenac Ivana Meštrovića 50, OIB 82230536462 </w:t>
      </w:r>
      <w:r w:rsidR="002066CF" w:rsidRPr="00235EF7">
        <w:rPr>
          <w:rFonts w:hAnsi="Times New Roman" w:ascii="Times New Roman"/>
          <w:sz w:val="24"/>
          <w:szCs w:val="24"/>
        </w:rPr>
        <w:t>određuje se nagrada za rad u prethodnom postupku radi ispitivanja uvjeta za otvaranja stečajnog postupka nad dužnikom</w:t>
      </w:r>
      <w:r w:rsidR="002066CF" w:rsidRPr="00496D8B">
        <w:rPr>
          <w:rFonts w:hAnsi="Times New Roman" w:ascii="Times New Roman"/>
          <w:sz w:val="24"/>
          <w:szCs w:val="24"/>
        </w:rPr>
        <w:t xml:space="preserve"> </w:t>
      </w:r>
      <w:r w:rsidR="0063768B" w:rsidRPr="00496D8B">
        <w:rPr>
          <w:rFonts w:hAnsi="Times New Roman" w:ascii="Times New Roman"/>
          <w:sz w:val="24"/>
          <w:szCs w:val="24"/>
        </w:rPr>
        <w:t xml:space="preserve"> </w:t>
      </w:r>
      <w:r w:rsidR="00235EF7" w:rsidRPr="00235EF7">
        <w:rPr>
          <w:rFonts w:hAnsi="Times New Roman" w:ascii="Times New Roman"/>
          <w:b/>
          <w:sz w:val="24"/>
          <w:szCs w:val="24"/>
        </w:rPr>
        <w:t>AGRO-JABUKA društvo s ograničenom odgovornošću za poljoprivredne djelatnosti, MBS: 030102107, OIB: 61693396331, Osijek, Vukovarska 10/I</w:t>
      </w:r>
      <w:r w:rsidR="00235EF7" w:rsidRPr="0039195C">
        <w:rPr>
          <w:rFonts w:hAnsi="Times New Roman" w:ascii="Times New Roman"/>
          <w:sz w:val="24"/>
          <w:szCs w:val="24"/>
        </w:rPr>
        <w:t xml:space="preserve">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 w:rsidR="00CB48F2" w:rsidRPr="0039195C">
        <w:rPr>
          <w:rFonts w:hAnsi="Times New Roman" w:ascii="Times New Roman"/>
          <w:sz w:val="24"/>
          <w:szCs w:val="24"/>
        </w:rPr>
        <w:t>4.0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235EF7" w:rsidP="00235EF7" w:rsidR="00235EF7">
      <w:pPr>
        <w:pStyle w:val="Bezproreda10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Odobrava se stečajnom upravitelju da nakon pravomoćnosti ovog rješenja isplati iznos iz točke 1. sa žiro računa stečajnog dužnika (račun stečajne mase), nakon pravomoćnosti ovog rješenja.</w:t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235EF7">
        <w:t>870/18-6 od 15. lipnja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235EF7" w:rsidRPr="00235EF7">
        <w:rPr>
          <w:b/>
          <w:lang w:eastAsia="en-US"/>
        </w:rPr>
        <w:t>AGRO-JABUKA društvo s ograničenom odgovornošću za poljoprivredne djelatnosti, MBS: 030102107, OIB: 61693396331, Osijek, Vukovarska 10/I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496D8B">
        <w:t xml:space="preserve">Zlatko </w:t>
      </w:r>
      <w:proofErr w:type="spellStart"/>
      <w:r w:rsidR="00496D8B">
        <w:t>Markasović</w:t>
      </w:r>
      <w:proofErr w:type="spellEnd"/>
      <w:r w:rsidR="0063768B">
        <w:t xml:space="preserve">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496D8B" w:rsidP="009E1001" w:rsidR="00496D8B">
      <w:pPr>
        <w:pStyle w:val="Tijeloteksta"/>
        <w:ind w:firstLine="708"/>
      </w:pPr>
    </w:p>
    <w:p w:rsidRDefault="008F7595" w:rsidP="009E1001" w:rsidR="008F7595">
      <w:pPr>
        <w:pStyle w:val="Tijeloteksta"/>
        <w:ind w:firstLine="708"/>
      </w:pPr>
    </w:p>
    <w:p w:rsidRDefault="004B6AE1" w:rsidP="009E1001" w:rsidR="004B6AE1">
      <w:pPr>
        <w:pStyle w:val="Tijeloteksta"/>
        <w:ind w:firstLine="708"/>
      </w:pPr>
    </w:p>
    <w:p w:rsidRDefault="0089398E" w:rsidP="0089398E" w:rsidR="0089398E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 w:rsidR="00123227">
        <w:rPr>
          <w:rFonts w:hAnsi="Times New Roman" w:ascii="Times New Roman"/>
          <w:sz w:val="24"/>
          <w:szCs w:val="24"/>
        </w:rPr>
        <w:t>870/18-16</w:t>
      </w:r>
      <w:bookmarkStart w:name="_GoBack" w:id="0"/>
      <w:bookmarkEnd w:id="0"/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35EF7">
        <w:rPr>
          <w:rFonts w:hAnsi="Times New Roman" w:ascii="Times New Roman"/>
          <w:sz w:val="24"/>
          <w:szCs w:val="24"/>
        </w:rPr>
        <w:t>5. rujna 2018</w:t>
      </w:r>
      <w:r w:rsidR="0089398E">
        <w:rPr>
          <w:rFonts w:hAnsi="Times New Roman" w:ascii="Times New Roman"/>
          <w:sz w:val="24"/>
          <w:szCs w:val="24"/>
        </w:rPr>
        <w:t xml:space="preserve">. g.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235EF7">
        <w:rPr>
          <w:rFonts w:hAnsi="Times New Roman" w:ascii="Times New Roman"/>
          <w:sz w:val="24"/>
          <w:szCs w:val="24"/>
        </w:rPr>
        <w:t>5. rujna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235EF7">
        <w:rPr>
          <w:rFonts w:hAnsi="Times New Roman" w:ascii="Times New Roman"/>
          <w:sz w:val="24"/>
          <w:szCs w:val="24"/>
        </w:rPr>
        <w:t>7.</w:t>
      </w:r>
      <w:proofErr w:type="gramEnd"/>
      <w:r w:rsidR="00235EF7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235EF7">
        <w:rPr>
          <w:rFonts w:hAnsi="Times New Roman" w:ascii="Times New Roman"/>
          <w:sz w:val="24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235EF7" w:rsidP="002066CF" w:rsidR="00235EF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Zlatko </w:t>
      </w:r>
      <w:proofErr w:type="spellStart"/>
      <w:r>
        <w:rPr>
          <w:rFonts w:hAnsi="Times New Roman" w:ascii="Times New Roman"/>
          <w:sz w:val="24"/>
          <w:szCs w:val="24"/>
        </w:rPr>
        <w:t>Markasović</w:t>
      </w:r>
      <w:proofErr w:type="spellEnd"/>
    </w:p>
    <w:p w:rsidRDefault="00235EF7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R-5.12.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5B5" w:rsidP="00F427F2" w:rsidR="00E835B5">
      <w:pPr>
        <w:spacing w:lineRule="auto" w:line="240" w:after="0"/>
      </w:pPr>
      <w:r>
        <w:separator/>
      </w:r>
    </w:p>
  </w:endnote>
  <w:endnote w:id="0" w:type="continuationSeparator">
    <w:p w:rsidRDefault="00E835B5" w:rsidP="00F427F2" w:rsidR="00E835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5B5" w:rsidP="00F427F2" w:rsidR="00E835B5">
      <w:pPr>
        <w:spacing w:lineRule="auto" w:line="240" w:after="0"/>
      </w:pPr>
      <w:r>
        <w:separator/>
      </w:r>
    </w:p>
  </w:footnote>
  <w:footnote w:id="0" w:type="continuationSeparator">
    <w:p w:rsidRDefault="00E835B5" w:rsidP="00F427F2" w:rsidR="00E835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3227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23227"/>
    <w:rsid w:val="00147EC6"/>
    <w:rsid w:val="0015012D"/>
    <w:rsid w:val="00152705"/>
    <w:rsid w:val="001B157C"/>
    <w:rsid w:val="001C6383"/>
    <w:rsid w:val="002066CF"/>
    <w:rsid w:val="00215958"/>
    <w:rsid w:val="00235EF7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96D8B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5F657B"/>
    <w:rsid w:val="0063768B"/>
    <w:rsid w:val="0066718C"/>
    <w:rsid w:val="00672FAD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9398E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4518F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15827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F1CFF"/>
    <w:rsid w:val="00E32CE3"/>
    <w:rsid w:val="00E516BE"/>
    <w:rsid w:val="00E6761F"/>
    <w:rsid w:val="00E835B5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1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51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18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1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1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1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51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18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1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1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St-870/2018-16</izvorni_sadrzaj>
    <derivirana_varijabla naziv="DomainObject.Oznaka_1">St-870/2018-16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AGRO-JABUKA društvo s ograničenom odgovornošću za poljoprivredne djelatnosti</izvorni_sadrzaj>
    <derivirana_varijabla naziv="DomainObject.Predmet.ProtustrankaFormated_1">  AGRO-JABUKA društvo s ograničenom odgovornošću za poljoprivredne djelatnosti</derivirana_varijabla>
  </DomainObject.Predmet.ProtustrankaFormated>
  <DomainObject.Predmet.ProtustrankaFormatedOIB>
    <izvorni_sadrzaj>  AGRO-JABUKA društvo s ograničenom odgovornošću za poljoprivredne djelatnosti, OIB 61693396331</izvorni_sadrzaj>
    <derivirana_varijabla naziv="DomainObject.Predmet.ProtustrankaFormatedOIB_1">  AGRO-JABUKA društvo s ograničenom odgovornošću za poljoprivredne djelatnosti, OIB 61693396331</derivirana_varijabla>
  </DomainObject.Predmet.ProtustrankaFormatedOIB>
  <DomainObject.Predmet.ProtustrankaFormatedWithAdress>
    <izvorni_sadrzaj> AGRO-JABUKA društvo s ograničenom odgovornošću za poljoprivredne djelatnosti, Vukovarska 10/I, 31000 Osijek</izvorni_sadrzaj>
    <derivirana_varijabla naziv="DomainObject.Predmet.ProtustrankaFormatedWithAdress_1"> AGRO-JABUKA društvo s ograničenom odgovornošću za poljoprivredne djelatnosti, Vukovarska 10/I, 31000 Osijek</derivirana_varijabla>
  </DomainObject.Predmet.ProtustrankaFormatedWithAdress>
  <DomainObject.Predmet.ProtustrankaFormatedWithAdressOIB>
    <izvorni_sadrzaj> AGRO-JABUKA društvo s ograničenom odgovornošću za poljoprivredne djelatnosti, OIB 61693396331, Vukovarska 10/I, 31000 Osijek</izvorni_sadrzaj>
    <derivirana_varijabla naziv="DomainObject.Predmet.ProtustrankaFormatedWithAdressOIB_1"> AGRO-JABUKA društvo s ograničenom odgovornošću za poljoprivredne djelatnosti, OIB 61693396331, Vukovarska 10/I, 31000 Osijek</derivirana_varijabla>
  </DomainObject.Predmet.ProtustrankaFormatedWithAdressOIB>
  <DomainObject.Predmet.ProtustrankaWithAdress>
    <izvorni_sadrzaj>AGRO-JABUKA društvo s ograničenom odgovornošću za poljoprivredne djelatnosti Vukovarska 10/I, 31000 Osijek</izvorni_sadrzaj>
    <derivirana_varijabla naziv="DomainObject.Predmet.ProtustrankaWithAdress_1">AGRO-JABUKA društvo s ograničenom odgovornošću za poljoprivredne djelatnosti Vukovarska 10/I, 31000 Osijek</derivirana_varijabla>
  </DomainObject.Predmet.ProtustrankaWithAdress>
  <DomainObject.Predmet.ProtustrankaWithAdressOIB>
    <izvorni_sadrzaj>AGRO-JABUKA društvo s ograničenom odgovornošću za poljoprivredne djelatnosti, OIB 61693396331, Vukovarska 10/I, 31000 Osijek</izvorni_sadrzaj>
    <derivirana_varijabla naziv="DomainObject.Predmet.ProtustrankaWithAdressOIB_1">AGRO-JABUKA društvo s ograničenom odgovornošću za poljoprivredne djelatnosti, OIB 61693396331, Vukovarska 10/I, 31000 Osijek</derivirana_varijabla>
  </DomainObject.Predmet.ProtustrankaWithAdressOIB>
  <DomainObject.Predmet.ProtustrankaNazivFormated>
    <izvorni_sadrzaj>AGRO-JABUKA društvo s ograničenom odgovornošću za poljoprivredne djelatnosti</izvorni_sadrzaj>
    <derivirana_varijabla naziv="DomainObject.Predmet.ProtustrankaNazivFormated_1">AGRO-JABUKA društvo s ograničenom odgovornošću za poljoprivredne djelatnosti</derivirana_varijabla>
  </DomainObject.Predmet.ProtustrankaNazivFormated>
  <DomainObject.Predmet.ProtustrankaNazivFormatedOIB>
    <izvorni_sadrzaj>AGRO-JABUKA društvo s ograničenom odgovornošću za poljoprivredne djelatnosti, OIB 61693396331</izvorni_sadrzaj>
    <derivirana_varijabla naziv="DomainObject.Predmet.ProtustrankaNazivFormatedOIB_1">AGRO-JABUKA društvo s ograničenom odgovornošću za poljoprivredne djelatnosti, OIB 61693396331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AGRO-JABUKA društvo s ograničenom odgovornošću za poljoprivredne djelatnosti</item>
    </izvorni_sadrzaj>
    <derivirana_varijabla naziv="DomainObject.Predmet.ProtuStrankaListFormated_1">
      <item>AGRO-JABUKA društvo s ograničenom odgovornošću za poljoprivredne djelatnosti</item>
    </derivirana_varijabla>
  </DomainObject.Predmet.ProtuStrankaListFormated>
  <DomainObject.Predmet.ProtuStrankaListFormatedOIB>
    <izvorni_sadrzaj>
      <item>AGRO-JABUKA društvo s ograničenom odgovornošću za poljoprivredne djelatnosti, OIB 61693396331</item>
    </izvorni_sadrzaj>
    <derivirana_varijabla naziv="DomainObject.Predmet.ProtuStrankaListFormatedOIB_1">
      <item>AGRO-JABUKA društvo s ograničenom odgovornošću za poljoprivredne djelatnosti, OIB 61693396331</item>
    </derivirana_varijabla>
  </DomainObject.Predmet.ProtuStrankaListFormatedOIB>
  <DomainObject.Predmet.ProtuStrankaListFormatedWithAdress>
    <izvorni_sadrzaj>
      <item>AGRO-JABUKA društvo s ograničenom odgovornošću za poljoprivredne djelatnosti, Vukovarska 10/I, 31000 Osijek</item>
    </izvorni_sadrzaj>
    <derivirana_varijabla naziv="DomainObject.Predmet.ProtuStrankaListFormatedWithAdress_1">
      <item>AGRO-JABUKA društvo s ograničenom odgovornošću za poljoprivredne djelatnosti, Vukovarska 10/I, 31000 Osijek</item>
    </derivirana_varijabla>
  </DomainObject.Predmet.ProtuStrankaListFormatedWithAdress>
  <DomainObject.Predmet.ProtuStrankaListFormatedWithAdressOIB>
    <izvorni_sadrzaj>
      <item>AGRO-JABUKA društvo s ograničenom odgovornošću za poljoprivredne djelatnosti, OIB 61693396331, Vukovarska 10/I, 31000 Osijek</item>
    </izvorni_sadrzaj>
    <derivirana_varijabla naziv="DomainObject.Predmet.ProtuStrankaListFormatedWithAdressOIB_1">
      <item>AGRO-JABUKA društvo s ograničenom odgovornošću za poljoprivredne djelatnosti, OIB 61693396331, Vukovarska 10/I, 31000 Osijek</item>
    </derivirana_varijabla>
  </DomainObject.Predmet.ProtuStrankaListFormatedWithAdressOIB>
  <DomainObject.Predmet.ProtuStrankaListNazivFormated>
    <izvorni_sadrzaj>
      <item>AGRO-JABUKA društvo s ograničenom odgovornošću za poljoprivredne djelatnosti</item>
    </izvorni_sadrzaj>
    <derivirana_varijabla naziv="DomainObject.Predmet.ProtuStrankaListNazivFormated_1">
      <item>AGRO-JABUKA društvo s ograničenom odgovornošću za poljoprivredne djelatnosti</item>
    </derivirana_varijabla>
  </DomainObject.Predmet.ProtuStrankaListNazivFormated>
  <DomainObject.Predmet.ProtuStrankaListNazivFormatedOIB>
    <izvorni_sadrzaj>
      <item>AGRO-JABUKA društvo s ograničenom odgovornošću za poljoprivredne djelatnosti, OIB 61693396331</item>
    </izvorni_sadrzaj>
    <derivirana_varijabla naziv="DomainObject.Predmet.ProtuStrankaListNazivFormatedOIB_1">
      <item>AGRO-JABUKA društvo s ograničenom odgovornošću za poljoprivredne djelatnosti, OIB 61693396331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St-870/2018-16</izvorni_sadrzaj>
    <derivirana_varijabla naziv="DomainObject.PoslovniBrojDokumenta_1">St-870/2018-16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AGRO-JABUKA društvo s ograničenom odgovornošću za poljoprivredne djelatnosti</izvorni_sadrzaj>
    <derivirana_varijabla naziv="DomainObject.Predmet.ProtustrankaIDrugi_1">AGRO-JABUKA društvo s ograničenom odgovornošću za poljoprivredne djelatnosti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AGRO-JABUKA društvo s ograničenom odgovornošću za poljoprivredne djelatnosti, OIB 61693396331, Vukovarska 10/I, 31000 Osijek</izvorni_sadrzaj>
    <derivirana_varijabla naziv="DomainObject.Predmet.ProtustrankaIDrugiAdressOIB_1">AGRO-JABUKA društvo s ograničenom odgovornošću za poljoprivredne djelatnosti, OIB 61693396331, Vukovarska 10/I,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AGRO-JABUKA društvo s ograničenom odgovornošću za poljoprivredne djelatnosti</item>
      <item>RH MF PU PODRUČNI URED OSIJEK</item>
    </izvorni_sadrzaj>
    <derivirana_varijabla naziv="DomainObject.Predmet.SudioniciListNaziv_1">
      <item>AGRO-JABUKA društvo s ograničenom odgovornošću za poljoprivredne djelatnosti</item>
      <item>RH MF PU PODRUČNI URED OSIJEK</item>
    </derivirana_varijabla>
  </DomainObject.Predmet.SudioniciListNaziv>
  <DomainObject.Predmet.SudioniciListAdressOIB>
    <izvorni_sadrzaj>
      <item>AGRO-JABUKA društvo s ograničenom odgovornošću za poljoprivredne djelatnosti, OIB 61693396331, Vukovarska 10/I,31000 Osijek</item>
      <item>RH MF PU PODRUČNI URED OSIJEK, OIB 52634238587</item>
    </izvorni_sadrzaj>
    <derivirana_varijabla naziv="DomainObject.Predmet.SudioniciListAdressOIB_1">
      <item>AGRO-JABUKA društvo s ograničenom odgovornošću za poljoprivredne djelatnosti, OIB 61693396331, Vukovarska 10/I,31000 Osijek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61693396331</item>
      <item>, OIB 52634238587</item>
    </izvorni_sadrzaj>
    <derivirana_varijabla naziv="DomainObject.Predmet.SudioniciListNazivOIB_1">
      <item>, OIB 61693396331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A040B-B319-4E5F-8688-C18550AC1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465</properties:Words>
  <properties:Characters>2552</properties:Characters>
  <properties:Lines>129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2018-09-07T06:03:00Z</dcterms:created>
  <dc:creator>Blanka</dc:creator>
  <cp:lastModifiedBy>Danijela Sekulić</cp:lastModifiedBy>
  <cp:lastPrinted>2018-09-07T06:02:00Z</cp:lastPrinted>
  <dcterms:modified xmlns:xsi="http://www.w3.org/2001/XMLSchema-instance" xsi:type="dcterms:W3CDTF">2018-09-07T07:09:00Z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St-870/2018-16 / Odluka - Rješenje - određivanje nagrade stečajnom upravitelju (MARKASOVIĆ_-_PRETHODNI-ODOBRAVA_SE.docx)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