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3b45" w14:paraId="7583b45" w:rsidRDefault="00A00800" w:rsidP="00107537" w:rsidR="00107537" w:rsidRPr="00B4224B">
      <w:pPr>
        <w:spacing w:lineRule="auto" w:line="276" w:after="200"/>
        <w:ind w:firstLine="708"/>
        <w:jc w:val="both"/>
        <w15:collapsed w:val="false"/>
        <w:rPr>
          <w:rFonts w:eastAsiaTheme="minorHAnsi"/>
          <w:bCs/>
          <w:lang w:eastAsia="en-US"/>
        </w:rPr>
      </w:pPr>
      <w:bookmarkStart w:name="_GoBack" w:id="0"/>
      <w:bookmarkEnd w:id="0"/>
      <w:r>
        <w:rPr>
          <w:rFonts w:eastAsiaTheme="minorHAnsi"/>
          <w:bCs/>
          <w:lang w:eastAsia="en-US"/>
        </w:rPr>
        <w:t xml:space="preserve">     </w:t>
      </w:r>
      <w:r w:rsidR="00107537" w:rsidRPr="00B4224B">
        <w:rPr>
          <w:rFonts w:eastAsiaTheme="minorHAnsi"/>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07537" w:rsidP="00107537" w:rsidR="00107537" w:rsidRPr="00B4224B">
      <w:pPr>
        <w:rPr>
          <w:rFonts w:eastAsiaTheme="minorHAnsi"/>
          <w:lang w:eastAsia="en-US"/>
        </w:rPr>
      </w:pPr>
      <w:r w:rsidRPr="00B4224B">
        <w:rPr>
          <w:rFonts w:eastAsiaTheme="minorHAnsi"/>
          <w:lang w:eastAsia="en-US"/>
        </w:rPr>
        <w:t xml:space="preserve">  REPUBLIKA HRVATSKA</w:t>
      </w:r>
    </w:p>
    <w:p w:rsidRDefault="00107537" w:rsidP="00107537" w:rsidR="00107537" w:rsidRPr="00B4224B">
      <w:pPr>
        <w:rPr>
          <w:rFonts w:eastAsiaTheme="minorHAnsi"/>
          <w:lang w:eastAsia="en-US"/>
        </w:rPr>
      </w:pPr>
      <w:r w:rsidRPr="00B4224B">
        <w:rPr>
          <w:rFonts w:eastAsiaTheme="minorHAnsi"/>
          <w:lang w:eastAsia="en-US"/>
        </w:rPr>
        <w:t>TRGOVAČKI SUD U RIJECI</w:t>
      </w:r>
    </w:p>
    <w:p w:rsidRDefault="00107537" w:rsidP="00107537" w:rsidR="00107537" w:rsidRPr="00B4224B">
      <w:pPr>
        <w:rPr>
          <w:rFonts w:eastAsiaTheme="minorHAnsi"/>
          <w:lang w:eastAsia="en-US"/>
        </w:rPr>
      </w:pPr>
      <w:r w:rsidRPr="00B4224B">
        <w:rPr>
          <w:rFonts w:eastAsiaTheme="minorHAnsi"/>
          <w:lang w:eastAsia="en-US"/>
        </w:rPr>
        <w:t xml:space="preserve">      Rijeka, Zadarska 1 i 3</w:t>
      </w:r>
      <w:r w:rsidR="00A00800" w:rsidRPr="00A00800">
        <w:rPr>
          <w:rFonts w:eastAsia="MS Mincho"/>
        </w:rPr>
        <w:t xml:space="preserve"> </w:t>
      </w:r>
      <w:r w:rsidR="00A00800">
        <w:rPr>
          <w:rFonts w:eastAsia="MS Mincho"/>
        </w:rPr>
        <w:tab/>
      </w:r>
      <w:r w:rsidR="00A00800">
        <w:rPr>
          <w:rFonts w:eastAsia="MS Mincho"/>
        </w:rPr>
        <w:tab/>
      </w:r>
      <w:r w:rsidR="00A00800">
        <w:rPr>
          <w:rFonts w:eastAsia="MS Mincho"/>
        </w:rPr>
        <w:tab/>
      </w:r>
      <w:r w:rsidR="00A00800">
        <w:rPr>
          <w:rFonts w:eastAsia="MS Mincho"/>
        </w:rPr>
        <w:tab/>
      </w:r>
      <w:r w:rsidR="00A00800" w:rsidRPr="00AC46AC">
        <w:rPr>
          <w:rFonts w:eastAsia="MS Mincho"/>
        </w:rPr>
        <w:t>Posl</w:t>
      </w:r>
      <w:r w:rsidR="00A00800">
        <w:rPr>
          <w:rFonts w:eastAsia="MS Mincho"/>
        </w:rPr>
        <w:t>ovni broj</w:t>
      </w:r>
      <w:r w:rsidR="00A00800" w:rsidRPr="00AC46AC">
        <w:rPr>
          <w:rFonts w:eastAsia="MS Mincho"/>
        </w:rPr>
        <w:t xml:space="preserve"> 7 St-</w:t>
      </w:r>
      <w:r w:rsidR="00A00800">
        <w:rPr>
          <w:rFonts w:eastAsia="MS Mincho"/>
        </w:rPr>
        <w:t>241</w:t>
      </w:r>
      <w:r w:rsidR="00A00800" w:rsidRPr="00AC46AC">
        <w:rPr>
          <w:rFonts w:eastAsia="MS Mincho"/>
        </w:rPr>
        <w:t>/</w:t>
      </w:r>
      <w:r w:rsidR="00A00800">
        <w:rPr>
          <w:rFonts w:eastAsia="MS Mincho"/>
        </w:rPr>
        <w:t>2012</w:t>
      </w:r>
      <w:r w:rsidR="00A00800" w:rsidRPr="00AC46AC">
        <w:rPr>
          <w:rFonts w:eastAsia="MS Mincho"/>
        </w:rPr>
        <w:t>-</w:t>
      </w:r>
      <w:r w:rsidR="00A00800">
        <w:rPr>
          <w:rFonts w:eastAsia="MS Mincho"/>
        </w:rPr>
        <w:t>792</w:t>
      </w:r>
    </w:p>
    <w:p w:rsidRDefault="00507D7B" w:rsidP="00560F4A" w:rsidR="00507D7B">
      <w:pPr>
        <w:jc w:val="both"/>
        <w:rPr>
          <w:rFonts w:eastAsia="MS Mincho"/>
        </w:rPr>
      </w:pPr>
    </w:p>
    <w:p w:rsidRDefault="00507D7B" w:rsidP="00560F4A" w:rsidR="00507D7B" w:rsidRPr="00143BD5">
      <w:pPr>
        <w:jc w:val="both"/>
        <w:rPr>
          <w:rFonts w:eastAsia="MS Mincho"/>
        </w:rPr>
      </w:pPr>
    </w:p>
    <w:p w:rsidRDefault="00507D7B" w:rsidP="00507D7B" w:rsidR="00507D7B" w:rsidRPr="00143BD5">
      <w:pPr>
        <w:jc w:val="center"/>
        <w:rPr>
          <w:rFonts w:eastAsia="MS Mincho"/>
        </w:rPr>
      </w:pPr>
      <w:r w:rsidRPr="00143BD5">
        <w:rPr>
          <w:rFonts w:eastAsia="MS Mincho"/>
        </w:rPr>
        <w:t>R</w:t>
      </w:r>
      <w:r>
        <w:rPr>
          <w:rFonts w:eastAsia="MS Mincho"/>
        </w:rPr>
        <w:t xml:space="preserve"> </w:t>
      </w:r>
      <w:r w:rsidRPr="00143BD5">
        <w:rPr>
          <w:rFonts w:eastAsia="MS Mincho"/>
        </w:rPr>
        <w:t>E</w:t>
      </w:r>
      <w:r>
        <w:rPr>
          <w:rFonts w:eastAsia="MS Mincho"/>
        </w:rPr>
        <w:t xml:space="preserve"> </w:t>
      </w:r>
      <w:r w:rsidRPr="00143BD5">
        <w:rPr>
          <w:rFonts w:eastAsia="MS Mincho"/>
        </w:rPr>
        <w:t>P</w:t>
      </w:r>
      <w:r>
        <w:rPr>
          <w:rFonts w:eastAsia="MS Mincho"/>
        </w:rPr>
        <w:t xml:space="preserve"> </w:t>
      </w:r>
      <w:r w:rsidRPr="00143BD5">
        <w:rPr>
          <w:rFonts w:eastAsia="MS Mincho"/>
        </w:rPr>
        <w:t>U</w:t>
      </w:r>
      <w:r>
        <w:rPr>
          <w:rFonts w:eastAsia="MS Mincho"/>
        </w:rPr>
        <w:t xml:space="preserve"> </w:t>
      </w:r>
      <w:r w:rsidRPr="00143BD5">
        <w:rPr>
          <w:rFonts w:eastAsia="MS Mincho"/>
        </w:rPr>
        <w:t>B</w:t>
      </w:r>
      <w:r>
        <w:rPr>
          <w:rFonts w:eastAsia="MS Mincho"/>
        </w:rPr>
        <w:t xml:space="preserve"> </w:t>
      </w:r>
      <w:r w:rsidRPr="00143BD5">
        <w:rPr>
          <w:rFonts w:eastAsia="MS Mincho"/>
        </w:rPr>
        <w:t>L</w:t>
      </w:r>
      <w:r>
        <w:rPr>
          <w:rFonts w:eastAsia="MS Mincho"/>
        </w:rPr>
        <w:t xml:space="preserve"> </w:t>
      </w:r>
      <w:r w:rsidRPr="00143BD5">
        <w:rPr>
          <w:rFonts w:eastAsia="MS Mincho"/>
        </w:rPr>
        <w:t>I</w:t>
      </w:r>
      <w:r>
        <w:rPr>
          <w:rFonts w:eastAsia="MS Mincho"/>
        </w:rPr>
        <w:t xml:space="preserve"> </w:t>
      </w:r>
      <w:r w:rsidRPr="00143BD5">
        <w:rPr>
          <w:rFonts w:eastAsia="MS Mincho"/>
        </w:rPr>
        <w:t>K</w:t>
      </w:r>
      <w:r>
        <w:rPr>
          <w:rFonts w:eastAsia="MS Mincho"/>
        </w:rPr>
        <w:t xml:space="preserve"> </w:t>
      </w:r>
      <w:r w:rsidRPr="00143BD5">
        <w:rPr>
          <w:rFonts w:eastAsia="MS Mincho"/>
        </w:rPr>
        <w:t>A</w:t>
      </w:r>
      <w:r>
        <w:rPr>
          <w:rFonts w:eastAsia="MS Mincho"/>
        </w:rPr>
        <w:t xml:space="preserve">  </w:t>
      </w:r>
      <w:r w:rsidRPr="00143BD5">
        <w:rPr>
          <w:rFonts w:eastAsia="MS Mincho"/>
        </w:rPr>
        <w:t xml:space="preserve"> H</w:t>
      </w:r>
      <w:r>
        <w:rPr>
          <w:rFonts w:eastAsia="MS Mincho"/>
        </w:rPr>
        <w:t xml:space="preserve"> </w:t>
      </w:r>
      <w:r w:rsidRPr="00143BD5">
        <w:rPr>
          <w:rFonts w:eastAsia="MS Mincho"/>
        </w:rPr>
        <w:t>R</w:t>
      </w:r>
      <w:r>
        <w:rPr>
          <w:rFonts w:eastAsia="MS Mincho"/>
        </w:rPr>
        <w:t xml:space="preserve"> </w:t>
      </w:r>
      <w:r w:rsidRPr="00143BD5">
        <w:rPr>
          <w:rFonts w:eastAsia="MS Mincho"/>
        </w:rPr>
        <w:t>V</w:t>
      </w:r>
      <w:r>
        <w:rPr>
          <w:rFonts w:eastAsia="MS Mincho"/>
        </w:rPr>
        <w:t xml:space="preserve"> </w:t>
      </w:r>
      <w:r w:rsidRPr="00143BD5">
        <w:rPr>
          <w:rFonts w:eastAsia="MS Mincho"/>
        </w:rPr>
        <w:t>A</w:t>
      </w:r>
      <w:r>
        <w:rPr>
          <w:rFonts w:eastAsia="MS Mincho"/>
        </w:rPr>
        <w:t xml:space="preserve"> </w:t>
      </w:r>
      <w:r w:rsidRPr="00143BD5">
        <w:rPr>
          <w:rFonts w:eastAsia="MS Mincho"/>
        </w:rPr>
        <w:t>T</w:t>
      </w:r>
      <w:r>
        <w:rPr>
          <w:rFonts w:eastAsia="MS Mincho"/>
        </w:rPr>
        <w:t xml:space="preserve"> </w:t>
      </w:r>
      <w:r w:rsidRPr="00143BD5">
        <w:rPr>
          <w:rFonts w:eastAsia="MS Mincho"/>
        </w:rPr>
        <w:t>S</w:t>
      </w:r>
      <w:r>
        <w:rPr>
          <w:rFonts w:eastAsia="MS Mincho"/>
        </w:rPr>
        <w:t xml:space="preserve"> </w:t>
      </w:r>
      <w:r w:rsidRPr="00143BD5">
        <w:rPr>
          <w:rFonts w:eastAsia="MS Mincho"/>
        </w:rPr>
        <w:t>K</w:t>
      </w:r>
      <w:r>
        <w:rPr>
          <w:rFonts w:eastAsia="MS Mincho"/>
        </w:rPr>
        <w:t xml:space="preserve"> </w:t>
      </w:r>
      <w:r w:rsidRPr="00143BD5">
        <w:rPr>
          <w:rFonts w:eastAsia="MS Mincho"/>
        </w:rPr>
        <w:t>A</w:t>
      </w:r>
    </w:p>
    <w:p w:rsidRDefault="00D954AA" w:rsidP="00560F4A" w:rsidR="00D954AA" w:rsidRPr="00143BD5">
      <w:pPr>
        <w:jc w:val="center"/>
        <w:rPr>
          <w:rFonts w:eastAsia="MS Mincho"/>
        </w:rPr>
      </w:pPr>
    </w:p>
    <w:p w:rsidRDefault="00306FA7" w:rsidP="00560F4A" w:rsidR="00306FA7" w:rsidRPr="00143BD5">
      <w:pPr>
        <w:jc w:val="center"/>
        <w:rPr>
          <w:rFonts w:eastAsia="MS Mincho"/>
        </w:rPr>
      </w:pPr>
      <w:r w:rsidRPr="00143BD5">
        <w:rPr>
          <w:rFonts w:eastAsia="MS Mincho"/>
        </w:rPr>
        <w:t>R J E Š E NJ E</w:t>
      </w:r>
    </w:p>
    <w:p w:rsidRDefault="00247EBE" w:rsidP="00560F4A" w:rsidR="00247EBE" w:rsidRPr="00143BD5">
      <w:pPr>
        <w:jc w:val="both"/>
        <w:rPr>
          <w:rFonts w:eastAsia="MS Mincho"/>
        </w:rPr>
      </w:pPr>
    </w:p>
    <w:p w:rsidRDefault="00247EBE" w:rsidP="00560F4A" w:rsidR="00247EBE" w:rsidRPr="00143BD5">
      <w:pPr>
        <w:jc w:val="both"/>
        <w:rPr>
          <w:rFonts w:eastAsia="MS Mincho"/>
        </w:rPr>
      </w:pPr>
    </w:p>
    <w:p w:rsidRDefault="00306FA7" w:rsidP="00143BD5" w:rsidR="00507D7B">
      <w:pPr>
        <w:jc w:val="both"/>
        <w:rPr>
          <w:rFonts w:eastAsia="MS Mincho"/>
        </w:rPr>
      </w:pPr>
      <w:r w:rsidRPr="00143BD5">
        <w:rPr>
          <w:rFonts w:eastAsia="MS Mincho"/>
        </w:rPr>
        <w:t xml:space="preserve"> </w:t>
      </w:r>
      <w:r w:rsidRPr="00143BD5">
        <w:rPr>
          <w:rFonts w:eastAsia="MS Mincho"/>
        </w:rPr>
        <w:tab/>
      </w:r>
      <w:r w:rsidR="00D8688D" w:rsidRPr="00D8688D">
        <w:rPr>
          <w:rFonts w:eastAsia="MS Mincho"/>
        </w:rPr>
        <w:t>Trgovački sud u Rijeci, po Liljani Ugrin stečajnom sucu u predmetu provođenja stečajnog postupka nad dužnikom PURIS, poljoprivredna, prehrambena, trgovačka i ugostiteljska djelatnost, dioničko društvo u stečaju Pazin, Hrvatskog Narodnog Preporoda 2 (MBS: 040016186 – OIB: 31015447714)</w:t>
      </w:r>
      <w:r w:rsidR="00A00800">
        <w:rPr>
          <w:rFonts w:eastAsia="MS Mincho"/>
        </w:rPr>
        <w:t>,</w:t>
      </w:r>
      <w:r w:rsidR="00D8688D" w:rsidRPr="00D8688D">
        <w:rPr>
          <w:rFonts w:eastAsia="MS Mincho"/>
        </w:rPr>
        <w:t xml:space="preserve"> dana </w:t>
      </w:r>
      <w:r w:rsidR="00513716">
        <w:rPr>
          <w:rFonts w:eastAsia="MS Mincho"/>
        </w:rPr>
        <w:t>31</w:t>
      </w:r>
      <w:r w:rsidR="00D8688D" w:rsidRPr="00D8688D">
        <w:rPr>
          <w:rFonts w:eastAsia="MS Mincho"/>
        </w:rPr>
        <w:t>.</w:t>
      </w:r>
      <w:r w:rsidR="00513716">
        <w:rPr>
          <w:rFonts w:eastAsia="MS Mincho"/>
        </w:rPr>
        <w:t xml:space="preserve"> kolovoza 2018.</w:t>
      </w:r>
    </w:p>
    <w:p w:rsidRDefault="00D954AA" w:rsidP="00560F4A" w:rsidR="00D954AA" w:rsidRPr="00143BD5">
      <w:pPr>
        <w:jc w:val="both"/>
        <w:rPr>
          <w:rFonts w:eastAsia="MS Mincho"/>
        </w:rPr>
      </w:pPr>
    </w:p>
    <w:p w:rsidRDefault="00306FA7" w:rsidP="00560F4A" w:rsidR="00306FA7" w:rsidRPr="00143BD5">
      <w:pPr>
        <w:jc w:val="center"/>
        <w:rPr>
          <w:rFonts w:eastAsia="MS Mincho"/>
        </w:rPr>
      </w:pPr>
      <w:r w:rsidRPr="00143BD5">
        <w:rPr>
          <w:rFonts w:eastAsia="MS Mincho"/>
        </w:rPr>
        <w:t>r i j e š i o   j e</w:t>
      </w:r>
    </w:p>
    <w:p w:rsidRDefault="00355E0A" w:rsidP="00560F4A" w:rsidR="00355E0A" w:rsidRPr="00143BD5">
      <w:pPr>
        <w:jc w:val="center"/>
        <w:rPr>
          <w:rFonts w:eastAsia="MS Mincho"/>
        </w:rPr>
      </w:pPr>
    </w:p>
    <w:p w:rsidRDefault="00560F4A" w:rsidP="00560F4A" w:rsidR="00560F4A" w:rsidRPr="00143BD5">
      <w:pPr>
        <w:jc w:val="center"/>
        <w:rPr>
          <w:rFonts w:eastAsia="MS Mincho"/>
        </w:rPr>
      </w:pPr>
    </w:p>
    <w:p w:rsidRDefault="0016670D" w:rsidP="00513716" w:rsidR="0016670D">
      <w:pPr>
        <w:jc w:val="both"/>
      </w:pPr>
      <w:r>
        <w:rPr>
          <w:lang w:val="de-DE"/>
        </w:rPr>
        <w:t>I</w:t>
      </w:r>
      <w:r w:rsidR="00D8688D">
        <w:rPr>
          <w:lang w:val="de-DE"/>
        </w:rPr>
        <w:t xml:space="preserve"> </w:t>
      </w:r>
      <w:r w:rsidR="00355E0A" w:rsidRPr="00143BD5">
        <w:tab/>
      </w:r>
      <w:r w:rsidR="00507D7B">
        <w:t>O</w:t>
      </w:r>
      <w:r w:rsidR="00507D7B" w:rsidRPr="00F50364">
        <w:t>gla</w:t>
      </w:r>
      <w:r w:rsidR="00507D7B">
        <w:t xml:space="preserve">šava se </w:t>
      </w:r>
      <w:r w:rsidR="00507D7B" w:rsidRPr="00F50364">
        <w:t>nevažeć</w:t>
      </w:r>
      <w:r w:rsidR="00507D7B">
        <w:t>i</w:t>
      </w:r>
      <w:r w:rsidR="00507D7B" w:rsidRPr="00F50364">
        <w:t xml:space="preserve">m </w:t>
      </w:r>
      <w:r w:rsidR="00507D7B">
        <w:t>ovosudno rješenje o dosudi</w:t>
      </w:r>
      <w:r w:rsidR="00294211">
        <w:t xml:space="preserve"> pod poslovnim brojem </w:t>
      </w:r>
      <w:r w:rsidR="00294211">
        <w:rPr>
          <w:rFonts w:eastAsia="MS Mincho"/>
        </w:rPr>
        <w:t>7 St-241/12-</w:t>
      </w:r>
      <w:r w:rsidR="00513716">
        <w:rPr>
          <w:rFonts w:eastAsia="MS Mincho"/>
        </w:rPr>
        <w:t xml:space="preserve">780 </w:t>
      </w:r>
      <w:r w:rsidR="00294211">
        <w:rPr>
          <w:rFonts w:eastAsia="MS Mincho"/>
        </w:rPr>
        <w:t xml:space="preserve">od </w:t>
      </w:r>
      <w:r w:rsidR="00513716">
        <w:t>12. srpnja 2018</w:t>
      </w:r>
      <w:r>
        <w:rPr>
          <w:rFonts w:eastAsia="MS Mincho"/>
        </w:rPr>
        <w:t>.</w:t>
      </w:r>
      <w:r w:rsidR="00507D7B">
        <w:t xml:space="preserve"> </w:t>
      </w:r>
      <w:r w:rsidR="00513716">
        <w:t xml:space="preserve">nekretnine upisane u zemljišnim knjigama </w:t>
      </w:r>
      <w:r w:rsidR="00513716">
        <w:rPr>
          <w:lang w:val="de-DE"/>
        </w:rPr>
        <w:t xml:space="preserve">Općinskog suda u Pazinu Zemljišnoknjižni odjel Pazin u z.k.ul. 1276 k.o. SV. PETAR U ŠUMI na k.č. 48 ORANICA površine 2013 m2 i k.č. 49 ORANICA površine 1318 m2, ukupno </w:t>
      </w:r>
      <w:r w:rsidR="00513716">
        <w:rPr>
          <w:bCs/>
          <w:color w:val="000000"/>
        </w:rPr>
        <w:t>3331 m2</w:t>
      </w:r>
      <w:r w:rsidR="00210886">
        <w:t xml:space="preserve"> </w:t>
      </w:r>
      <w:r w:rsidR="008467AE">
        <w:t xml:space="preserve">kupcu </w:t>
      </w:r>
      <w:r w:rsidR="00513716">
        <w:t>OPĆINI SVETI PETAR U ŠUMI, Sv. Petar u Šumi 6, Sv. Petar u Šumi OIB: 95418771492</w:t>
      </w:r>
      <w:r w:rsidR="009A60AF">
        <w:t xml:space="preserve">. </w:t>
      </w:r>
    </w:p>
    <w:p w:rsidRDefault="009A60AF" w:rsidP="00507D7B" w:rsidR="009A60AF">
      <w:pPr>
        <w:jc w:val="both"/>
        <w:rPr>
          <w:rFonts w:eastAsia="MS Mincho"/>
        </w:rPr>
      </w:pPr>
    </w:p>
    <w:p w:rsidRDefault="0016670D" w:rsidP="002A0F7A" w:rsidR="00A00800">
      <w:pPr>
        <w:jc w:val="both"/>
        <w:rPr>
          <w:rFonts w:eastAsia="MS Mincho"/>
        </w:rPr>
      </w:pPr>
      <w:r>
        <w:rPr>
          <w:rFonts w:eastAsia="MS Mincho"/>
        </w:rPr>
        <w:t>II</w:t>
      </w:r>
      <w:r>
        <w:rPr>
          <w:rFonts w:eastAsia="MS Mincho"/>
        </w:rPr>
        <w:tab/>
      </w:r>
      <w:r w:rsidR="002A0F7A" w:rsidRPr="002A0F7A">
        <w:rPr>
          <w:rFonts w:eastAsia="MS Mincho"/>
        </w:rPr>
        <w:t xml:space="preserve">Kupcu </w:t>
      </w:r>
      <w:r w:rsidR="00513716">
        <w:rPr>
          <w:rFonts w:eastAsia="MS Mincho"/>
        </w:rPr>
        <w:t xml:space="preserve">ISKOP d.o.o. </w:t>
      </w:r>
      <w:r w:rsidR="008E4CA8" w:rsidRPr="008E4CA8">
        <w:t xml:space="preserve">Sveti Petar </w:t>
      </w:r>
      <w:r w:rsidR="00807B2F">
        <w:t>u</w:t>
      </w:r>
      <w:r w:rsidR="008E4CA8" w:rsidRPr="008E4CA8">
        <w:t xml:space="preserve"> Šumi, Dajčići 108</w:t>
      </w:r>
      <w:r w:rsidR="00513716">
        <w:rPr>
          <w:rFonts w:eastAsia="MS Mincho"/>
        </w:rPr>
        <w:t xml:space="preserve">, </w:t>
      </w:r>
      <w:r w:rsidR="00807B2F">
        <w:rPr>
          <w:rFonts w:eastAsia="MS Mincho"/>
        </w:rPr>
        <w:t>(</w:t>
      </w:r>
      <w:r w:rsidR="00513716">
        <w:rPr>
          <w:rFonts w:eastAsia="MS Mincho"/>
        </w:rPr>
        <w:t>OIB: 14847029667</w:t>
      </w:r>
      <w:r w:rsidR="00807B2F">
        <w:rPr>
          <w:rFonts w:eastAsia="MS Mincho"/>
        </w:rPr>
        <w:t xml:space="preserve">)  </w:t>
      </w:r>
    </w:p>
    <w:p w:rsidRDefault="002A0F7A" w:rsidP="002A0F7A" w:rsidR="002A0F7A">
      <w:pPr>
        <w:jc w:val="both"/>
        <w:rPr>
          <w:rFonts w:eastAsia="MS Mincho"/>
        </w:rPr>
      </w:pPr>
      <w:r w:rsidRPr="002A0F7A">
        <w:rPr>
          <w:rFonts w:eastAsia="MS Mincho"/>
        </w:rPr>
        <w:t xml:space="preserve">d o s u đ u j </w:t>
      </w:r>
      <w:r w:rsidR="00513716">
        <w:rPr>
          <w:rFonts w:eastAsia="MS Mincho"/>
        </w:rPr>
        <w:t>u</w:t>
      </w:r>
      <w:r w:rsidRPr="002A0F7A">
        <w:rPr>
          <w:rFonts w:eastAsia="MS Mincho"/>
        </w:rPr>
        <w:t xml:space="preserve">  s</w:t>
      </w:r>
      <w:r w:rsidR="00513716">
        <w:rPr>
          <w:rFonts w:eastAsia="MS Mincho"/>
        </w:rPr>
        <w:t xml:space="preserve"> </w:t>
      </w:r>
      <w:r w:rsidRPr="002A0F7A">
        <w:rPr>
          <w:rFonts w:eastAsia="MS Mincho"/>
        </w:rPr>
        <w:t xml:space="preserve">e  </w:t>
      </w:r>
      <w:r w:rsidR="008E4CA8">
        <w:t xml:space="preserve">nekretnine upisane u zemljišnim knjigama </w:t>
      </w:r>
      <w:r w:rsidR="008E4CA8">
        <w:rPr>
          <w:lang w:val="de-DE"/>
        </w:rPr>
        <w:t xml:space="preserve">Općinskog suda u Pazinu Zemljišnoknjižni odjel Pazin u z.k.ul. 1276 k.o. SV. PETAR U ŠUMI na k.č. 48 ORANICA površine 2013 m2 i k.č. 49 ORANICA površine 1318 m2, ukupno </w:t>
      </w:r>
      <w:r w:rsidR="008E4CA8">
        <w:rPr>
          <w:bCs/>
          <w:color w:val="000000"/>
        </w:rPr>
        <w:t>3331 m2</w:t>
      </w:r>
      <w:r w:rsidR="00210886">
        <w:t xml:space="preserve"> po cijeni od </w:t>
      </w:r>
      <w:r w:rsidR="008E4CA8">
        <w:t xml:space="preserve">510.000,00 </w:t>
      </w:r>
      <w:r w:rsidR="008467AE" w:rsidRPr="008467AE">
        <w:t>kn</w:t>
      </w:r>
      <w:r>
        <w:rPr>
          <w:rFonts w:eastAsia="MS Mincho"/>
        </w:rPr>
        <w:t>.</w:t>
      </w:r>
    </w:p>
    <w:p w:rsidRDefault="00416767" w:rsidP="002A0F7A" w:rsidR="00416767">
      <w:pPr>
        <w:jc w:val="both"/>
        <w:rPr>
          <w:rFonts w:eastAsia="MS Mincho"/>
        </w:rPr>
      </w:pPr>
    </w:p>
    <w:p w:rsidRDefault="00416767" w:rsidP="002A0F7A" w:rsidR="00416767">
      <w:pPr>
        <w:jc w:val="both"/>
        <w:rPr>
          <w:rFonts w:eastAsia="MS Mincho"/>
        </w:rPr>
      </w:pPr>
      <w:r w:rsidRPr="00416767">
        <w:rPr>
          <w:rFonts w:eastAsia="MS Mincho"/>
        </w:rPr>
        <w:t>II</w:t>
      </w:r>
      <w:r>
        <w:rPr>
          <w:rFonts w:eastAsia="MS Mincho"/>
        </w:rPr>
        <w:t>I</w:t>
      </w:r>
      <w:r w:rsidRPr="00416767">
        <w:rPr>
          <w:rFonts w:eastAsia="MS Mincho"/>
        </w:rPr>
        <w:tab/>
        <w:t xml:space="preserve">Poziva se </w:t>
      </w:r>
      <w:r w:rsidR="00807B2F">
        <w:rPr>
          <w:rFonts w:eastAsia="MS Mincho"/>
        </w:rPr>
        <w:t xml:space="preserve">ISKOP d.o.o. </w:t>
      </w:r>
      <w:r w:rsidR="00807B2F" w:rsidRPr="008E4CA8">
        <w:t xml:space="preserve">Sveti Petar </w:t>
      </w:r>
      <w:r w:rsidR="00807B2F">
        <w:t>u</w:t>
      </w:r>
      <w:r w:rsidR="00807B2F" w:rsidRPr="008E4CA8">
        <w:t xml:space="preserve"> Šumi, Dajčići 108</w:t>
      </w:r>
      <w:r w:rsidR="00807B2F">
        <w:rPr>
          <w:rFonts w:eastAsia="MS Mincho"/>
        </w:rPr>
        <w:t>, (OIB: 14847029667)</w:t>
      </w:r>
      <w:r w:rsidRPr="00416767">
        <w:rPr>
          <w:rFonts w:eastAsia="MS Mincho"/>
        </w:rPr>
        <w:t xml:space="preserve"> da pod prijetnjom zakonskih posljedica uplati puni iznos kupovne cijene, najkasnije u roku od 30 dana od dana pravomoćnosti ovog rješenja o dosudi, na prolazni depozit ovoga suda otvoren kod Hrvatske poštanske banke d.d. Zagreb broj HR5923900011300002703, poziv na broj 241 12 (bez oznake modela), te da dokaz o uplati navedenog iznosa dostavi u spis pod poslovnim brojem 7 St-241/12. Uplaćena jamčevina ima se uračunati u kupovnu cijenu.</w:t>
      </w:r>
    </w:p>
    <w:p w:rsidRDefault="00A771C7" w:rsidP="002A0F7A" w:rsidR="00A771C7">
      <w:pPr>
        <w:jc w:val="both"/>
        <w:rPr>
          <w:rFonts w:eastAsia="MS Mincho"/>
        </w:rPr>
      </w:pPr>
    </w:p>
    <w:p w:rsidRDefault="00416767" w:rsidP="002A0F7A" w:rsidR="00416767">
      <w:pPr>
        <w:jc w:val="both"/>
        <w:rPr>
          <w:rFonts w:eastAsia="MS Mincho"/>
        </w:rPr>
      </w:pPr>
      <w:r w:rsidRPr="00416767">
        <w:rPr>
          <w:rFonts w:eastAsia="MS Mincho"/>
        </w:rPr>
        <w:t>I</w:t>
      </w:r>
      <w:r>
        <w:rPr>
          <w:rFonts w:eastAsia="MS Mincho"/>
        </w:rPr>
        <w:t>V</w:t>
      </w:r>
      <w:r w:rsidRPr="00416767">
        <w:rPr>
          <w:rFonts w:eastAsia="MS Mincho"/>
        </w:rPr>
        <w:tab/>
        <w:t>Ukoliko kupac iz točke I</w:t>
      </w:r>
      <w:r>
        <w:rPr>
          <w:rFonts w:eastAsia="MS Mincho"/>
        </w:rPr>
        <w:t>I</w:t>
      </w:r>
      <w:r w:rsidRPr="00416767">
        <w:rPr>
          <w:rFonts w:eastAsia="MS Mincho"/>
        </w:rPr>
        <w:t xml:space="preserve"> izreke ovog rješenja ne uplati puni iznos kupovne cijene sud će oglasiti nevažećom dosudu kupcu, te će se odrediti nova prodaja, uz uvjete određene za prodaju koja je oglašena nevažećom, te iz položene jamčevine namirit će se </w:t>
      </w:r>
      <w:r w:rsidRPr="00416767">
        <w:rPr>
          <w:rFonts w:eastAsia="MS Mincho"/>
        </w:rPr>
        <w:lastRenderedPageBreak/>
        <w:t>troškovi nove prodaje i naknaditi razlika između kupovnine postignute na prijašnjoj i novoj prodaji.</w:t>
      </w:r>
    </w:p>
    <w:p w:rsidRDefault="002A0F7A" w:rsidP="002A0F7A" w:rsidR="002A0F7A">
      <w:pPr>
        <w:jc w:val="both"/>
        <w:rPr>
          <w:rFonts w:eastAsia="MS Mincho"/>
        </w:rPr>
      </w:pPr>
    </w:p>
    <w:p w:rsidRDefault="005F6815" w:rsidP="005F6815" w:rsidR="00416767">
      <w:pPr>
        <w:pStyle w:val="Obinitekst"/>
        <w:jc w:val="both"/>
        <w:rPr>
          <w:rFonts w:cs="Times New Roman" w:eastAsia="MS Mincho" w:hAnsi="Times New Roman" w:ascii="Times New Roman"/>
        </w:rPr>
      </w:pPr>
      <w:r w:rsidRPr="005F6815">
        <w:rPr>
          <w:rFonts w:cs="Times New Roman" w:eastAsia="MS Mincho" w:hAnsi="Times New Roman" w:ascii="Times New Roman"/>
          <w:szCs w:val="24"/>
        </w:rPr>
        <w:t>IV.      Određuje se da će se nakon pravomoćnosti rješenja o dosudi te pošto kupovnina bude položena, u zemljišnu knjigu prigodom upisa prava vlasništva u korist kupca i brisati upisana prava zaloga za korist ADRIATIC ASSETS d.o.o. za usluge, OIB: 18846383988, Radnička cesta 80, Zagreb  i HYPO ALPE-ADRIA-BANK D.D., OIB: 14036333877, Zagreb, Slavonska avenija 6.</w:t>
      </w:r>
    </w:p>
    <w:p w:rsidRDefault="005F6815" w:rsidP="00507D7B" w:rsidR="005F6815">
      <w:pPr>
        <w:pStyle w:val="Obinitekst"/>
        <w:jc w:val="center"/>
        <w:rPr>
          <w:rFonts w:cs="Times New Roman" w:eastAsia="MS Mincho" w:hAnsi="Times New Roman" w:ascii="Times New Roman"/>
        </w:rPr>
      </w:pPr>
    </w:p>
    <w:p w:rsidRDefault="005F6815" w:rsidP="00507D7B" w:rsidR="005F6815">
      <w:pPr>
        <w:pStyle w:val="Obinitekst"/>
        <w:jc w:val="center"/>
        <w:rPr>
          <w:rFonts w:cs="Times New Roman" w:eastAsia="MS Mincho" w:hAnsi="Times New Roman" w:ascii="Times New Roman"/>
        </w:rPr>
      </w:pPr>
    </w:p>
    <w:p w:rsidRDefault="00507D7B" w:rsidP="00507D7B" w:rsidR="00507D7B" w:rsidRPr="00143BD5">
      <w:pPr>
        <w:pStyle w:val="Obinitekst"/>
        <w:jc w:val="center"/>
        <w:rPr>
          <w:rFonts w:cs="Times New Roman" w:eastAsia="MS Mincho" w:hAnsi="Times New Roman" w:ascii="Times New Roman"/>
        </w:rPr>
      </w:pPr>
      <w:r w:rsidRPr="00143BD5">
        <w:rPr>
          <w:rFonts w:cs="Times New Roman" w:eastAsia="MS Mincho" w:hAnsi="Times New Roman" w:ascii="Times New Roman"/>
        </w:rPr>
        <w:t>Obrazloženje</w:t>
      </w:r>
    </w:p>
    <w:p w:rsidRDefault="00507D7B" w:rsidP="00507D7B" w:rsidR="00507D7B">
      <w:pPr>
        <w:jc w:val="both"/>
      </w:pPr>
    </w:p>
    <w:p w:rsidRDefault="0016670D" w:rsidP="00507D7B" w:rsidR="0016670D" w:rsidRPr="00143BD5">
      <w:pPr>
        <w:jc w:val="both"/>
      </w:pPr>
    </w:p>
    <w:p w:rsidRDefault="00507D7B" w:rsidP="005F6815" w:rsidR="00A23788">
      <w:pPr>
        <w:jc w:val="both"/>
        <w:rPr>
          <w:rFonts w:eastAsia="MS Mincho"/>
        </w:rPr>
      </w:pPr>
      <w:r w:rsidRPr="00143BD5">
        <w:rPr>
          <w:rFonts w:eastAsia="MS Mincho"/>
        </w:rPr>
        <w:t xml:space="preserve">         </w:t>
      </w:r>
      <w:r>
        <w:rPr>
          <w:rFonts w:eastAsia="MS Mincho"/>
        </w:rPr>
        <w:t xml:space="preserve">Po </w:t>
      </w:r>
      <w:r w:rsidRPr="00F50364">
        <w:t>proved</w:t>
      </w:r>
      <w:r>
        <w:t xml:space="preserve">enoj usmenoj javnoj dražbi u </w:t>
      </w:r>
      <w:r w:rsidRPr="00F50364">
        <w:t>postupk</w:t>
      </w:r>
      <w:r>
        <w:t>u</w:t>
      </w:r>
      <w:r w:rsidRPr="00F50364">
        <w:t xml:space="preserve"> </w:t>
      </w:r>
      <w:r>
        <w:t>prodaje nekretnin</w:t>
      </w:r>
      <w:r w:rsidR="00A771C7">
        <w:t>e</w:t>
      </w:r>
      <w:r>
        <w:t xml:space="preserve"> dužnika opisan</w:t>
      </w:r>
      <w:r w:rsidR="00A771C7">
        <w:t>e</w:t>
      </w:r>
      <w:r w:rsidR="009A60AF">
        <w:t xml:space="preserve"> pobliže opisane pod </w:t>
      </w:r>
      <w:r w:rsidR="00275485">
        <w:t>točkom I izreke ovog rješenja</w:t>
      </w:r>
      <w:r w:rsidR="009A60AF">
        <w:t xml:space="preserve"> </w:t>
      </w:r>
      <w:r>
        <w:t xml:space="preserve">ovosudnim rješenjem </w:t>
      </w:r>
      <w:r w:rsidR="00A771C7">
        <w:t xml:space="preserve">pod poslovnim brojem </w:t>
      </w:r>
      <w:r w:rsidR="005F6815">
        <w:rPr>
          <w:rFonts w:eastAsia="MS Mincho"/>
        </w:rPr>
        <w:t xml:space="preserve">7 St-241/12-780  od </w:t>
      </w:r>
      <w:r w:rsidR="005F6815">
        <w:t>12. srpnja 2018</w:t>
      </w:r>
      <w:r w:rsidR="005F6815">
        <w:rPr>
          <w:rFonts w:eastAsia="MS Mincho"/>
        </w:rPr>
        <w:t>.</w:t>
      </w:r>
      <w:r w:rsidR="008467AE">
        <w:rPr>
          <w:rFonts w:eastAsia="MS Mincho"/>
        </w:rPr>
        <w:t xml:space="preserve"> </w:t>
      </w:r>
      <w:r w:rsidR="00A771C7">
        <w:rPr>
          <w:rFonts w:eastAsia="MS Mincho"/>
        </w:rPr>
        <w:t xml:space="preserve">predmetna nekretnina je </w:t>
      </w:r>
      <w:r w:rsidR="0016670D">
        <w:t>dosuđen</w:t>
      </w:r>
      <w:r w:rsidR="00A771C7">
        <w:t>a</w:t>
      </w:r>
      <w:r w:rsidR="0016670D">
        <w:t xml:space="preserve"> </w:t>
      </w:r>
      <w:r w:rsidR="00A23788">
        <w:rPr>
          <w:rFonts w:eastAsia="MS Mincho"/>
        </w:rPr>
        <w:t xml:space="preserve">kupcu </w:t>
      </w:r>
      <w:r w:rsidR="005F6815">
        <w:t xml:space="preserve">OPĆINI SVETI PETAR U ŠUMI </w:t>
      </w:r>
      <w:r w:rsidR="0016670D" w:rsidRPr="00294211">
        <w:rPr>
          <w:rFonts w:eastAsia="MS Mincho"/>
        </w:rPr>
        <w:t xml:space="preserve">po cijeni od </w:t>
      </w:r>
      <w:r w:rsidR="005F6815">
        <w:rPr>
          <w:rFonts w:eastAsia="MS Mincho"/>
        </w:rPr>
        <w:t>750</w:t>
      </w:r>
      <w:r w:rsidR="008467AE" w:rsidRPr="008467AE">
        <w:rPr>
          <w:rFonts w:eastAsia="MS Mincho"/>
        </w:rPr>
        <w:t>.</w:t>
      </w:r>
      <w:r w:rsidR="005F6815">
        <w:rPr>
          <w:rFonts w:eastAsia="MS Mincho"/>
        </w:rPr>
        <w:t>000</w:t>
      </w:r>
      <w:r w:rsidR="008467AE" w:rsidRPr="008467AE">
        <w:rPr>
          <w:rFonts w:eastAsia="MS Mincho"/>
        </w:rPr>
        <w:t>,00 kn</w:t>
      </w:r>
      <w:r w:rsidR="00A23788">
        <w:rPr>
          <w:rFonts w:eastAsia="MS Mincho"/>
        </w:rPr>
        <w:t>.</w:t>
      </w:r>
    </w:p>
    <w:p w:rsidRDefault="00182DE9" w:rsidP="00182DE9" w:rsidR="00182DE9">
      <w:pPr>
        <w:ind w:firstLine="708"/>
        <w:jc w:val="both"/>
      </w:pPr>
      <w:r>
        <w:t xml:space="preserve">Tijekom daljnjeg postupka utvrđeno je da je </w:t>
      </w:r>
      <w:r w:rsidR="00A771C7">
        <w:t xml:space="preserve">navedeno </w:t>
      </w:r>
      <w:r>
        <w:t xml:space="preserve">rješenje o dosudi </w:t>
      </w:r>
      <w:r w:rsidR="000A7457">
        <w:t xml:space="preserve">objavljeno na </w:t>
      </w:r>
      <w:r w:rsidR="00A23788">
        <w:t>mrežnoj stranici e-</w:t>
      </w:r>
      <w:r w:rsidR="00A771C7">
        <w:t>O</w:t>
      </w:r>
      <w:r w:rsidR="00A23788">
        <w:t>glasne ploče suda dan</w:t>
      </w:r>
      <w:r w:rsidR="000A7457">
        <w:t xml:space="preserve">a </w:t>
      </w:r>
      <w:r w:rsidR="008A48B9">
        <w:t>12</w:t>
      </w:r>
      <w:r w:rsidR="005F6815">
        <w:t>. srpnja 2018</w:t>
      </w:r>
      <w:r w:rsidR="005F6815">
        <w:rPr>
          <w:rFonts w:eastAsia="MS Mincho"/>
        </w:rPr>
        <w:t>.</w:t>
      </w:r>
      <w:r w:rsidR="00A23788">
        <w:t>.</w:t>
      </w:r>
      <w:r w:rsidR="009A60AF">
        <w:t xml:space="preserve"> i</w:t>
      </w:r>
      <w:r w:rsidR="000A7457">
        <w:t xml:space="preserve"> postalo pravomoćno dana </w:t>
      </w:r>
      <w:r w:rsidR="008A48B9">
        <w:t>25</w:t>
      </w:r>
      <w:r w:rsidR="00632D50">
        <w:t xml:space="preserve">. </w:t>
      </w:r>
      <w:r w:rsidR="008A48B9">
        <w:t xml:space="preserve">srpnja </w:t>
      </w:r>
      <w:r w:rsidR="00275485">
        <w:t>201</w:t>
      </w:r>
      <w:r w:rsidR="008A48B9">
        <w:t>8</w:t>
      </w:r>
      <w:r w:rsidR="00275485">
        <w:t xml:space="preserve">. </w:t>
      </w:r>
    </w:p>
    <w:p w:rsidRDefault="00275485" w:rsidP="00182DE9" w:rsidR="00182DE9">
      <w:pPr>
        <w:ind w:firstLine="708"/>
        <w:jc w:val="both"/>
      </w:pPr>
      <w:r>
        <w:t>Nadalje je u</w:t>
      </w:r>
      <w:r w:rsidR="00182DE9">
        <w:t xml:space="preserve">vidom u spis i </w:t>
      </w:r>
      <w:r w:rsidR="00632D50">
        <w:t xml:space="preserve">ovosudno </w:t>
      </w:r>
      <w:r w:rsidR="00182DE9">
        <w:t>r</w:t>
      </w:r>
      <w:r w:rsidR="000A7457">
        <w:t xml:space="preserve">ačunovodstvo utvrđeno da kupac </w:t>
      </w:r>
      <w:r w:rsidR="009A60AF">
        <w:t xml:space="preserve">Tihomiru Pužaru </w:t>
      </w:r>
      <w:r w:rsidR="000A7457">
        <w:t xml:space="preserve">nije </w:t>
      </w:r>
      <w:r w:rsidR="00182DE9">
        <w:t>postupi</w:t>
      </w:r>
      <w:r w:rsidR="000A7457">
        <w:t xml:space="preserve">o </w:t>
      </w:r>
      <w:r w:rsidR="00182DE9">
        <w:t>po točki  II</w:t>
      </w:r>
      <w:r w:rsidR="00A771C7">
        <w:t xml:space="preserve"> </w:t>
      </w:r>
      <w:r w:rsidR="00182DE9">
        <w:t xml:space="preserve"> </w:t>
      </w:r>
      <w:r w:rsidR="009A60AF">
        <w:t xml:space="preserve">navedenog </w:t>
      </w:r>
      <w:r w:rsidR="00182DE9">
        <w:t>rješenja o dosudi</w:t>
      </w:r>
      <w:r>
        <w:t>,</w:t>
      </w:r>
      <w:r w:rsidR="00182DE9">
        <w:t xml:space="preserve"> te da </w:t>
      </w:r>
      <w:r w:rsidR="00FE11C7">
        <w:t xml:space="preserve">u ostavljenom roku </w:t>
      </w:r>
      <w:r w:rsidR="007F7F9C">
        <w:t xml:space="preserve">od 30 </w:t>
      </w:r>
      <w:r w:rsidR="00907C42">
        <w:t xml:space="preserve">dana od pravomoćnosti tog rješenja, </w:t>
      </w:r>
      <w:r w:rsidR="000A7457">
        <w:t>nije u</w:t>
      </w:r>
      <w:r w:rsidR="00182DE9" w:rsidRPr="00143BD5">
        <w:t>plat</w:t>
      </w:r>
      <w:r w:rsidR="00182DE9">
        <w:t>i</w:t>
      </w:r>
      <w:r w:rsidR="000A7457">
        <w:t>o</w:t>
      </w:r>
      <w:r w:rsidR="00182DE9">
        <w:t xml:space="preserve"> </w:t>
      </w:r>
      <w:r w:rsidR="00182DE9" w:rsidRPr="00143BD5">
        <w:t>puni iznos kupovne cijene</w:t>
      </w:r>
      <w:r w:rsidR="00182DE9">
        <w:t>.</w:t>
      </w:r>
    </w:p>
    <w:p w:rsidRDefault="002A0F7A" w:rsidP="009A60AF" w:rsidR="002A0F7A" w:rsidRPr="00B6158C">
      <w:pPr>
        <w:pStyle w:val="Bezproreda"/>
        <w:ind w:firstLine="708"/>
        <w:jc w:val="both"/>
        <w:rPr>
          <w:bCs/>
          <w:color w:val="000000"/>
        </w:rPr>
      </w:pPr>
      <w:r>
        <w:rPr>
          <w:color w:val="000000"/>
        </w:rPr>
        <w:t xml:space="preserve">Odredbom članka 103. stavak 6. </w:t>
      </w:r>
      <w:r w:rsidRPr="00632D50">
        <w:rPr>
          <w:rFonts w:eastAsia="MS Mincho"/>
        </w:rPr>
        <w:t xml:space="preserve">Ovršnog zakona </w:t>
      </w:r>
      <w:r w:rsidRPr="0016670D">
        <w:rPr>
          <w:rFonts w:eastAsia="MS Mincho"/>
        </w:rPr>
        <w:t>(„Narodne novine“ broj 112/12, 25/13, 93/14)</w:t>
      </w:r>
      <w:r w:rsidRPr="00632D50">
        <w:rPr>
          <w:rFonts w:eastAsia="MS Mincho"/>
        </w:rPr>
        <w:t xml:space="preserve"> u vezi s člankom 164. stavak 1. </w:t>
      </w:r>
      <w:r w:rsidR="009A60AF" w:rsidRPr="009A60AF">
        <w:rPr>
          <w:rFonts w:eastAsia="MS Mincho"/>
        </w:rPr>
        <w:t>Stečajnog zakona („Narodne novine“ broj 44/96, 29/99, 129/00, 123/03, 82/06,  116/10, 25/12 i 133/12, u daljnjem tekstu SZ)</w:t>
      </w:r>
      <w:r w:rsidRPr="00B6158C">
        <w:rPr>
          <w:color w:val="000000"/>
        </w:rPr>
        <w:t xml:space="preserve"> </w:t>
      </w:r>
      <w:r>
        <w:rPr>
          <w:color w:val="000000"/>
        </w:rPr>
        <w:t xml:space="preserve"> propisano je da će sud u </w:t>
      </w:r>
      <w:r w:rsidRPr="00B6158C">
        <w:rPr>
          <w:color w:val="000000"/>
        </w:rPr>
        <w:t>rješenju o dosudi odrediti da će se nekretnina dosuditi i kupcima koji su ponudili nižu cijenu, redom prema veličini cijene koju su ponudili, ako kupci koji su ponudili veću cijenu ne polože kupovninu u roku koji im je određen ili koji će im biti određen. U tom slučaju sud će donijeti posebno rješenje o dosudi svakom sljedećem kupcu koji je ispunio uvjete da mu se nekretnina dosudi, u kojem će odrediti rok za polaganje kupovnine. Sud će u tom rješenju najprije oglasiti nevažećom dosudu kupcu koji je ponudio višu cijenu.</w:t>
      </w:r>
    </w:p>
    <w:p w:rsidRDefault="009A60AF" w:rsidP="00C667C9" w:rsidR="00882129">
      <w:pPr>
        <w:ind w:firstLine="708"/>
        <w:jc w:val="both"/>
        <w:rPr>
          <w:color w:val="000000"/>
        </w:rPr>
      </w:pPr>
      <w:r>
        <w:rPr>
          <w:rFonts w:eastAsia="MS Mincho"/>
        </w:rPr>
        <w:t xml:space="preserve">Iz naprijed navedenog, budući </w:t>
      </w:r>
      <w:r w:rsidR="002A0F7A">
        <w:rPr>
          <w:rFonts w:eastAsia="MS Mincho"/>
        </w:rPr>
        <w:t xml:space="preserve">kupac u ostavljenom roku </w:t>
      </w:r>
      <w:r>
        <w:rPr>
          <w:rFonts w:eastAsia="MS Mincho"/>
        </w:rPr>
        <w:t xml:space="preserve">nije </w:t>
      </w:r>
      <w:r w:rsidR="002A0F7A" w:rsidRPr="002A0F7A">
        <w:rPr>
          <w:rFonts w:eastAsia="MS Mincho"/>
        </w:rPr>
        <w:t>položi</w:t>
      </w:r>
      <w:r>
        <w:rPr>
          <w:rFonts w:eastAsia="MS Mincho"/>
        </w:rPr>
        <w:t>o</w:t>
      </w:r>
      <w:r w:rsidR="002A0F7A" w:rsidRPr="002A0F7A">
        <w:rPr>
          <w:rFonts w:eastAsia="MS Mincho"/>
        </w:rPr>
        <w:t xml:space="preserve"> kupovninu</w:t>
      </w:r>
      <w:r>
        <w:rPr>
          <w:rFonts w:eastAsia="MS Mincho"/>
        </w:rPr>
        <w:t>,</w:t>
      </w:r>
      <w:r w:rsidR="002A0F7A" w:rsidRPr="002A0F7A">
        <w:rPr>
          <w:rFonts w:eastAsia="MS Mincho"/>
        </w:rPr>
        <w:t xml:space="preserve"> </w:t>
      </w:r>
      <w:r w:rsidR="002A0F7A">
        <w:rPr>
          <w:rFonts w:eastAsia="MS Mincho"/>
        </w:rPr>
        <w:t xml:space="preserve">valjalo je </w:t>
      </w:r>
      <w:r w:rsidR="00416767" w:rsidRPr="00B6158C">
        <w:rPr>
          <w:color w:val="000000"/>
        </w:rPr>
        <w:t xml:space="preserve">oglasiti nevažećom </w:t>
      </w:r>
      <w:r w:rsidR="008467AE">
        <w:rPr>
          <w:color w:val="000000"/>
        </w:rPr>
        <w:t xml:space="preserve">tu </w:t>
      </w:r>
      <w:r w:rsidR="00416767" w:rsidRPr="00B6158C">
        <w:rPr>
          <w:color w:val="000000"/>
        </w:rPr>
        <w:t>dosudu kupcu</w:t>
      </w:r>
      <w:r w:rsidR="008467AE">
        <w:rPr>
          <w:color w:val="000000"/>
        </w:rPr>
        <w:t xml:space="preserve"> i</w:t>
      </w:r>
      <w:r w:rsidR="00416767">
        <w:rPr>
          <w:color w:val="000000"/>
        </w:rPr>
        <w:t xml:space="preserve"> </w:t>
      </w:r>
      <w:r w:rsidR="00416767" w:rsidRPr="00B6158C">
        <w:rPr>
          <w:color w:val="000000"/>
        </w:rPr>
        <w:t>nekretnin</w:t>
      </w:r>
      <w:r w:rsidR="00A771C7">
        <w:rPr>
          <w:color w:val="000000"/>
        </w:rPr>
        <w:t>u</w:t>
      </w:r>
      <w:r w:rsidR="00416767" w:rsidRPr="00B6158C">
        <w:rPr>
          <w:color w:val="000000"/>
        </w:rPr>
        <w:t xml:space="preserve"> dosuditi sljedećem kupcu koji je ispunio uvjete da mu se nekretnina dosudi</w:t>
      </w:r>
      <w:r w:rsidR="008467AE">
        <w:rPr>
          <w:color w:val="000000"/>
        </w:rPr>
        <w:t>,</w:t>
      </w:r>
      <w:r w:rsidR="00416767">
        <w:rPr>
          <w:color w:val="000000"/>
        </w:rPr>
        <w:t xml:space="preserve"> </w:t>
      </w:r>
      <w:r w:rsidR="00416767" w:rsidRPr="00B6158C">
        <w:rPr>
          <w:color w:val="000000"/>
        </w:rPr>
        <w:t xml:space="preserve">redom prema veličini cijene koju </w:t>
      </w:r>
      <w:r w:rsidR="00416767">
        <w:rPr>
          <w:color w:val="000000"/>
        </w:rPr>
        <w:t xml:space="preserve">je ponudio </w:t>
      </w:r>
      <w:r>
        <w:rPr>
          <w:color w:val="000000"/>
        </w:rPr>
        <w:t xml:space="preserve">kako je to propisano odredbom </w:t>
      </w:r>
      <w:r w:rsidR="00416767">
        <w:rPr>
          <w:color w:val="000000"/>
        </w:rPr>
        <w:t xml:space="preserve">članka 103. stavak 6. </w:t>
      </w:r>
      <w:r w:rsidR="00416767" w:rsidRPr="00632D50">
        <w:rPr>
          <w:rFonts w:eastAsia="MS Mincho"/>
        </w:rPr>
        <w:t>O</w:t>
      </w:r>
      <w:r>
        <w:rPr>
          <w:rFonts w:eastAsia="MS Mincho"/>
        </w:rPr>
        <w:t xml:space="preserve">Z </w:t>
      </w:r>
      <w:r w:rsidR="00416767" w:rsidRPr="00632D50">
        <w:rPr>
          <w:rFonts w:eastAsia="MS Mincho"/>
        </w:rPr>
        <w:t>u vezi s člankom 164. stavak 1. SZ</w:t>
      </w:r>
      <w:r w:rsidR="00416767">
        <w:rPr>
          <w:color w:val="000000"/>
        </w:rPr>
        <w:t xml:space="preserve">  odlučiti kao </w:t>
      </w:r>
      <w:r w:rsidR="00882129">
        <w:rPr>
          <w:color w:val="000000"/>
        </w:rPr>
        <w:t xml:space="preserve">pod točkom I do III  </w:t>
      </w:r>
      <w:r w:rsidR="00416767">
        <w:rPr>
          <w:color w:val="000000"/>
        </w:rPr>
        <w:t>izre</w:t>
      </w:r>
      <w:r w:rsidR="00882129">
        <w:rPr>
          <w:color w:val="000000"/>
        </w:rPr>
        <w:t xml:space="preserve">ke ovog rješenja. </w:t>
      </w:r>
    </w:p>
    <w:p w:rsidRDefault="00194109" w:rsidP="00882129" w:rsidR="00882129" w:rsidRPr="00882129">
      <w:pPr>
        <w:ind w:firstLine="708"/>
        <w:jc w:val="both"/>
        <w:rPr>
          <w:color w:val="000000"/>
        </w:rPr>
      </w:pPr>
      <w:r>
        <w:rPr>
          <w:color w:val="000000"/>
        </w:rPr>
        <w:t>Nadalje je određeno, u</w:t>
      </w:r>
      <w:r w:rsidR="00882129" w:rsidRPr="00882129">
        <w:rPr>
          <w:color w:val="000000"/>
        </w:rPr>
        <w:t xml:space="preserve">koliko </w:t>
      </w:r>
      <w:r w:rsidR="00882129">
        <w:rPr>
          <w:color w:val="000000"/>
        </w:rPr>
        <w:t xml:space="preserve">kupac iz točke II izreke ovog rješenja ne </w:t>
      </w:r>
      <w:r w:rsidR="00882129" w:rsidRPr="00882129">
        <w:rPr>
          <w:color w:val="000000"/>
        </w:rPr>
        <w:t xml:space="preserve">položi kupovninu u roku </w:t>
      </w:r>
      <w:r>
        <w:rPr>
          <w:color w:val="000000"/>
        </w:rPr>
        <w:t xml:space="preserve">iz točke </w:t>
      </w:r>
      <w:r w:rsidR="00882129" w:rsidRPr="00882129">
        <w:rPr>
          <w:color w:val="000000"/>
        </w:rPr>
        <w:t>II</w:t>
      </w:r>
      <w:r w:rsidR="00882129">
        <w:rPr>
          <w:color w:val="000000"/>
        </w:rPr>
        <w:t>I</w:t>
      </w:r>
      <w:r w:rsidR="00882129" w:rsidRPr="00882129">
        <w:rPr>
          <w:color w:val="000000"/>
        </w:rPr>
        <w:t xml:space="preserve"> izreke ovog rješenja, </w:t>
      </w:r>
      <w:r>
        <w:rPr>
          <w:color w:val="000000"/>
        </w:rPr>
        <w:t>da će sud</w:t>
      </w:r>
      <w:r w:rsidR="00882129" w:rsidRPr="00882129">
        <w:rPr>
          <w:color w:val="000000"/>
        </w:rPr>
        <w:t xml:space="preserve"> oglasiti nevažećom dosudu kupcu, </w:t>
      </w:r>
      <w:r>
        <w:rPr>
          <w:color w:val="000000"/>
        </w:rPr>
        <w:t xml:space="preserve">te </w:t>
      </w:r>
      <w:r w:rsidR="00882129" w:rsidRPr="00882129">
        <w:rPr>
          <w:color w:val="000000"/>
        </w:rPr>
        <w:t>odrediti nov</w:t>
      </w:r>
      <w:r>
        <w:rPr>
          <w:color w:val="000000"/>
        </w:rPr>
        <w:t>u</w:t>
      </w:r>
      <w:r w:rsidR="00882129" w:rsidRPr="00882129">
        <w:rPr>
          <w:color w:val="000000"/>
        </w:rPr>
        <w:t xml:space="preserve"> prodaj</w:t>
      </w:r>
      <w:r>
        <w:rPr>
          <w:color w:val="000000"/>
        </w:rPr>
        <w:t>u predmetne nekretnine</w:t>
      </w:r>
      <w:r w:rsidR="00882129" w:rsidRPr="00882129">
        <w:rPr>
          <w:color w:val="000000"/>
        </w:rPr>
        <w:t xml:space="preserve">, uz uvjete određene za prodaju koja je oglašena nevažećom, a iz položene jamčevine će se namiriti troškovi nove prodaje i naknaditi razlika između kupovnine postignute na prijašnjoj i novoj prodaji </w:t>
      </w:r>
      <w:r>
        <w:rPr>
          <w:color w:val="000000"/>
        </w:rPr>
        <w:t xml:space="preserve">sve </w:t>
      </w:r>
      <w:r w:rsidR="00882129" w:rsidRPr="00882129">
        <w:rPr>
          <w:color w:val="000000"/>
        </w:rPr>
        <w:t>temeljem odredbe članka 100. stavka 2. i stavka 3. OZ u vezi s člankom 164. stavak 1. SZ kao pod točkom I</w:t>
      </w:r>
      <w:r w:rsidR="00882129">
        <w:rPr>
          <w:color w:val="000000"/>
        </w:rPr>
        <w:t>V</w:t>
      </w:r>
      <w:r w:rsidR="009A60AF">
        <w:rPr>
          <w:color w:val="000000"/>
        </w:rPr>
        <w:t xml:space="preserve"> </w:t>
      </w:r>
      <w:r w:rsidR="00882129" w:rsidRPr="00882129">
        <w:rPr>
          <w:color w:val="000000"/>
        </w:rPr>
        <w:t xml:space="preserve">izreke ovog rješenja.  </w:t>
      </w:r>
    </w:p>
    <w:p w:rsidRDefault="00882129" w:rsidP="00882129" w:rsidR="00882129" w:rsidRPr="00882129">
      <w:pPr>
        <w:ind w:firstLine="708"/>
        <w:jc w:val="both"/>
        <w:rPr>
          <w:color w:val="000000"/>
        </w:rPr>
      </w:pPr>
    </w:p>
    <w:p w:rsidRDefault="00194109" w:rsidP="00882129" w:rsidR="00882129">
      <w:pPr>
        <w:ind w:firstLine="708"/>
        <w:jc w:val="both"/>
        <w:rPr>
          <w:color w:val="000000"/>
        </w:rPr>
      </w:pPr>
      <w:r>
        <w:rPr>
          <w:color w:val="000000"/>
        </w:rPr>
        <w:lastRenderedPageBreak/>
        <w:t xml:space="preserve">Također je </w:t>
      </w:r>
      <w:r w:rsidR="00882129" w:rsidRPr="00882129">
        <w:rPr>
          <w:color w:val="000000"/>
        </w:rPr>
        <w:t>odlučeno da će se po pravomoćnosti ovog rješenja, nakon što kupac položi puni iznos kupovne cijene, u zemljišnu knjigu upisati u njegovu korist pravo vlasništva na nekretnini opisanoj pod točkom I. izreke ovog rješenja, te će se brisati upisana prava zaloga i tereti na toj nekretnini</w:t>
      </w:r>
      <w:r>
        <w:rPr>
          <w:color w:val="000000"/>
        </w:rPr>
        <w:t xml:space="preserve"> </w:t>
      </w:r>
      <w:r w:rsidR="00882129" w:rsidRPr="00882129">
        <w:rPr>
          <w:color w:val="000000"/>
        </w:rPr>
        <w:t>sukladno odredbi članka 101. stavak 1. OZ u vezi s člankom 164. stavak 1. SZ</w:t>
      </w:r>
      <w:r>
        <w:rPr>
          <w:color w:val="000000"/>
        </w:rPr>
        <w:t>,</w:t>
      </w:r>
      <w:r w:rsidR="00882129" w:rsidRPr="00882129">
        <w:rPr>
          <w:color w:val="000000"/>
        </w:rPr>
        <w:t xml:space="preserve"> kao pod točkom V</w:t>
      </w:r>
      <w:r>
        <w:rPr>
          <w:color w:val="000000"/>
        </w:rPr>
        <w:t xml:space="preserve"> </w:t>
      </w:r>
      <w:r w:rsidR="00882129" w:rsidRPr="00882129">
        <w:rPr>
          <w:color w:val="000000"/>
        </w:rPr>
        <w:t xml:space="preserve"> izreke ovog rješenja.</w:t>
      </w:r>
    </w:p>
    <w:p w:rsidRDefault="00882129" w:rsidP="00882129" w:rsidR="00882129">
      <w:pPr>
        <w:ind w:firstLine="708"/>
        <w:jc w:val="both"/>
        <w:rPr>
          <w:color w:val="000000"/>
        </w:rPr>
      </w:pPr>
    </w:p>
    <w:p w:rsidRDefault="00C667C9" w:rsidP="00143BD5" w:rsidR="00C667C9" w:rsidRPr="00143BD5">
      <w:pPr>
        <w:jc w:val="center"/>
        <w:rPr>
          <w:rFonts w:eastAsia="MS Mincho"/>
        </w:rPr>
      </w:pPr>
      <w:r w:rsidRPr="00143BD5">
        <w:rPr>
          <w:rFonts w:eastAsia="MS Mincho"/>
        </w:rPr>
        <w:t xml:space="preserve">U Rijeci, </w:t>
      </w:r>
      <w:r w:rsidR="00513716">
        <w:rPr>
          <w:rFonts w:eastAsia="MS Mincho"/>
        </w:rPr>
        <w:t>31</w:t>
      </w:r>
      <w:r w:rsidR="00513716" w:rsidRPr="00D8688D">
        <w:rPr>
          <w:rFonts w:eastAsia="MS Mincho"/>
        </w:rPr>
        <w:t>.</w:t>
      </w:r>
      <w:r w:rsidR="00513716">
        <w:rPr>
          <w:rFonts w:eastAsia="MS Mincho"/>
        </w:rPr>
        <w:t xml:space="preserve"> kolovoza 2018</w:t>
      </w:r>
      <w:r w:rsidR="00615190" w:rsidRPr="00143BD5">
        <w:rPr>
          <w:rFonts w:eastAsia="MS Mincho"/>
        </w:rPr>
        <w:t xml:space="preserve">. </w:t>
      </w:r>
    </w:p>
    <w:p w:rsidRDefault="00831BCF" w:rsidP="00C667C9" w:rsidR="00831BCF">
      <w:pPr>
        <w:ind w:left="7080"/>
        <w:jc w:val="both"/>
        <w:rPr>
          <w:rFonts w:eastAsia="MS Mincho"/>
        </w:rPr>
      </w:pPr>
    </w:p>
    <w:p w:rsidRDefault="00C667C9" w:rsidP="00C667C9" w:rsidR="00C667C9" w:rsidRPr="00143BD5">
      <w:pPr>
        <w:ind w:left="7080"/>
        <w:jc w:val="both"/>
        <w:rPr>
          <w:rFonts w:eastAsia="MS Mincho"/>
        </w:rPr>
      </w:pPr>
      <w:r w:rsidRPr="00143BD5">
        <w:rPr>
          <w:rFonts w:eastAsia="MS Mincho"/>
        </w:rPr>
        <w:t>Stečajni sudac</w:t>
      </w:r>
    </w:p>
    <w:p w:rsidRDefault="00A00800" w:rsidP="00A00800" w:rsidR="00C667C9" w:rsidRPr="00143BD5">
      <w:pPr>
        <w:ind w:left="6372"/>
        <w:jc w:val="both"/>
        <w:rPr>
          <w:rFonts w:eastAsia="MS Mincho"/>
        </w:rPr>
      </w:pPr>
      <w:r>
        <w:rPr>
          <w:rFonts w:eastAsia="MS Mincho"/>
        </w:rPr>
        <w:t xml:space="preserve">       </w:t>
      </w:r>
      <w:r w:rsidR="00C667C9" w:rsidRPr="00143BD5">
        <w:rPr>
          <w:rFonts w:eastAsia="MS Mincho"/>
        </w:rPr>
        <w:t>Liljana Ugrin</w:t>
      </w:r>
      <w:r>
        <w:rPr>
          <w:rFonts w:eastAsia="MS Mincho"/>
        </w:rPr>
        <w:t>, v.r.</w:t>
      </w:r>
    </w:p>
    <w:p w:rsidRDefault="00C667C9" w:rsidP="00C667C9" w:rsidR="00C667C9" w:rsidRPr="00143BD5">
      <w:pPr>
        <w:jc w:val="both"/>
        <w:rPr>
          <w:rFonts w:eastAsia="MS Mincho"/>
        </w:rPr>
      </w:pPr>
    </w:p>
    <w:p w:rsidRDefault="00F54E30" w:rsidP="00C667C9" w:rsidR="00F54E30" w:rsidRPr="00143BD5">
      <w:pPr>
        <w:jc w:val="both"/>
        <w:rPr>
          <w:rFonts w:eastAsia="MS Mincho"/>
        </w:rPr>
      </w:pPr>
    </w:p>
    <w:p w:rsidRDefault="0002088D" w:rsidP="00C667C9" w:rsidR="0002088D" w:rsidRPr="00143BD5">
      <w:pPr>
        <w:jc w:val="both"/>
        <w:rPr>
          <w:rFonts w:eastAsia="MS Mincho"/>
        </w:rPr>
      </w:pPr>
    </w:p>
    <w:p w:rsidRDefault="0002088D" w:rsidP="00C667C9" w:rsidR="0002088D" w:rsidRPr="00143BD5">
      <w:pPr>
        <w:jc w:val="both"/>
        <w:rPr>
          <w:rFonts w:eastAsia="MS Mincho"/>
        </w:rPr>
      </w:pPr>
    </w:p>
    <w:p w:rsidRDefault="00C667C9" w:rsidP="00C667C9" w:rsidR="00C667C9" w:rsidRPr="00143BD5">
      <w:pPr>
        <w:jc w:val="both"/>
        <w:rPr>
          <w:rFonts w:eastAsia="MS Mincho"/>
        </w:rPr>
      </w:pPr>
      <w:r w:rsidRPr="00143BD5">
        <w:rPr>
          <w:rFonts w:eastAsia="MS Mincho"/>
        </w:rPr>
        <w:t>PRAVNA POUKA</w:t>
      </w:r>
    </w:p>
    <w:p w:rsidRDefault="00AD5104" w:rsidP="00AD5104" w:rsidR="00AD5104">
      <w:pPr>
        <w:ind w:firstLine="708"/>
        <w:jc w:val="both"/>
      </w:pPr>
      <w:r>
        <w:t>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otpravak rješenja.</w:t>
      </w:r>
    </w:p>
    <w:p w:rsidRDefault="00AD5104" w:rsidP="00AD5104" w:rsidR="003B2111" w:rsidRPr="00143BD5">
      <w:pPr>
        <w:jc w:val="both"/>
        <w:rPr>
          <w:lang w:val="en-GB"/>
        </w:rPr>
      </w:pPr>
      <w:r>
        <w:tab/>
        <w:t>Protiv ovog rješenja nezadovoljna stranka može podnijeti žalbu, u roku od 8 dana od dana dostave. Žalba se podnosi ovom sudu u tri istovjetna primjerka, a o žalbi odlučuje Visoki trgovački sud Republike Hrvatske.</w:t>
      </w:r>
    </w:p>
    <w:p w:rsidRDefault="00291C67" w:rsidP="00534A5A" w:rsidR="003B2111">
      <w:r>
        <w:t xml:space="preserve"> </w:t>
      </w:r>
    </w:p>
    <w:p w:rsidRDefault="00A00800" w:rsidP="00A00800" w:rsidR="00A00800" w:rsidRPr="00361B6B">
      <w:pPr>
        <w:ind w:left="4320"/>
        <w:jc w:val="both"/>
      </w:pPr>
      <w:r>
        <w:t xml:space="preserve">       Za točnost otpravka </w:t>
      </w:r>
      <w:r w:rsidRPr="00361B6B">
        <w:t>ovlašteni službenik</w:t>
      </w:r>
      <w:r>
        <w:t>:</w:t>
      </w:r>
    </w:p>
    <w:p w:rsidRDefault="00A00800" w:rsidP="00A00800" w:rsidR="00A00800" w:rsidRPr="00361B6B">
      <w:pPr>
        <w:ind w:firstLine="720" w:left="5040"/>
        <w:jc w:val="both"/>
      </w:pPr>
      <w:r>
        <w:t xml:space="preserve">  </w:t>
      </w:r>
      <w:r w:rsidRPr="00361B6B">
        <w:t>Elizabet Jovanović</w:t>
      </w:r>
    </w:p>
    <w:p w:rsidRDefault="00A00800" w:rsidP="00A00800" w:rsidR="00A00800" w:rsidRPr="00A80164"/>
    <w:p w:rsidRDefault="00A00800" w:rsidP="00534A5A" w:rsidR="00A00800" w:rsidRPr="00143BD5">
      <w:pPr>
        <w:rPr>
          <w:lang w:val="en-GB"/>
        </w:rPr>
      </w:pPr>
    </w:p>
    <w:sectPr w:rsidSect="00A00800" w:rsidR="00A00800" w:rsidRPr="00143BD5">
      <w:headerReference w:type="default" r:id="rId10"/>
      <w:footerReference w:type="even" r:id="rId11"/>
      <w:footerReference w:type="default" r:id="rId12"/>
      <w:pgSz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6D95" w:rsidR="00786D95">
      <w:r>
        <w:separator/>
      </w:r>
    </w:p>
  </w:endnote>
  <w:endnote w:id="0" w:type="continuationSeparator">
    <w:p w:rsidRDefault="00786D95" w:rsidR="00786D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R="00D6561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6561C" w:rsidR="00D6561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560F4A" w:rsidR="00D6561C">
    <w:pPr>
      <w:pStyle w:val="Podnoje"/>
      <w:framePr w:y="1" w:xAlign="right" w:vAnchor="text" w:hAnchor="margin" w:wrap="around"/>
      <w:rPr>
        <w:rStyle w:val="Brojstranice"/>
      </w:rPr>
    </w:pPr>
  </w:p>
  <w:p w:rsidRDefault="00D6561C" w:rsidP="00560F4A" w:rsidR="00D6561C" w:rsidRPr="003221CA">
    <w:pPr>
      <w:pStyle w:val="Podnoje"/>
      <w:ind w:right="360"/>
      <w:jc w:val="center"/>
    </w:pPr>
    <w:r w:rsidRPr="003221CA">
      <w:rPr>
        <w:rStyle w:val="Brojstranice"/>
      </w:rPr>
      <w:fldChar w:fldCharType="begin"/>
    </w:r>
    <w:r w:rsidRPr="003221CA">
      <w:rPr>
        <w:rStyle w:val="Brojstranice"/>
      </w:rPr>
      <w:instrText xml:space="preserve"> PAGE </w:instrText>
    </w:r>
    <w:r w:rsidRPr="003221CA">
      <w:rPr>
        <w:rStyle w:val="Brojstranice"/>
      </w:rPr>
      <w:fldChar w:fldCharType="separate"/>
    </w:r>
    <w:r w:rsidR="00B56E81">
      <w:rPr>
        <w:rStyle w:val="Brojstranice"/>
        <w:noProof/>
      </w:rPr>
      <w:t>3</w:t>
    </w:r>
    <w:r w:rsidRPr="003221C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6D95" w:rsidR="00786D95">
      <w:r>
        <w:separator/>
      </w:r>
    </w:p>
  </w:footnote>
  <w:footnote w:id="0" w:type="continuationSeparator">
    <w:p w:rsidRDefault="00786D95" w:rsidR="00786D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0800" w:rsidP="003B3157" w:rsidR="00AC46AC">
    <w:pPr>
      <w:jc w:val="right"/>
      <w:rPr>
        <w:rFonts w:eastAsia="MS Mincho"/>
      </w:rPr>
    </w:pPr>
    <w:r w:rsidRPr="00AC46AC">
      <w:rPr>
        <w:rFonts w:eastAsia="MS Mincho"/>
      </w:rPr>
      <w:t>Posl</w:t>
    </w:r>
    <w:r>
      <w:rPr>
        <w:rFonts w:eastAsia="MS Mincho"/>
      </w:rPr>
      <w:t>ovni broj</w:t>
    </w:r>
    <w:r w:rsidRPr="00AC46AC">
      <w:rPr>
        <w:rFonts w:eastAsia="MS Mincho"/>
      </w:rPr>
      <w:t xml:space="preserve"> 7 St-</w:t>
    </w:r>
    <w:r>
      <w:rPr>
        <w:rFonts w:eastAsia="MS Mincho"/>
      </w:rPr>
      <w:t>241</w:t>
    </w:r>
    <w:r w:rsidRPr="00AC46AC">
      <w:rPr>
        <w:rFonts w:eastAsia="MS Mincho"/>
      </w:rPr>
      <w:t>/</w:t>
    </w:r>
    <w:r>
      <w:rPr>
        <w:rFonts w:eastAsia="MS Mincho"/>
      </w:rPr>
      <w:t>2012</w:t>
    </w:r>
    <w:r w:rsidRPr="00AC46AC">
      <w:rPr>
        <w:rFonts w:eastAsia="MS Mincho"/>
      </w:rPr>
      <w:t>-</w:t>
    </w:r>
    <w:r>
      <w:rPr>
        <w:rFonts w:eastAsia="MS Mincho"/>
      </w:rPr>
      <w:t>792</w:t>
    </w:r>
  </w:p>
  <w:p w:rsidRDefault="00AC46AC" w:rsidP="003B3157" w:rsidR="00AC46AC">
    <w:pPr>
      <w:jc w:val="right"/>
      <w:rPr>
        <w:rFonts w:eastAsia="MS Mincho"/>
      </w:rPr>
    </w:pPr>
  </w:p>
  <w:p w:rsidRDefault="00D6561C" w:rsidP="003B3157" w:rsidR="00D6561C" w:rsidRPr="00AC46AC">
    <w:pPr>
      <w:jc w:val="right"/>
      <w:rPr>
        <w:rFonts w:eastAsia="MS Mincho"/>
      </w:rPr>
    </w:pPr>
    <w:r w:rsidRPr="00AC46AC">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3A2ED7"/>
    <w:multiLevelType w:val="hybridMultilevel"/>
    <w:tmpl w:val="76200944"/>
    <w:lvl w:tplc="CE447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2470866"/>
    <w:multiLevelType w:val="hybridMultilevel"/>
    <w:tmpl w:val="E58E344C"/>
    <w:lvl w:tplc="28C80EB0" w:ilvl="0">
      <w:start w:val="3"/>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40"/>
  </w:num>
  <w:num w:numId="3">
    <w:abstractNumId w:val="4"/>
  </w:num>
  <w:num w:numId="4">
    <w:abstractNumId w:val="12"/>
  </w:num>
  <w:num w:numId="5">
    <w:abstractNumId w:val="9"/>
  </w:num>
  <w:num w:numId="6">
    <w:abstractNumId w:val="30"/>
  </w:num>
  <w:num w:numId="7">
    <w:abstractNumId w:val="41"/>
  </w:num>
  <w:num w:numId="8">
    <w:abstractNumId w:val="13"/>
  </w:num>
  <w:num w:numId="9">
    <w:abstractNumId w:val="31"/>
  </w:num>
  <w:num w:numId="10">
    <w:abstractNumId w:val="3"/>
  </w:num>
  <w:num w:numId="11">
    <w:abstractNumId w:val="14"/>
  </w:num>
  <w:num w:numId="12">
    <w:abstractNumId w:val="39"/>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8"/>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7"/>
  </w:num>
  <w:num w:numId="32">
    <w:abstractNumId w:val="33"/>
  </w:num>
  <w:num w:numId="33">
    <w:abstractNumId w:val="29"/>
  </w:num>
  <w:num w:numId="34">
    <w:abstractNumId w:val="0"/>
  </w:num>
  <w:num w:numId="35">
    <w:abstractNumId w:val="25"/>
  </w:num>
  <w:num w:numId="36">
    <w:abstractNumId w:val="18"/>
  </w:num>
  <w:num w:numId="37">
    <w:abstractNumId w:val="35"/>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12AA"/>
    <w:rsid w:val="0000592C"/>
    <w:rsid w:val="0002088D"/>
    <w:rsid w:val="00026F6C"/>
    <w:rsid w:val="00047BC7"/>
    <w:rsid w:val="00060A07"/>
    <w:rsid w:val="00072D14"/>
    <w:rsid w:val="00073275"/>
    <w:rsid w:val="000A7457"/>
    <w:rsid w:val="000E26CB"/>
    <w:rsid w:val="000E6256"/>
    <w:rsid w:val="000F5B47"/>
    <w:rsid w:val="001046D7"/>
    <w:rsid w:val="00107537"/>
    <w:rsid w:val="001132E4"/>
    <w:rsid w:val="00113C51"/>
    <w:rsid w:val="00120AD4"/>
    <w:rsid w:val="00134E0F"/>
    <w:rsid w:val="00141A68"/>
    <w:rsid w:val="00143BD5"/>
    <w:rsid w:val="00161B20"/>
    <w:rsid w:val="00162216"/>
    <w:rsid w:val="0016670D"/>
    <w:rsid w:val="00173D9F"/>
    <w:rsid w:val="00182D59"/>
    <w:rsid w:val="00182DE9"/>
    <w:rsid w:val="00183B03"/>
    <w:rsid w:val="0018627F"/>
    <w:rsid w:val="00193255"/>
    <w:rsid w:val="00194109"/>
    <w:rsid w:val="001B3B66"/>
    <w:rsid w:val="001D17AF"/>
    <w:rsid w:val="001D37B4"/>
    <w:rsid w:val="001E748F"/>
    <w:rsid w:val="001E773C"/>
    <w:rsid w:val="001F09FB"/>
    <w:rsid w:val="001F1B51"/>
    <w:rsid w:val="00210886"/>
    <w:rsid w:val="002149F4"/>
    <w:rsid w:val="00215C3D"/>
    <w:rsid w:val="00216A28"/>
    <w:rsid w:val="00240134"/>
    <w:rsid w:val="00243471"/>
    <w:rsid w:val="00247EBE"/>
    <w:rsid w:val="00255AB6"/>
    <w:rsid w:val="00275485"/>
    <w:rsid w:val="00277C97"/>
    <w:rsid w:val="002811C6"/>
    <w:rsid w:val="002863AF"/>
    <w:rsid w:val="00291C67"/>
    <w:rsid w:val="00294211"/>
    <w:rsid w:val="002960AE"/>
    <w:rsid w:val="002A0F7A"/>
    <w:rsid w:val="002A3573"/>
    <w:rsid w:val="002A787D"/>
    <w:rsid w:val="002B31D3"/>
    <w:rsid w:val="002B6D2C"/>
    <w:rsid w:val="002C5497"/>
    <w:rsid w:val="002E50CC"/>
    <w:rsid w:val="002F0C30"/>
    <w:rsid w:val="002F3CC0"/>
    <w:rsid w:val="00306CC2"/>
    <w:rsid w:val="00306FA7"/>
    <w:rsid w:val="00320A17"/>
    <w:rsid w:val="003221CA"/>
    <w:rsid w:val="0034338B"/>
    <w:rsid w:val="00345F17"/>
    <w:rsid w:val="003531A6"/>
    <w:rsid w:val="00355E0A"/>
    <w:rsid w:val="0035752D"/>
    <w:rsid w:val="003641A4"/>
    <w:rsid w:val="00371E30"/>
    <w:rsid w:val="00373EA4"/>
    <w:rsid w:val="00385832"/>
    <w:rsid w:val="00386749"/>
    <w:rsid w:val="00395B44"/>
    <w:rsid w:val="00397FA2"/>
    <w:rsid w:val="003A069B"/>
    <w:rsid w:val="003A27F1"/>
    <w:rsid w:val="003A37C6"/>
    <w:rsid w:val="003A3AAF"/>
    <w:rsid w:val="003A45B5"/>
    <w:rsid w:val="003A5606"/>
    <w:rsid w:val="003B0371"/>
    <w:rsid w:val="003B0687"/>
    <w:rsid w:val="003B2111"/>
    <w:rsid w:val="003B3157"/>
    <w:rsid w:val="003B50CD"/>
    <w:rsid w:val="003B7BD2"/>
    <w:rsid w:val="003C1ECE"/>
    <w:rsid w:val="003E1330"/>
    <w:rsid w:val="003F24EE"/>
    <w:rsid w:val="004058A2"/>
    <w:rsid w:val="00416767"/>
    <w:rsid w:val="0042057E"/>
    <w:rsid w:val="004214CE"/>
    <w:rsid w:val="00421E99"/>
    <w:rsid w:val="00434D4E"/>
    <w:rsid w:val="00440644"/>
    <w:rsid w:val="00446AA5"/>
    <w:rsid w:val="00450FE7"/>
    <w:rsid w:val="00461D2F"/>
    <w:rsid w:val="00464AF2"/>
    <w:rsid w:val="00465154"/>
    <w:rsid w:val="004772A5"/>
    <w:rsid w:val="0048429E"/>
    <w:rsid w:val="004A1983"/>
    <w:rsid w:val="004A1BE4"/>
    <w:rsid w:val="004A6EAC"/>
    <w:rsid w:val="004B1373"/>
    <w:rsid w:val="004C1E4E"/>
    <w:rsid w:val="004D5E1F"/>
    <w:rsid w:val="004E4FE4"/>
    <w:rsid w:val="004F07B7"/>
    <w:rsid w:val="004F5A45"/>
    <w:rsid w:val="004F663F"/>
    <w:rsid w:val="00505436"/>
    <w:rsid w:val="00506E61"/>
    <w:rsid w:val="00507D7B"/>
    <w:rsid w:val="00511EF8"/>
    <w:rsid w:val="00513716"/>
    <w:rsid w:val="00515FD3"/>
    <w:rsid w:val="00525DAA"/>
    <w:rsid w:val="00530A15"/>
    <w:rsid w:val="00534A5A"/>
    <w:rsid w:val="00535ABA"/>
    <w:rsid w:val="005427D9"/>
    <w:rsid w:val="00560F4A"/>
    <w:rsid w:val="00562A60"/>
    <w:rsid w:val="00575813"/>
    <w:rsid w:val="00577D53"/>
    <w:rsid w:val="00590C88"/>
    <w:rsid w:val="005B0722"/>
    <w:rsid w:val="005B74C7"/>
    <w:rsid w:val="005C3461"/>
    <w:rsid w:val="005C5C5D"/>
    <w:rsid w:val="005C62EE"/>
    <w:rsid w:val="005D2021"/>
    <w:rsid w:val="005D7777"/>
    <w:rsid w:val="005F0319"/>
    <w:rsid w:val="005F6815"/>
    <w:rsid w:val="006055E7"/>
    <w:rsid w:val="00615190"/>
    <w:rsid w:val="006314A2"/>
    <w:rsid w:val="00632D50"/>
    <w:rsid w:val="006551C7"/>
    <w:rsid w:val="00661536"/>
    <w:rsid w:val="0066702B"/>
    <w:rsid w:val="006779AA"/>
    <w:rsid w:val="00686A16"/>
    <w:rsid w:val="006A2170"/>
    <w:rsid w:val="006A5DBB"/>
    <w:rsid w:val="006A66D1"/>
    <w:rsid w:val="006B1E76"/>
    <w:rsid w:val="006B775C"/>
    <w:rsid w:val="006C59C7"/>
    <w:rsid w:val="006D3A55"/>
    <w:rsid w:val="006D3BA6"/>
    <w:rsid w:val="006D5BED"/>
    <w:rsid w:val="006D6216"/>
    <w:rsid w:val="006E28F4"/>
    <w:rsid w:val="006E2F0B"/>
    <w:rsid w:val="007015D4"/>
    <w:rsid w:val="00706F64"/>
    <w:rsid w:val="00722FF2"/>
    <w:rsid w:val="0072656B"/>
    <w:rsid w:val="00742B34"/>
    <w:rsid w:val="00746B83"/>
    <w:rsid w:val="0076347E"/>
    <w:rsid w:val="00765816"/>
    <w:rsid w:val="00773B48"/>
    <w:rsid w:val="00775364"/>
    <w:rsid w:val="007841AE"/>
    <w:rsid w:val="00786D95"/>
    <w:rsid w:val="0079377B"/>
    <w:rsid w:val="007A5A94"/>
    <w:rsid w:val="007B7296"/>
    <w:rsid w:val="007C3990"/>
    <w:rsid w:val="007F0FFD"/>
    <w:rsid w:val="007F5BBE"/>
    <w:rsid w:val="007F5F43"/>
    <w:rsid w:val="007F7F9C"/>
    <w:rsid w:val="00807B2F"/>
    <w:rsid w:val="00822D8E"/>
    <w:rsid w:val="0082426A"/>
    <w:rsid w:val="00826666"/>
    <w:rsid w:val="00831BCF"/>
    <w:rsid w:val="008406E8"/>
    <w:rsid w:val="00841C94"/>
    <w:rsid w:val="00844825"/>
    <w:rsid w:val="00844928"/>
    <w:rsid w:val="00845C1C"/>
    <w:rsid w:val="008467AE"/>
    <w:rsid w:val="00854116"/>
    <w:rsid w:val="008556E1"/>
    <w:rsid w:val="008625B5"/>
    <w:rsid w:val="00872C19"/>
    <w:rsid w:val="00882129"/>
    <w:rsid w:val="00883B11"/>
    <w:rsid w:val="00886C22"/>
    <w:rsid w:val="008A3581"/>
    <w:rsid w:val="008A48B9"/>
    <w:rsid w:val="008B07C7"/>
    <w:rsid w:val="008B0997"/>
    <w:rsid w:val="008B625B"/>
    <w:rsid w:val="008C389B"/>
    <w:rsid w:val="008D6129"/>
    <w:rsid w:val="008E2CD5"/>
    <w:rsid w:val="008E4CA8"/>
    <w:rsid w:val="008F5D52"/>
    <w:rsid w:val="008F5F99"/>
    <w:rsid w:val="008F7746"/>
    <w:rsid w:val="00907C42"/>
    <w:rsid w:val="00910B82"/>
    <w:rsid w:val="0091290B"/>
    <w:rsid w:val="00931CA2"/>
    <w:rsid w:val="0093765B"/>
    <w:rsid w:val="00950A32"/>
    <w:rsid w:val="009770B5"/>
    <w:rsid w:val="00977459"/>
    <w:rsid w:val="0097768B"/>
    <w:rsid w:val="00992A59"/>
    <w:rsid w:val="009A60AF"/>
    <w:rsid w:val="009B2C69"/>
    <w:rsid w:val="009C1926"/>
    <w:rsid w:val="009C3DA9"/>
    <w:rsid w:val="009D0D2B"/>
    <w:rsid w:val="009D63A5"/>
    <w:rsid w:val="009F00E3"/>
    <w:rsid w:val="009F5BF1"/>
    <w:rsid w:val="00A00800"/>
    <w:rsid w:val="00A12BC9"/>
    <w:rsid w:val="00A23788"/>
    <w:rsid w:val="00A257F8"/>
    <w:rsid w:val="00A54846"/>
    <w:rsid w:val="00A771C7"/>
    <w:rsid w:val="00A8193A"/>
    <w:rsid w:val="00A81F61"/>
    <w:rsid w:val="00A928E2"/>
    <w:rsid w:val="00A947DA"/>
    <w:rsid w:val="00AA44F6"/>
    <w:rsid w:val="00AC46AC"/>
    <w:rsid w:val="00AD5104"/>
    <w:rsid w:val="00AE281A"/>
    <w:rsid w:val="00AE4B73"/>
    <w:rsid w:val="00AF27F8"/>
    <w:rsid w:val="00B0392C"/>
    <w:rsid w:val="00B23E83"/>
    <w:rsid w:val="00B2503D"/>
    <w:rsid w:val="00B266F6"/>
    <w:rsid w:val="00B36CD3"/>
    <w:rsid w:val="00B50A69"/>
    <w:rsid w:val="00B50ABF"/>
    <w:rsid w:val="00B530AB"/>
    <w:rsid w:val="00B56E81"/>
    <w:rsid w:val="00B703F4"/>
    <w:rsid w:val="00B83015"/>
    <w:rsid w:val="00BA69BA"/>
    <w:rsid w:val="00BB0417"/>
    <w:rsid w:val="00BE42F8"/>
    <w:rsid w:val="00BF096C"/>
    <w:rsid w:val="00BF2DC5"/>
    <w:rsid w:val="00BF6B68"/>
    <w:rsid w:val="00C1214D"/>
    <w:rsid w:val="00C3422C"/>
    <w:rsid w:val="00C45189"/>
    <w:rsid w:val="00C50EC9"/>
    <w:rsid w:val="00C54E12"/>
    <w:rsid w:val="00C641BB"/>
    <w:rsid w:val="00C64266"/>
    <w:rsid w:val="00C6467F"/>
    <w:rsid w:val="00C667C9"/>
    <w:rsid w:val="00C73655"/>
    <w:rsid w:val="00C9374D"/>
    <w:rsid w:val="00C97BC0"/>
    <w:rsid w:val="00CB43C7"/>
    <w:rsid w:val="00CC153B"/>
    <w:rsid w:val="00CC1908"/>
    <w:rsid w:val="00CC39A9"/>
    <w:rsid w:val="00CD1A75"/>
    <w:rsid w:val="00CE70F7"/>
    <w:rsid w:val="00CF0C42"/>
    <w:rsid w:val="00D07119"/>
    <w:rsid w:val="00D34550"/>
    <w:rsid w:val="00D43763"/>
    <w:rsid w:val="00D51CBD"/>
    <w:rsid w:val="00D549A5"/>
    <w:rsid w:val="00D6561C"/>
    <w:rsid w:val="00D7451F"/>
    <w:rsid w:val="00D751C3"/>
    <w:rsid w:val="00D8688D"/>
    <w:rsid w:val="00D954AA"/>
    <w:rsid w:val="00DA040B"/>
    <w:rsid w:val="00DA0DD3"/>
    <w:rsid w:val="00DB03D8"/>
    <w:rsid w:val="00DB79DB"/>
    <w:rsid w:val="00DD3865"/>
    <w:rsid w:val="00DD4606"/>
    <w:rsid w:val="00DD7EB6"/>
    <w:rsid w:val="00DE07F6"/>
    <w:rsid w:val="00DE1D3F"/>
    <w:rsid w:val="00DE7AA5"/>
    <w:rsid w:val="00DE7CDC"/>
    <w:rsid w:val="00E00DED"/>
    <w:rsid w:val="00E20120"/>
    <w:rsid w:val="00E2796D"/>
    <w:rsid w:val="00E33432"/>
    <w:rsid w:val="00E354F9"/>
    <w:rsid w:val="00E37C24"/>
    <w:rsid w:val="00E51F48"/>
    <w:rsid w:val="00E5726D"/>
    <w:rsid w:val="00E60FDE"/>
    <w:rsid w:val="00E65417"/>
    <w:rsid w:val="00E66B18"/>
    <w:rsid w:val="00E70277"/>
    <w:rsid w:val="00E737C3"/>
    <w:rsid w:val="00E73980"/>
    <w:rsid w:val="00E801A7"/>
    <w:rsid w:val="00E82997"/>
    <w:rsid w:val="00E93DF2"/>
    <w:rsid w:val="00E94256"/>
    <w:rsid w:val="00EA6A12"/>
    <w:rsid w:val="00EB0D65"/>
    <w:rsid w:val="00EB0F90"/>
    <w:rsid w:val="00EB2691"/>
    <w:rsid w:val="00EC09BA"/>
    <w:rsid w:val="00EE43B9"/>
    <w:rsid w:val="00EF0195"/>
    <w:rsid w:val="00EF5562"/>
    <w:rsid w:val="00F01B0C"/>
    <w:rsid w:val="00F23C4C"/>
    <w:rsid w:val="00F334F1"/>
    <w:rsid w:val="00F54E30"/>
    <w:rsid w:val="00F5529E"/>
    <w:rsid w:val="00F80886"/>
    <w:rsid w:val="00F97A8E"/>
    <w:rsid w:val="00FC4CA3"/>
    <w:rsid w:val="00FE066B"/>
    <w:rsid w:val="00FE11C7"/>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Tekstbalonia" w:type="paragraph">
    <w:name w:val="Balloon Text"/>
    <w:basedOn w:val="Normal"/>
    <w:link w:val="TekstbaloniaChar"/>
    <w:rsid w:val="00385832"/>
    <w:rPr>
      <w:rFonts w:cs="Tahoma" w:hAnsi="Tahoma" w:ascii="Tahoma"/>
      <w:sz w:val="16"/>
      <w:szCs w:val="16"/>
    </w:rPr>
  </w:style>
  <w:style w:customStyle="true" w:styleId="TekstbaloniaChar" w:type="character">
    <w:name w:val="Tekst balončića Char"/>
    <w:link w:val="Tekstbalonia"/>
    <w:rsid w:val="00385832"/>
    <w:rPr>
      <w:rFonts w:cs="Tahoma" w:hAnsi="Tahoma" w:ascii="Tahoma"/>
      <w:sz w:val="16"/>
      <w:szCs w:val="16"/>
    </w:rPr>
  </w:style>
  <w:style w:customStyle="true" w:styleId="light5" w:type="character">
    <w:name w:val="light5"/>
    <w:rsid w:val="00421E99"/>
    <w:rPr>
      <w:color w:val="999999"/>
      <w:sz w:val="17"/>
      <w:szCs w:val="17"/>
    </w:rPr>
  </w:style>
  <w:style w:customStyle="true" w:styleId="tabletextfield" w:type="character">
    <w:name w:val="table_text_field"/>
    <w:rsid w:val="00421E99"/>
  </w:style>
  <w:style w:styleId="Odlomakpopisa" w:type="paragraph">
    <w:name w:val="List Paragraph"/>
    <w:basedOn w:val="Normal"/>
    <w:uiPriority w:val="34"/>
    <w:qFormat/>
    <w:rsid w:val="00A771C7"/>
    <w:pPr>
      <w:ind w:left="720"/>
      <w:contextualSpacing/>
    </w:pPr>
  </w:style>
  <w:style w:styleId="Bezproreda" w:type="paragraph">
    <w:name w:val="No Spacing"/>
    <w:uiPriority w:val="1"/>
    <w:qFormat/>
    <w:rsid w:val="009A60AF"/>
    <w:rPr>
      <w:sz w:val="24"/>
      <w:szCs w:val="24"/>
    </w:rPr>
  </w:style>
  <w:style w:styleId="Tekstrezerviranogmjesta" w:type="character">
    <w:name w:val="Placeholder Text"/>
    <w:basedOn w:val="Zadanifontodlomka"/>
    <w:uiPriority w:val="99"/>
    <w:semiHidden/>
    <w:rsid w:val="00B56E81"/>
    <w:rPr>
      <w:color w:val="808080"/>
      <w:bdr w:space="0" w:sz="0" w:color="auto" w:val="none"/>
      <w:shd w:fill="auto" w:color="auto" w:val="clear"/>
    </w:rPr>
  </w:style>
  <w:style w:customStyle="true" w:styleId="eSPISCCParagraphDefaultFont" w:type="character">
    <w:name w:val="eSPIS_CC_Paragraph Default Font"/>
    <w:basedOn w:val="Zadanifontodlomka"/>
    <w:rsid w:val="00B56E81"/>
    <w:rPr>
      <w:rFonts w:eastAsiaTheme="minorHAnsi"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B56E81"/>
    <w:rPr>
      <w:rFonts w:eastAsiaTheme="minorHAnsi"/>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B56E81"/>
    <w:rPr>
      <w:rFonts w:eastAsiaTheme="minorHAnsi"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56E81"/>
    <w:rPr>
      <w:rFonts w:eastAsiaTheme="minorHAnsi"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Tekstbalonia" w:type="paragraph">
    <w:name w:val="Balloon Text"/>
    <w:basedOn w:val="Normal"/>
    <w:link w:val="TekstbaloniaChar"/>
    <w:rsid w:val="00385832"/>
    <w:rPr>
      <w:rFonts w:ascii="Tahoma" w:cs="Tahoma" w:hAnsi="Tahoma"/>
      <w:sz w:val="16"/>
      <w:szCs w:val="16"/>
    </w:rPr>
  </w:style>
  <w:style w:customStyle="1" w:styleId="TekstbaloniaChar" w:type="character">
    <w:name w:val="Tekst balončića Char"/>
    <w:link w:val="Tekstbalonia"/>
    <w:rsid w:val="00385832"/>
    <w:rPr>
      <w:rFonts w:ascii="Tahoma" w:cs="Tahoma" w:hAnsi="Tahoma"/>
      <w:sz w:val="16"/>
      <w:szCs w:val="16"/>
    </w:rPr>
  </w:style>
  <w:style w:customStyle="1" w:styleId="light5" w:type="character">
    <w:name w:val="light5"/>
    <w:rsid w:val="00421E99"/>
    <w:rPr>
      <w:color w:val="999999"/>
      <w:sz w:val="17"/>
      <w:szCs w:val="17"/>
    </w:rPr>
  </w:style>
  <w:style w:customStyle="1" w:styleId="tabletextfield" w:type="character">
    <w:name w:val="table_text_field"/>
    <w:rsid w:val="00421E99"/>
  </w:style>
  <w:style w:styleId="Odlomakpopisa" w:type="paragraph">
    <w:name w:val="List Paragraph"/>
    <w:basedOn w:val="Normal"/>
    <w:uiPriority w:val="34"/>
    <w:qFormat/>
    <w:rsid w:val="00A771C7"/>
    <w:pPr>
      <w:ind w:left="720"/>
      <w:contextualSpacing/>
    </w:pPr>
  </w:style>
  <w:style w:styleId="Bezproreda" w:type="paragraph">
    <w:name w:val="No Spacing"/>
    <w:uiPriority w:val="1"/>
    <w:qFormat/>
    <w:rsid w:val="009A60AF"/>
    <w:rPr>
      <w:sz w:val="24"/>
      <w:szCs w:val="24"/>
    </w:rPr>
  </w:style>
  <w:style w:styleId="Tekstrezerviranogmjesta" w:type="character">
    <w:name w:val="Placeholder Text"/>
    <w:basedOn w:val="Zadanifontodlomka"/>
    <w:uiPriority w:val="99"/>
    <w:semiHidden/>
    <w:rsid w:val="00B56E81"/>
    <w:rPr>
      <w:color w:val="808080"/>
      <w:bdr w:color="auto" w:space="0" w:sz="0" w:val="none"/>
      <w:shd w:color="auto" w:fill="auto" w:val="clear"/>
    </w:rPr>
  </w:style>
  <w:style w:customStyle="1" w:styleId="eSPISCCParagraphDefaultFont" w:type="character">
    <w:name w:val="eSPIS_CC_Paragraph Default Font"/>
    <w:basedOn w:val="Zadanifontodlomka"/>
    <w:rsid w:val="00B56E81"/>
    <w:rPr>
      <w:rFonts w:ascii="Times New Roman" w:cs="Times New Roman" w:eastAsiaTheme="minorHAnsi"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B56E81"/>
    <w:rPr>
      <w:rFonts w:eastAsiaTheme="minorHAnsi"/>
      <w:bCs/>
      <w:bdr w:color="auto" w:space="0" w:sz="0" w:val="none"/>
      <w:shd w:color="auto" w:fill="FFFFCC" w:val="clear"/>
      <w:lang w:eastAsia="en-US" w:val="hr-HR"/>
    </w:rPr>
  </w:style>
  <w:style w:customStyle="1" w:styleId="PozadinaSvijetloCrvena" w:type="character">
    <w:name w:val="Pozadina_SvijetloCrvena"/>
    <w:basedOn w:val="eSPISCCParagraphDefaultFont"/>
    <w:rsid w:val="00B56E81"/>
    <w:rPr>
      <w:rFonts w:ascii="Times New Roman" w:cs="Times New Roman" w:eastAsiaTheme="minorHAnsi"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56E81"/>
    <w:rPr>
      <w:rFonts w:ascii="Times New Roman" w:cs="Times New Roman" w:eastAsiaTheme="minorHAnsi"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605701">
      <w:bodyDiv w:val="true"/>
      <w:marLeft w:val="0"/>
      <w:marRight w:val="0"/>
      <w:marTop w:val="0"/>
      <w:marBottom w:val="0"/>
      <w:divBdr>
        <w:top w:space="0" w:sz="0" w:color="auto" w:val="none"/>
        <w:left w:space="0" w:sz="0" w:color="auto" w:val="none"/>
        <w:bottom w:space="0" w:sz="0" w:color="auto" w:val="none"/>
        <w:right w:space="0" w:sz="0" w:color="auto" w:val="none"/>
      </w:divBdr>
      <w:divsChild>
        <w:div w:id="1032262583">
          <w:marLeft w:val="3150"/>
          <w:marRight w:val="0"/>
          <w:marTop w:val="0"/>
          <w:marBottom w:val="0"/>
          <w:divBdr>
            <w:top w:space="0" w:sz="0" w:color="auto" w:val="none"/>
            <w:left w:space="0" w:sz="0" w:color="auto" w:val="none"/>
            <w:bottom w:space="0" w:sz="0" w:color="auto" w:val="none"/>
            <w:right w:space="0" w:sz="0" w:color="auto" w:val="none"/>
          </w:divBdr>
          <w:divsChild>
            <w:div w:id="1209532481">
              <w:marLeft w:val="0"/>
              <w:marRight w:val="0"/>
              <w:marTop w:val="0"/>
              <w:marBottom w:val="0"/>
              <w:divBdr>
                <w:top w:space="6" w:sz="6" w:color="AAAAAA" w:val="single"/>
                <w:left w:space="6" w:sz="6" w:color="AAAAAA" w:val="single"/>
                <w:bottom w:space="6" w:sz="6" w:color="AAAAAA" w:val="single"/>
                <w:right w:space="6" w:sz="6" w:color="AAAAAA" w:val="single"/>
              </w:divBdr>
              <w:divsChild>
                <w:div w:id="15373101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01982729">
      <w:bodyDiv w:val="true"/>
      <w:marLeft w:val="0"/>
      <w:marRight w:val="0"/>
      <w:marTop w:val="0"/>
      <w:marBottom w:val="0"/>
      <w:divBdr>
        <w:top w:space="0" w:sz="0" w:color="auto" w:val="none"/>
        <w:left w:space="0" w:sz="0" w:color="auto" w:val="none"/>
        <w:bottom w:space="0" w:sz="0" w:color="auto" w:val="none"/>
        <w:right w:space="0" w:sz="0" w:color="auto" w:val="none"/>
      </w:divBdr>
      <w:divsChild>
        <w:div w:id="1352562819">
          <w:marLeft w:val="3150"/>
          <w:marRight w:val="0"/>
          <w:marTop w:val="0"/>
          <w:marBottom w:val="0"/>
          <w:divBdr>
            <w:top w:space="0" w:sz="0" w:color="auto" w:val="none"/>
            <w:left w:space="0" w:sz="0" w:color="auto" w:val="none"/>
            <w:bottom w:space="0" w:sz="0" w:color="auto" w:val="none"/>
            <w:right w:space="0" w:sz="0" w:color="auto" w:val="none"/>
          </w:divBdr>
          <w:divsChild>
            <w:div w:id="294337232">
              <w:marLeft w:val="0"/>
              <w:marRight w:val="0"/>
              <w:marTop w:val="0"/>
              <w:marBottom w:val="0"/>
              <w:divBdr>
                <w:top w:space="6" w:sz="6" w:color="AAAAAA" w:val="single"/>
                <w:left w:space="6" w:sz="6" w:color="AAAAAA" w:val="single"/>
                <w:bottom w:space="6" w:sz="6" w:color="AAAAAA" w:val="single"/>
                <w:right w:space="6" w:sz="6" w:color="AAAAAA" w:val="single"/>
              </w:divBdr>
              <w:divsChild>
                <w:div w:id="1708983">
                  <w:marLeft w:val="0"/>
                  <w:marRight w:val="0"/>
                  <w:marTop w:val="0"/>
                  <w:marBottom w:val="0"/>
                  <w:divBdr>
                    <w:top w:space="0" w:sz="0" w:color="auto" w:val="none"/>
                    <w:left w:space="0" w:sz="0" w:color="auto" w:val="none"/>
                    <w:bottom w:space="0" w:sz="0" w:color="auto" w:val="none"/>
                    <w:right w:space="0" w:sz="0" w:color="auto" w:val="none"/>
                  </w:divBdr>
                </w:div>
                <w:div w:id="2115400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60917910">
      <w:bodyDiv w:val="true"/>
      <w:marLeft w:val="0"/>
      <w:marRight w:val="0"/>
      <w:marTop w:val="0"/>
      <w:marBottom w:val="0"/>
      <w:divBdr>
        <w:top w:space="0" w:sz="0" w:color="auto" w:val="none"/>
        <w:left w:space="0" w:sz="0" w:color="auto" w:val="none"/>
        <w:bottom w:space="0" w:sz="0" w:color="auto" w:val="none"/>
        <w:right w:space="0" w:sz="0" w:color="auto" w:val="none"/>
      </w:divBdr>
      <w:divsChild>
        <w:div w:id="2137211902">
          <w:marLeft w:val="3150"/>
          <w:marRight w:val="0"/>
          <w:marTop w:val="0"/>
          <w:marBottom w:val="0"/>
          <w:divBdr>
            <w:top w:space="0" w:sz="0" w:color="auto" w:val="none"/>
            <w:left w:space="0" w:sz="0" w:color="auto" w:val="none"/>
            <w:bottom w:space="0" w:sz="0" w:color="auto" w:val="none"/>
            <w:right w:space="0" w:sz="0" w:color="auto" w:val="none"/>
          </w:divBdr>
          <w:divsChild>
            <w:div w:id="266933419">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17669816">
      <w:bodyDiv w:val="true"/>
      <w:marLeft w:val="0"/>
      <w:marRight w:val="0"/>
      <w:marTop w:val="0"/>
      <w:marBottom w:val="0"/>
      <w:divBdr>
        <w:top w:space="0" w:sz="0" w:color="auto" w:val="none"/>
        <w:left w:space="0" w:sz="0" w:color="auto" w:val="none"/>
        <w:bottom w:space="0" w:sz="0" w:color="auto" w:val="none"/>
        <w:right w:space="0" w:sz="0" w:color="auto" w:val="none"/>
      </w:divBdr>
      <w:divsChild>
        <w:div w:id="2073191798">
          <w:marLeft w:val="3150"/>
          <w:marRight w:val="0"/>
          <w:marTop w:val="0"/>
          <w:marBottom w:val="0"/>
          <w:divBdr>
            <w:top w:space="0" w:sz="0" w:color="auto" w:val="none"/>
            <w:left w:space="0" w:sz="0" w:color="auto" w:val="none"/>
            <w:bottom w:space="0" w:sz="0" w:color="auto" w:val="none"/>
            <w:right w:space="0" w:sz="0" w:color="auto" w:val="none"/>
          </w:divBdr>
          <w:divsChild>
            <w:div w:id="2117945385">
              <w:marLeft w:val="0"/>
              <w:marRight w:val="0"/>
              <w:marTop w:val="0"/>
              <w:marBottom w:val="0"/>
              <w:divBdr>
                <w:top w:space="6" w:sz="6" w:color="AAAAAA" w:val="single"/>
                <w:left w:space="6" w:sz="6" w:color="AAAAAA" w:val="single"/>
                <w:bottom w:space="6" w:sz="6" w:color="AAAAAA" w:val="single"/>
                <w:right w:space="6" w:sz="6" w:color="AAAAAA" w:val="single"/>
              </w:divBdr>
              <w:divsChild>
                <w:div w:id="162167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Formated>
  <DomainObject.Predmet.OstaliList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12c, 52000 Heki</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Komunalno društvo VODOVOD I KANALIZACIJA društvo s ograničenom odgovornošću za vodoopskrbu i odvodnju, Dolac 14, 51000 Rijeka</item>
      <item>OPĆINA CEROVLJE, Cerovlje 12, 52402 Cerovlje</item>
      <item>GRAD SPLIT, Obala kneza Branimira 17,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 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društvo s ograničenom odgovornošću za tehničku zaštitu, Marulićeva 12, 52100 Pula</item>
      <item>Dubravko Božić, autoprijevoznik,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tem>Linda Križić, Ivana Lučića 2a/18, 10000 Zagreb</item>
      <item>Divjak, Topić &amp; Bahtijarević odvjetničko društvo d.o.o., EUROTOWER, Ivana Lučića 2/a, 10000 Zagreb</item>
      <item>MAMIĆ PERIĆ REBERSKI RIMAC d.o.o., Ivana Lučića 2A, 10000 Zagreb</item>
    </derivirana_varijabla>
  </DomainObject.Predmet.OstaliListFormatedWithAdress>
  <DomainObject.Predmet.OstaliListFormatedWithAdressOIB>
    <izvorni_sadrzaj>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izvorni_sadrzaj>
    <derivirana_varijabla naziv="DomainObject.Predmet.OstaliListFormatedWithAdressOIB_1">
      <item>Hypo alpe adria bank, OIB 14036333877, SLAVONSKA AVENIJA 6, 10000 Zagreb</item>
      <item>FINA Pula, 52100 Pula</item>
      <item>POREZNA UPRAVA PAZIN, 52100 Pazin</item>
      <item>ŽDO Pula, OIB 93993757343, Kranjčevićeva 8, 52100 Pula</item>
      <item>MIODRAG ČAVIĆ, OIB 32439657346, Sisačka 89b, 44250 Petrinja</item>
      <item>Edo Brumnić, vl. EDIT-TRANS, OIB 19744437814, Grubiši 12c, 52000 Heki</item>
      <item>Odvjetnički ured Siniša Kolarić, A. Kačića Miošića 7, 42000 Varaždin</item>
      <item>MI - VI MAZIVA d.o.o., OIB 39235083631, Varaždinska 29, 10360 Sesvete</item>
      <item>RUDOLF FRANČULA, A. K. Miošića 4, 52100 Pula</item>
      <item>Odvjetnik Mladen Novaković, Baližerka 44, 52100 Pula</item>
      <item>OPĆINA TINJAN, OIB 44827511522, Tinjan 2, 52444 Tinjan</item>
      <item>ŽDO Pula, OIB 93993757343, Kranjčevićeva 8, 52100 Pula</item>
      <item>Komunalno društvo VODOVOD I KANALIZACIJA društvo s ograničenom odgovornošću za vodoopskrbu i odvodnju, OIB 80805858278, Dolac 14, 51000 Rijeka</item>
      <item>OPĆINA CEROVLJE, OIB 76990583198, Cerovlje 12, 52402 Cerovlje</item>
      <item>GRAD SPLIT, OIB 78755598868, Obala kneza Branimira 17, 21000 Split</item>
      <item>FOST NOVI d.o.o., OIB 59430537110, Harambašićeva 7, 10000 Zagreb</item>
      <item>ODVJETNIČKO DRUŠTVO MAĐARIĆ, Ilica 191 F, 10000 Zagreb</item>
      <item>CROATIA OSIGURANJE d.d. FILIJALA PULA, OIB 26187994862, Marulićeva 1, 52100 Pula</item>
      <item>Hrvoje Strčić, OIB 29894658063, PROLAZ M.K.KOZULIĆ 4, 51000 Rijeka</item>
      <item>USLUGA d.o.o., OIB 03455963475, Šime Kurelića 22, 52000 Pazin</item>
      <item>PHOENIX FARMACIJA d.o.o., OIB 36755252122, Ozaljska 95, 10000 Zagreb</item>
      <item>BELJE d.d., OIB 92404445155, Sv. Ivana Krstitelja 1a, 31326 Darda</item>
      <item>ISTARSKI VODOVOD d.o.o., OIB 13269963589, Sv. Ivan 8, 52420 Buzet</item>
      <item>Odvjetnik Bojan Zaustović, Trg slobode 2/II, 52000 Pazin</item>
      <item>Branko Kišić, vl. obrta KIŠIĆ TRANS, OIB 08717601729, Zagrebačka 10/a, 52000 Pazin</item>
      <item>OD Mikuličić, Lončarić, Bahun, Topić, Medvešćak 54, 10000 Zagreb</item>
      <item>LIBRA TEHNIČAR d.o.o., OIB 34578772340,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OIB 94841639980, Šuškali 67, 52000 Pazin</item>
      <item>HRVATSKI VETERINARSKI INSTITUT, OIB 29059177553, Savska cesta 143, 10000 Zagreb</item>
      <item>Odvjetnik Vesna Sponza, Trg na Lokvi 1, 52210 Rovinj</item>
      <item>FITTICH društvo s ograničenom odgovornošću za tehničku zaštitu, OIB 58176662323, Marulićeva 12, 52100 Pula</item>
      <item>Dubravko Božić, autoprijevoznik, OIB 53454939082, Jablan 87a, 51326 Vrbovsko</item>
      <item>KGH inženjering d.o.o., OIB 85667917116,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OIB 14036333877,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Ivana Lučića 2a, 10000 Zagreb</item>
      <item>ODVJETNIČKO DRUŠTVO ŠEBETIĆ I PARTNERI, ĐORĐIĆEVA 6, 10000 Zagreb</item>
      <item>Općinski sud u Puli zemljišno knjižni odjel, OIB 38304616284, Silvije Strahimira Kranjčevića 8, 52100 Pula</item>
      <item>Općinski sud u Pazinu z.k. odjel, OIB 27672461276, Franjevačke stube 2, 52000 Pazin</item>
      <item>Općinski sud u Rovinju z.k. odjel, OIB 91348932837, Obala Pino Budičin 4, 52210 Rovinj</item>
      <item>Općinski sud u Osijeku z.k. odjel, OIB 38625793303, Europska avenija 7, 31000 Osijek</item>
      <item>Općinski sud u Bjelovaru z.k.odjel, OIB 57362618039, Josipa Jelačića 3, 43000 Bjelovar</item>
      <item>Z.K. ODJEL</item>
      <item>Mara Ivančić, OIB 80280429354, Bjelovarska 51, 10360 Sesvete</item>
      <item>Linda Križić, Ivana Lučića 2a/18, 10000 Zagreb</item>
      <item>Divjak, Topić &amp; Bahtijarević odvjetničko društvo d.o.o., OIB 58186870694, EUROTOWER, Ivana Lučića 2/a, 10000 Zagreb</item>
      <item>MAMIĆ PERIĆ REBERSKI RIMAC d.o.o., Ivana Lučića 2A, 10000 Zagreb</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OstaliListNazivFormated>
  <DomainObject.Predmet.OstaliListNazivFormatedOIB>
    <izvorni_sadrzaj>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izvorni_sadrzaj>
    <derivirana_varijabla naziv="DomainObject.Predmet.OstaliListNazivFormatedOIB_1">
      <item>Hypo alpe adria bank, OIB 14036333877</item>
      <item>FINA Pula</item>
      <item>POREZNA UPRAVA PAZIN</item>
      <item>ŽDO Pula, OIB 93993757343</item>
      <item>MIODRAG ČAVIĆ, OIB 32439657346</item>
      <item>Edo Brumnić, vl. EDIT-TRANS, OIB 19744437814</item>
      <item>Odvjetnički ured Siniša Kolarić</item>
      <item>MI - VI MAZIVA d.o.o., OIB 39235083631</item>
      <item>RUDOLF FRANČULA</item>
      <item>Odvjetnik Mladen Novaković</item>
      <item>OPĆINA TINJAN, OIB 44827511522</item>
      <item>ŽDO Pula, OIB 93993757343</item>
      <item>Komunalno društvo VODOVOD I KANALIZACIJA društvo s ograničenom odgovornošću za vodoopskrbu i odvodnju, OIB 80805858278</item>
      <item>OPĆINA CEROVLJE, OIB 76990583198</item>
      <item>GRAD SPLIT, OIB 78755598868</item>
      <item>FOST NOVI d.o.o., OIB 59430537110</item>
      <item>ODVJETNIČKO DRUŠTVO MAĐARIĆ</item>
      <item>CROATIA OSIGURANJE d.d. FILIJALA PULA, OIB 26187994862</item>
      <item>Hrvoje Strčić, OIB 29894658063</item>
      <item>USLUGA d.o.o., OIB 03455963475</item>
      <item>PHOENIX FARMACIJA d.o.o., OIB 36755252122</item>
      <item>BELJE d.d., OIB 92404445155</item>
      <item>ISTARSKI VODOVOD d.o.o., OIB 13269963589</item>
      <item>Odvjetnik Bojan Zaustović</item>
      <item>Branko Kišić, vl. obrta KIŠIĆ TRANS, OIB 08717601729</item>
      <item>OD Mikuličić, Lončarić, Bahun, Topić</item>
      <item>LIBRA TEHNIČAR d.o.o., OIB 34578772340</item>
      <item>Odvjetničko društvo Glamuzina i Grošeta, OIB 69402757072</item>
      <item>OD Hanžeković</item>
      <item>ZAJEDNIČKI ODVJETNIČKI URED KSENIJA GRBA I D. KESONJA</item>
      <item>PRIMACOŠPED d.o.o., OIB 92921096103</item>
      <item>Odv. ured Dunja Belaić Goleš</item>
      <item>Mirko Gortan, vl. Obrta GORTAN, OIB 94841639980</item>
      <item>HRVATSKI VETERINARSKI INSTITUT, OIB 29059177553</item>
      <item>Odvjetnik Vesna Sponza</item>
      <item>FITTICH društvo s ograničenom odgovornošću za tehničku zaštitu, OIB 58176662323</item>
      <item>Dubravko Božić, autoprijevoznik, OIB 53454939082</item>
      <item>KGH inženjering d.o.o., OIB 85667917116</item>
      <item>Odvjetnik Goran Božić</item>
      <item>PACCOMMERCE d.o.o., OIB 89128547617</item>
      <item>Dario Lukšić</item>
      <item>Roberto Ladavac</item>
      <item>Mirko Gortan, OIB 94841639980</item>
      <item>Jasna Orešković</item>
      <item>HYPO ALPE ADRIA BANK d.d. Podružnica Rijeka,, OIB 14036333877</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 OIB 38304616284</item>
      <item>Općinski sud u Pazinu z.k. odjel, OIB 27672461276</item>
      <item>Općinski sud u Rovinju z.k. odjel, OIB 91348932837</item>
      <item>Općinski sud u Osijeku z.k. odjel, OIB 38625793303</item>
      <item>Općinski sud u Bjelovaru z.k.odjel, OIB 57362618039</item>
      <item>Z.K. ODJEL</item>
      <item>Mara Ivančić, OIB 80280429354</item>
      <item>Linda Križić</item>
      <item>Divjak, Topić &amp; Bahtijarević odvjetničko društvo d.o.o., OIB 58186870694</item>
      <item>MAMIĆ PERIĆ REBERSKI RIMAC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Komunalno društvo VODOVOD I KANALIZACIJA društvo s ograničenom odgovornošću za vodoopskrbu i odvodnju</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 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društvo s ograničenom odgovornošću za tehničku zaštitu</item>
      <item>Dubravko Božić, autoprijevoznik</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tem>Linda Križić</item>
      <item>Divjak, Topić &amp; Bahtijarević odvjetničko društvo d.o.o.</item>
      <item>MAMIĆ PERIĆ REBERSKI RIMAC d.o.o.</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OIB 14036333877, SLAVONSKA AVENIJA 6,10000 Zagreb</item>
      <item>FINA Pula, 52100 Pula</item>
      <item>POREZNA UPRAVA PAZIN, 52100 Pazin</item>
      <item>ŽDO Pula, OIB 93993757343, Kranjčevićeva 8,52100 Pula</item>
      <item>MIODRAG ČAVIĆ, OIB 32439657346, Sisačka 89b,44250 Petrinja</item>
      <item>Edo Brumnić, vl. EDIT-TRANS, OIB 19744437814, Grubiši 12c,52000 Heki</item>
      <item>Odvjetnički ured Siniša Kolarić, A. Kačića Miošića 7,42000 Varaždin</item>
      <item>MI - VI MAZIVA d.o.o., OIB 39235083631, Varaždinska 29,10360 Sesvete</item>
      <item>RUDOLF FRANČULA, A. K. Miošića 4,52100 Pula</item>
      <item>Odvjetnik Mladen Novaković, Baližerka 44,52100 Pula</item>
      <item>OPĆINA TINJAN, OIB 44827511522, Tinjan 2,52444 Tinjan</item>
      <item>ŽDO Pula, OIB 93993757343, Kranjčevićeva 8,52100 Pula</item>
      <item>Komunalno društvo VODOVOD I KANALIZACIJA društvo s ograničenom odgovornošću za vodoopskrbu i odvodnju, OIB 80805858278, Dolac 14,51000 Rijeka</item>
      <item>OPĆINA CEROVLJE, OIB 76990583198, Cerovlje 12,52402 Cerovlje</item>
      <item>GRAD SPLIT, OIB 78755598868, Obala kneza Branimira 17,21000 Split</item>
      <item>FOST NOVI d.o.o., OIB 59430537110, Harambašićeva 7,10000 Zagreb</item>
      <item>ODVJETNIČKO DRUŠTVO MAĐARIĆ, Ilica 191 F,10000 Zagreb</item>
      <item>CROATIA OSIGURANJE d.d. FILIJALA PULA, OIB 26187994862, Marulićeva 1,52100 Pula</item>
      <item>Hrvoje Strčić, OIB 29894658063, PROLAZ M.K.KOZULIĆ 4,51000 Rijeka</item>
      <item>USLUGA d.o.o., OIB 03455963475, Šime Kurelića 22,52000 Pazin</item>
      <item>PHOENIX FARMACIJA d.o.o., OIB 36755252122, Ozaljska 95,10000 Zagreb</item>
      <item>BELJE d.d., OIB 92404445155, Sv. Ivana Krstitelja 1a,31326 Darda</item>
      <item>ISTARSKI VODOVOD d.o.o., OIB 13269963589, Sv. Ivan 8,52420 Buzet</item>
      <item>Odvjetnik Bojan Zaustović, Trg slobode 2/II,52000 Pazin</item>
      <item>Branko Kišić, vl. obrta KIŠIĆ TRANS, OIB 08717601729, Zagrebačka 10/a,52000 Pazin</item>
      <item>OD Mikuličić, Lončarić, Bahun, Topić, Medvešćak 54,10000 Zagreb</item>
      <item>LIBRA TEHNIČAR d.o.o., OIB 34578772340,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OIB 94841639980, Šuškali 67,52000 Pazin</item>
      <item>HRVATSKI VETERINARSKI INSTITUT, OIB 29059177553, Savska cesta 143,10000 Zagreb</item>
      <item>Odvjetnik Vesna Sponza, Trg na Lokvi 1,52210 Rovinj</item>
      <item>FITTICH društvo s ograničenom odgovornošću za tehničku zaštitu, OIB 58176662323, Marulićeva 12,52100 Pula</item>
      <item>Dubravko Božić, autoprijevoznik, OIB 53454939082, Jablan 87a,51326 Vrbovsko</item>
      <item>KGH inženjering d.o.o., OIB 85667917116,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OIB 14036333877,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Ivana Lučića 2a,10000 Zagreb</item>
      <item>ODVJETNIČKO DRUŠTVO ŠEBETIĆ I PARTNERI, ĐORĐIĆEVA 6,10000 Zagreb</item>
      <item>Općinski sud u Puli zemljišno knjižni odjel, OIB 38304616284, Silvije Strahimira Kranjčevića 8,52100 Pula</item>
      <item>Općinski sud u Pazinu z.k. odjel, OIB 27672461276, Franjevačke stube 2,52000 Pazin</item>
      <item>Općinski sud u Rovinju z.k. odjel, OIB 91348932837, Obala Pino Budičin 4,52210 Rovinj</item>
      <item>Općinski sud u Osijeku z.k. odjel, OIB 38625793303, Europska avenija 7,31000 Osijek</item>
      <item>Općinski sud u Bjelovaru z.k.odjel, OIB 57362618039, Josipa Jelačića 3,43000 Bjelovar</item>
      <item>Z.K. ODJEL</item>
      <item>Mara Ivančić, OIB 80280429354, Bjelovarska 51,10360 Sesvete</item>
      <item>Linda Križić, Ivana Lučića 2a/18,10000 Zagreb</item>
      <item>Divjak, Topić &amp; Bahtijarević odvjetničko društvo d.o.o., OIB 58186870694, EUROTOWER, Ivana Lučića 2/a,10000 Zagreb</item>
      <item>MAMIĆ PERIĆ REBERSKI RIMAC d.o.o.,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izvorni_sadrzaj>
    <derivirana_varijabla naziv="DomainObject.Predmet.SudioniciListNazivOIB_1">
      <item>, OIB 31015447714</item>
      <item>, OIB 32439657346</item>
      <item>, OIB 14036333877</item>
      <item>, OIB null</item>
      <item>, OIB null</item>
      <item>, OIB 93993757343</item>
      <item>, OIB 32439657346</item>
      <item>, OIB 19744437814</item>
      <item>, OIB null</item>
      <item>, OIB 39235083631</item>
      <item>, OIB null</item>
      <item>, OIB null</item>
      <item>, OIB 44827511522</item>
      <item>, OIB 93993757343</item>
      <item>, OIB 80805858278</item>
      <item>, OIB 76990583198</item>
      <item>, OIB 78755598868</item>
      <item>, OIB 59430537110</item>
      <item>, OIB null</item>
      <item>, OIB 26187994862</item>
      <item>, OIB 29894658063</item>
      <item>, OIB 03455963475</item>
      <item>, OIB 36755252122</item>
      <item>, OIB 92404445155</item>
      <item>, OIB 13269963589</item>
      <item>, OIB null</item>
      <item>, OIB 08717601729</item>
      <item>, OIB null</item>
      <item>, OIB 34578772340</item>
      <item>, OIB 69402757072</item>
      <item>, OIB null</item>
      <item>, OIB null</item>
      <item>, OIB 92921096103</item>
      <item>, OIB null</item>
      <item>, OIB 94841639980</item>
      <item>, OIB 29059177553</item>
      <item>, OIB null</item>
      <item>, OIB 58176662323</item>
      <item>, OIB 53454939082</item>
      <item>, OIB 85667917116</item>
      <item>, OIB null</item>
      <item>, OIB 89128547617</item>
      <item>, OIB null</item>
      <item>, OIB null</item>
      <item>, OIB 94841639980</item>
      <item>, OIB null</item>
      <item>, OIB 14036333877</item>
      <item>, OIB null</item>
      <item>, OIB 40457761882</item>
      <item>, OIB 85577874038</item>
      <item>, OIB null</item>
      <item>, OIB null</item>
      <item>, OIB null</item>
      <item>, OIB null</item>
      <item>, OIB 38304616284</item>
      <item>, OIB 27672461276</item>
      <item>, OIB 91348932837</item>
      <item>, OIB 38625793303</item>
      <item>, OIB 57362618039</item>
      <item>, OIB null</item>
      <item>, OIB 80280429354</item>
      <item>, OIB null</item>
      <item>, OIB 58186870694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1006</properties:Words>
  <properties:Characters>5087</properties:Characters>
  <properties:Lines>116</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2018-08-31T07:48:00Z</dcterms:created>
  <dc:creator>ministarstvo pravosuđa rh</dc:creator>
  <cp:lastModifiedBy>Elizabet Jovanović</cp:lastModifiedBy>
  <cp:lastPrinted>2018-08-31T07:47:00Z</cp:lastPrinted>
  <dcterms:modified xmlns:xsi="http://www.w3.org/2001/XMLSchema-instance" xsi:type="dcterms:W3CDTF">2018-08-31T07:48:00Z</dcterms:modified>
  <cp:revision>3</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dosuda (Rješenje van snage zemljište.docx)</vt:lpwstr>
  </prop:property>
  <prop:property name="CC_coloring" pid="5" fmtid="{D5CDD505-2E9C-101B-9397-08002B2CF9AE}">
    <vt:bool>false</vt:bool>
  </prop:property>
</prop:Properties>
</file>