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adc1" w14:paraId="687ad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747D">
        <w:t>7791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9747D">
        <w:t xml:space="preserve"> 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9747D">
        <w:t xml:space="preserve">UDRUGA "PRSTEN HRVATSKIH BOJOVNICA I HRVATSKIH BOJOVNIKA", Zagreb, 2. Kanalski put 1. Odvojak 13 </w:t>
      </w:r>
      <w:r w:rsidR="00AC4528">
        <w:t>(OIB</w:t>
      </w:r>
      <w:r w:rsidR="00CB0338">
        <w:t>:</w:t>
      </w:r>
      <w:r w:rsidR="0029747D">
        <w:t xml:space="preserve"> 58742045366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9747D">
        <w:t xml:space="preserve">5.169,99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9747D">
        <w:t xml:space="preserve">01. veljače 2016. </w:t>
      </w:r>
      <w:r w:rsidR="00E5092D">
        <w:t>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47D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B0E76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76799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7791</izvorni_sadrzaj>
    <derivirana_varijabla naziv="DomainObject.Predmet.Broj_1">7791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St-7791/2015</izvorni_sadrzaj>
    <derivirana_varijabla naziv="DomainObject.Predmet.OznakaBroj_1">St-7791/2015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''PRSTEN HRVATSKIH BOJOVNICA I HRVATSKIH BOJOVNIKA''</izvorni_sadrzaj>
    <derivirana_varijabla naziv="DomainObject.Predmet.ProtustrankaFormated_1">  UDRUGA ''PRSTEN HRVATSKIH BOJOVNICA I HRVATSKIH BOJOVNIKA''</derivirana_varijabla>
  </DomainObject.Predmet.ProtustrankaFormated>
  <DomainObject.Predmet.ProtustrankaFormatedOIB>
    <izvorni_sadrzaj>  UDRUGA ''PRSTEN HRVATSKIH BOJOVNICA I HRVATSKIH BOJOVNIKA'', OIB 58742045366</izvorni_sadrzaj>
    <derivirana_varijabla naziv="DomainObject.Predmet.ProtustrankaFormatedOIB_1">  UDRUGA ''PRSTEN HRVATSKIH BOJOVNICA I HRVATSKIH BOJOVNIKA'', OIB 58742045366</derivirana_varijabla>
  </DomainObject.Predmet.ProtustrankaFormatedOIB>
  <DomainObject.Predmet.ProtustrankaFormatedWithAdress>
    <izvorni_sadrzaj> UDRUGA ''PRSTEN HRVATSKIH BOJOVNICA I HRVATSKIH BOJOVNIKA'', 2. Kanalski put 1. Odvojak 13, 10000 Zagreb</izvorni_sadrzaj>
    <derivirana_varijabla naziv="DomainObject.Predmet.ProtustrankaFormatedWithAdress_1"> UDRUGA ''PRSTEN HRVATSKIH BOJOVNICA I HRVATSKIH BOJOVNIKA'', 2. Kanalski put 1. Odvojak 13, 10000 Zagreb</derivirana_varijabla>
  </DomainObject.Predmet.ProtustrankaFormatedWithAdress>
  <DomainObject.Predmet.ProtustrankaFormatedWithAdressOIB>
    <izvorni_sadrzaj> UDRUGA ''PRSTEN HRVATSKIH BOJOVNICA I HRVATSKIH BOJOVNIKA'', OIB 58742045366, 2. Kanalski put 1. Odvojak 13, 10000 Zagreb</izvorni_sadrzaj>
    <derivirana_varijabla naziv="DomainObject.Predmet.ProtustrankaFormatedWithAdressOIB_1"> UDRUGA ''PRSTEN HRVATSKIH BOJOVNICA I HRVATSKIH BOJOVNIKA'', OIB 58742045366, 2. Kanalski put 1. Odvojak 13, 10000 Zagreb</derivirana_varijabla>
  </DomainObject.Predmet.ProtustrankaFormatedWithAdressOIB>
  <DomainObject.Predmet.ProtustrankaWithAdress>
    <izvorni_sadrzaj>UDRUGA ''PRSTEN HRVATSKIH BOJOVNICA I HRVATSKIH BOJOVNIKA'' 2. Kanalski put 1. Odvojak 13, 10000 Zagreb</izvorni_sadrzaj>
    <derivirana_varijabla naziv="DomainObject.Predmet.ProtustrankaWithAdress_1">UDRUGA ''PRSTEN HRVATSKIH BOJOVNICA I HRVATSKIH BOJOVNIKA'' 2. Kanalski put 1. Odvojak 13, 10000 Zagreb</derivirana_varijabla>
  </DomainObject.Predmet.ProtustrankaWithAdress>
  <DomainObject.Predmet.ProtustrankaWithAdressOIB>
    <izvorni_sadrzaj>UDRUGA ''PRSTEN HRVATSKIH BOJOVNICA I HRVATSKIH BOJOVNIKA'', OIB 58742045366, 2. Kanalski put 1. Odvojak 13, 10000 Zagreb</izvorni_sadrzaj>
    <derivirana_varijabla naziv="DomainObject.Predmet.ProtustrankaWithAdressOIB_1">UDRUGA ''PRSTEN HRVATSKIH BOJOVNICA I HRVATSKIH BOJOVNIKA'', OIB 58742045366, 2. Kanalski put 1. Odvojak 13, 10000 Zagreb</derivirana_varijabla>
  </DomainObject.Predmet.ProtustrankaWithAdressOIB>
  <DomainObject.Predmet.ProtustrankaNazivFormated>
    <izvorni_sadrzaj>UDRUGA ''PRSTEN HRVATSKIH BOJOVNICA I HRVATSKIH BOJOVNIKA''</izvorni_sadrzaj>
    <derivirana_varijabla naziv="DomainObject.Predmet.ProtustrankaNazivFormated_1">UDRUGA ''PRSTEN HRVATSKIH BOJOVNICA I HRVATSKIH BOJOVNIKA''</derivirana_varijabla>
  </DomainObject.Predmet.ProtustrankaNazivFormated>
  <DomainObject.Predmet.ProtustrankaNazivFormatedOIB>
    <izvorni_sadrzaj>UDRUGA ''PRSTEN HRVATSKIH BOJOVNICA I HRVATSKIH BOJOVNIKA'', OIB 58742045366</izvorni_sadrzaj>
    <derivirana_varijabla naziv="DomainObject.Predmet.ProtustrankaNazivFormatedOIB_1">UDRUGA ''PRSTEN HRVATSKIH BOJOVNICA I HRVATSKIH BOJOVNIKA'', OIB 58742045366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''PRSTEN HRVATSKIH BOJOVNICA I HRVATSKIH BOJOVNIKA''</item>
    </izvorni_sadrzaj>
    <derivirana_varijabla naziv="DomainObject.Predmet.ProtuStrankaListFormated_1">
      <item>UDRUGA ''PRSTEN HRVATSKIH BOJOVNICA I HRVATSKIH BOJOVNIKA''</item>
    </derivirana_varijabla>
  </DomainObject.Predmet.ProtuStrankaListFormated>
  <DomainObject.Predmet.ProtuStrankaListFormatedOIB>
    <izvorni_sadrzaj>
      <item>UDRUGA ''PRSTEN HRVATSKIH BOJOVNICA I HRVATSKIH BOJOVNIKA'', OIB 58742045366</item>
    </izvorni_sadrzaj>
    <derivirana_varijabla naziv="DomainObject.Predmet.ProtuStrankaListFormatedOIB_1">
      <item>UDRUGA ''PRSTEN HRVATSKIH BOJOVNICA I HRVATSKIH BOJOVNIKA'', OIB 58742045366</item>
    </derivirana_varijabla>
  </DomainObject.Predmet.ProtuStrankaListFormatedOIB>
  <DomainObject.Predmet.ProtuStrankaListFormatedWithAdress>
    <izvorni_sadrzaj>
      <item>UDRUGA ''PRSTEN HRVATSKIH BOJOVNICA I HRVATSKIH BOJOVNIKA'', 2. Kanalski put 1. Odvojak 13, 10000 Zagreb</item>
    </izvorni_sadrzaj>
    <derivirana_varijabla naziv="DomainObject.Predmet.ProtuStrankaListFormatedWithAdress_1">
      <item>UDRUGA ''PRSTEN HRVATSKIH BOJOVNICA I HRVATSKIH BOJOVNIKA'', 2. Kanalski put 1. Odvojak 13, 10000 Zagreb</item>
    </derivirana_varijabla>
  </DomainObject.Predmet.ProtuStrankaListFormatedWithAdress>
  <DomainObject.Predmet.ProtuStrankaListFormatedWithAdressOIB>
    <izvorni_sadrzaj>
      <item>UDRUGA ''PRSTEN HRVATSKIH BOJOVNICA I HRVATSKIH BOJOVNIKA'', OIB 58742045366, 2. Kanalski put 1. Odvojak 13, 10000 Zagreb</item>
    </izvorni_sadrzaj>
    <derivirana_varijabla naziv="DomainObject.Predmet.ProtuStrankaListFormatedWithAdressOIB_1">
      <item>UDRUGA ''PRSTEN HRVATSKIH BOJOVNICA I HRVATSKIH BOJOVNIKA'', OIB 58742045366, 2. Kanalski put 1. Odvojak 13, 10000 Zagreb</item>
    </derivirana_varijabla>
  </DomainObject.Predmet.ProtuStrankaListFormatedWithAdressOIB>
  <DomainObject.Predmet.ProtuStrankaListNazivFormated>
    <izvorni_sadrzaj>
      <item>UDRUGA ''PRSTEN HRVATSKIH BOJOVNICA I HRVATSKIH BOJOVNIKA''</item>
    </izvorni_sadrzaj>
    <derivirana_varijabla naziv="DomainObject.Predmet.ProtuStrankaListNazivFormated_1">
      <item>UDRUGA ''PRSTEN HRVATSKIH BOJOVNICA I HRVATSKIH BOJOVNIKA''</item>
    </derivirana_varijabla>
  </DomainObject.Predmet.ProtuStrankaListNazivFormated>
  <DomainObject.Predmet.ProtuStrankaListNazivFormatedOIB>
    <izvorni_sadrzaj>
      <item>UDRUGA ''PRSTEN HRVATSKIH BOJOVNICA I HRVATSKIH BOJOVNIKA'', OIB 58742045366</item>
    </izvorni_sadrzaj>
    <derivirana_varijabla naziv="DomainObject.Predmet.ProtuStrankaListNazivFormatedOIB_1">
      <item>UDRUGA ''PRSTEN HRVATSKIH BOJOVNICA I HRVATSKIH BOJOVNIKA'', OIB 58742045366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''PRSTEN HRVATSKIH BOJOVNICA I HRVATSKIH BOJOVNIKA''</izvorni_sadrzaj>
    <derivirana_varijabla naziv="DomainObject.Predmet.ProtustrankaIDrugi_1">UDRUGA ''PRSTEN HRVATSKIH BOJOVNICA I HRVATSKIH BOJOVNIKA''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''PRSTEN HRVATSKIH BOJOVNICA I HRVATSKIH BOJOVNIKA'', OIB 58742045366, 2. Kanalski put 1. Odvojak 13, 10000 Zagreb</izvorni_sadrzaj>
    <derivirana_varijabla naziv="DomainObject.Predmet.ProtustrankaIDrugiAdressOIB_1">UDRUGA ''PRSTEN HRVATSKIH BOJOVNICA I HRVATSKIH BOJOVNIKA'', OIB 58742045366, 2. Kanalski put 1.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''PRSTEN HRVATSKIH BOJOVNICA I HRVATSKIH BOJOVNIKA''</item>
      <item>FINA Regionalni centar Zagreb</item>
    </izvorni_sadrzaj>
    <derivirana_varijabla naziv="DomainObject.Predmet.SudioniciListNaziv_1">
      <item>UDRUGA ''PRSTEN HRVATSKIH BOJOVNICA I HRVATSKIH BOJOVNIKA''</item>
      <item>FINA Regionalni centar Zagreb</item>
    </derivirana_varijabla>
  </DomainObject.Predmet.SudioniciListNaziv>
  <DomainObject.Predmet.SudioniciListAdressOIB>
    <izvorni_sadrzaj>
      <item>UDRUGA ''PRSTEN HRVATSKIH BOJOVNICA I HRVATSKIH BOJOVNIKA'', OIB 58742045366, 2. Kanalski put 1. Odvojak 13,10000 Zagreb</item>
      <item>FINA Regionalni centar Zagreb, OIB 85821130368, Trg svibanjskih žrtava 1995. br. 1,10000 Zagreb</item>
    </izvorni_sadrzaj>
    <derivirana_varijabla naziv="DomainObject.Predmet.SudioniciListAdressOIB_1">
      <item>UDRUGA ''PRSTEN HRVATSKIH BOJOVNICA I HRVATSKIH BOJOVNIKA'', OIB 58742045366, 2. Kanalski put 1. Odvojak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58742045366</item>
      <item>, OIB 85821130368</item>
    </izvorni_sadrzaj>
    <derivirana_varijabla naziv="DomainObject.Predmet.SudioniciListNazivOIB_1">
      <item>, OIB 58742045366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1349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2016-02-01T12:43:00Z</dcterms:created>
  <dc:creator>ilukac</dc:creator>
  <cp:lastModifiedBy>Anita Ban</cp:lastModifiedBy>
  <cp:lastPrinted>2015-11-18T13:13:00Z</cp:lastPrinted>
  <dcterms:modified xmlns:xsi="http://www.w3.org/2001/XMLSchema-instance" xsi:type="dcterms:W3CDTF">2016-02-01T12:52:00Z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