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74af" w14:paraId="07274a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75068E">
        <w:rPr>
          <w:rFonts w:hAnsi="Times New Roman" w:ascii="Times New Roman"/>
          <w:szCs w:val="24"/>
          <w:lang w:val="hr-HR"/>
        </w:rPr>
        <w:t xml:space="preserve">ZVIJEZDA d.d., </w:t>
      </w:r>
      <w:r w:rsidR="0075068E" w:rsidRPr="0075068E">
        <w:rPr>
          <w:rFonts w:hAnsi="Times New Roman" w:ascii="Times New Roman"/>
          <w:szCs w:val="24"/>
          <w:lang w:val="hr-HR"/>
        </w:rPr>
        <w:t>Zagreb, Ulica Marijana Čavića 1</w:t>
      </w:r>
      <w:r w:rsidR="0075068E">
        <w:rPr>
          <w:rFonts w:hAnsi="Times New Roman" w:ascii="Times New Roman"/>
          <w:szCs w:val="24"/>
          <w:lang w:val="hr-HR"/>
        </w:rPr>
        <w:t>, OIB 91492011748</w:t>
      </w:r>
      <w:r w:rsidR="00A03497">
        <w:rPr>
          <w:rFonts w:hAnsi="Times New Roman" w:ascii="Times New Roman"/>
          <w:szCs w:val="24"/>
          <w:lang w:val="hr-HR"/>
        </w:rPr>
        <w:t xml:space="preserve">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306E4E">
        <w:rPr>
          <w:rFonts w:hAnsi="Times New Roman" w:ascii="Times New Roman"/>
          <w:szCs w:val="24"/>
          <w:lang w:val="hr-HR"/>
        </w:rPr>
        <w:t>1.250,00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163E9">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163E9" w:rsidP="003163E9" w:rsidR="003163E9" w:rsidRPr="003163E9">
      <w:pPr>
        <w:ind w:left="5040"/>
        <w:rPr>
          <w:rFonts w:hAnsi="Times New Roman" w:ascii="Times New Roman"/>
        </w:rPr>
      </w:pPr>
      <w:r w:rsidRPr="003163E9">
        <w:rPr>
          <w:rFonts w:hAnsi="Times New Roman" w:ascii="Times New Roman"/>
        </w:rPr>
        <w:t>Za točnost otpravka-ovlašteni službenik</w:t>
      </w:r>
    </w:p>
    <w:p w:rsidRDefault="003163E9" w:rsidP="003163E9" w:rsidR="003163E9" w:rsidRPr="003163E9">
      <w:pPr>
        <w:ind w:left="5040"/>
        <w:rPr>
          <w:rFonts w:hAnsi="Times New Roman" w:ascii="Times New Roman"/>
        </w:rPr>
      </w:pPr>
      <w:r w:rsidRPr="003163E9">
        <w:rPr>
          <w:rFonts w:hAnsi="Times New Roman" w:ascii="Times New Roman"/>
        </w:rPr>
        <w:tab/>
        <w:t xml:space="preserve">   Monika Grbac</w:t>
      </w:r>
    </w:p>
    <w:p w:rsidRDefault="007255ED" w:rsidP="003163E9"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163E9" w:rsidRPr="003163E9">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163E9">
      <w:rPr>
        <w:rFonts w:hAnsi="Times New Roman" w:ascii="Times New Roman"/>
        <w:lang w:val="hr-HR"/>
      </w:rPr>
      <w:t>1758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606E4"/>
    <w:rsid w:val="00063728"/>
    <w:rsid w:val="000833AD"/>
    <w:rsid w:val="0008499F"/>
    <w:rsid w:val="000A4BD5"/>
    <w:rsid w:val="000A694E"/>
    <w:rsid w:val="000B484D"/>
    <w:rsid w:val="000B5E60"/>
    <w:rsid w:val="000C0DFF"/>
    <w:rsid w:val="000C1A8A"/>
    <w:rsid w:val="000D19CB"/>
    <w:rsid w:val="000D3FCA"/>
    <w:rsid w:val="000E056A"/>
    <w:rsid w:val="000E58EE"/>
    <w:rsid w:val="000F3F5F"/>
    <w:rsid w:val="0011143F"/>
    <w:rsid w:val="0011392B"/>
    <w:rsid w:val="001355F6"/>
    <w:rsid w:val="00137541"/>
    <w:rsid w:val="00140F8B"/>
    <w:rsid w:val="001510E5"/>
    <w:rsid w:val="00180B7F"/>
    <w:rsid w:val="00186263"/>
    <w:rsid w:val="00187001"/>
    <w:rsid w:val="00194DE7"/>
    <w:rsid w:val="001A0E7D"/>
    <w:rsid w:val="001B2D9A"/>
    <w:rsid w:val="001C50E0"/>
    <w:rsid w:val="001D196A"/>
    <w:rsid w:val="001D55CE"/>
    <w:rsid w:val="001D5A36"/>
    <w:rsid w:val="001E7542"/>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06E4E"/>
    <w:rsid w:val="00312CA7"/>
    <w:rsid w:val="003163E9"/>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03B0D"/>
    <w:rsid w:val="005232F7"/>
    <w:rsid w:val="00527BEF"/>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068E"/>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07CDA"/>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0594"/>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163E9"/>
    <w:rPr>
      <w:color w:val="808080"/>
      <w:bdr w:space="0" w:sz="0" w:color="auto" w:val="none"/>
      <w:shd w:fill="auto" w:color="auto" w:val="clear"/>
    </w:rPr>
  </w:style>
  <w:style w:customStyle="true" w:styleId="eSPISCCParagraphDefaultFont" w:type="character">
    <w:name w:val="eSPIS_CC_Paragraph Default Font"/>
    <w:basedOn w:val="Zadanifontodlomka"/>
    <w:rsid w:val="003163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63E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63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63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163E9"/>
    <w:rPr>
      <w:color w:val="808080"/>
      <w:bdr w:color="auto" w:space="0" w:sz="0" w:val="none"/>
      <w:shd w:color="auto" w:fill="auto" w:val="clear"/>
    </w:rPr>
  </w:style>
  <w:style w:customStyle="1" w:styleId="eSPISCCParagraphDefaultFont" w:type="character">
    <w:name w:val="eSPIS_CC_Paragraph Default Font"/>
    <w:basedOn w:val="Zadanifontodlomka"/>
    <w:rsid w:val="003163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63E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63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63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St-1138/2017-1758</izvorni_sadrzaj>
    <derivirana_varijabla naziv="DomainObject.Oznaka_1">St-1138/2017-1758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St-1138/2017-1758</izvorni_sadrzaj>
    <derivirana_varijabla naziv="DomainObject.PoslovniBrojDokumenta_1">St-1138/2017-1758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1007</properties:Words>
  <properties:Characters>5531</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2017-12-05T12:28:00Z</dcterms:created>
  <dc:creator>Sudsko vijeæe</dc:creator>
  <cp:lastModifiedBy>Monika Grbac</cp:lastModifiedBy>
  <cp:lastPrinted>2017-12-05T12:29:00Z</cp:lastPrinted>
  <dcterms:modified xmlns:xsi="http://www.w3.org/2001/XMLSchema-instance" xsi:type="dcterms:W3CDTF">2017-12-05T12:29:00Z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