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33d1" w14:paraId="64a33d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2D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A72D1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St-1144/2016</izvorni_sadrzaj>
    <derivirana_varijabla naziv="DomainObject.Predmet.OznakaBroj_1">St-1144/2016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LINE jednostavno društvo s ograničenom odgovornošću za prijevoz tereta</izvorni_sadrzaj>
    <derivirana_varijabla naziv="DomainObject.Predmet.ProtustrankaFormated_1">  MC LINE jednostavno društvo s ograničenom odgovornošću za prijevoz tereta</derivirana_varijabla>
  </DomainObject.Predmet.ProtustrankaFormated>
  <DomainObject.Predmet.ProtustrankaFormatedOIB>
    <izvorni_sadrzaj>  MC LINE jednostavno društvo s ograničenom odgovornošću za prijevoz tereta, OIB 60561361687</izvorni_sadrzaj>
    <derivirana_varijabla naziv="DomainObject.Predmet.ProtustrankaFormatedOIB_1">  MC LINE jednostavno društvo s ograničenom odgovornošću za prijevoz tereta, OIB 60561361687</derivirana_varijabla>
  </DomainObject.Predmet.ProtustrankaFormatedOIB>
  <DomainObject.Predmet.ProtustrankaFormatedWithAdress>
    <izvorni_sadrzaj> MC LINE jednostavno društvo s ograničenom odgovornošću za prijevoz tereta, Koprivnička 46, 42202 Šemovec</izvorni_sadrzaj>
    <derivirana_varijabla naziv="DomainObject.Predmet.ProtustrankaFormatedWithAdress_1"> MC LINE jednostavno društvo s ograničenom odgovornošću za prijevoz tereta, Koprivnička 46, 42202 Šemovec</derivirana_varijabla>
  </DomainObject.Predmet.ProtustrankaFormatedWithAdress>
  <DomainObject.Predmet.ProtustrankaFormatedWithAdressOIB>
    <izvorni_sadrzaj> MC LINE jednostavno društvo s ograničenom odgovornošću za prijevoz tereta, OIB 60561361687, Koprivnička 46, 42202 Šemovec</izvorni_sadrzaj>
    <derivirana_varijabla naziv="DomainObject.Predmet.ProtustrankaFormatedWithAdressOIB_1"> MC LINE jednostavno društvo s ograničenom odgovornošću za prijevoz tereta, OIB 60561361687, Koprivnička 46, 42202 Šemovec</derivirana_varijabla>
  </DomainObject.Predmet.ProtustrankaFormatedWithAdressOIB>
  <DomainObject.Predmet.ProtustrankaWithAdress>
    <izvorni_sadrzaj>MC LINE jednostavno društvo s ograničenom odgovornošću za prijevoz tereta Koprivnička 46, 42202 Šemovec</izvorni_sadrzaj>
    <derivirana_varijabla naziv="DomainObject.Predmet.ProtustrankaWithAdress_1">MC LINE jednostavno društvo s ograničenom odgovornošću za prijevoz tereta Koprivnička 46, 42202 Šemovec</derivirana_varijabla>
  </DomainObject.Predmet.ProtustrankaWithAdress>
  <DomainObject.Predmet.ProtustrankaWithAdressOIB>
    <izvorni_sadrzaj>MC LINE jednostavno društvo s ograničenom odgovornošću za prijevoz tereta, OIB 60561361687, Koprivnička 46, 42202 Šemovec</izvorni_sadrzaj>
    <derivirana_varijabla naziv="DomainObject.Predmet.ProtustrankaWithAdressOIB_1">MC LINE jednostavno društvo s ograničenom odgovornošću za prijevoz tereta, OIB 60561361687, Koprivnička 46, 42202 Šemovec</derivirana_varijabla>
  </DomainObject.Predmet.ProtustrankaWithAdressOIB>
  <DomainObject.Predmet.ProtustrankaNazivFormated>
    <izvorni_sadrzaj>MC LINE jednostavno društvo s ograničenom odgovornošću za prijevoz tereta</izvorni_sadrzaj>
    <derivirana_varijabla naziv="DomainObject.Predmet.ProtustrankaNazivFormated_1">MC LINE jednostavno društvo s ograničenom odgovornošću za prijevoz tereta</derivirana_varijabla>
  </DomainObject.Predmet.ProtustrankaNazivFormated>
  <DomainObject.Predmet.ProtustrankaNazivFormatedOIB>
    <izvorni_sadrzaj>MC LINE jednostavno društvo s ograničenom odgovornošću za prijevoz tereta, OIB 60561361687</izvorni_sadrzaj>
    <derivirana_varijabla naziv="DomainObject.Predmet.ProtustrankaNazivFormatedOIB_1">MC LINE jednostavno društvo s ograničenom odgovornošću za prijevoz tereta, OIB 60561361687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42653.84</izvorni_sadrzaj>
    <derivirana_varijabla naziv="DomainObject.Predmet.TrenutnaVrijednost_1">42653.84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 LINE jednostavno društvo s ograničenom odgovornošću za prijevoz tereta</item>
    </izvorni_sadrzaj>
    <derivirana_varijabla naziv="DomainObject.Predmet.ProtuStrankaListFormated_1">
      <item>MC LINE jednostavno društvo s ograničenom odgovornošću za prijevoz tereta</item>
    </derivirana_varijabla>
  </DomainObject.Predmet.ProtuStrankaListFormated>
  <DomainObject.Predmet.ProtuStrankaListFormatedOIB>
    <izvorni_sadrzaj>
      <item>MC LINE jednostavno društvo s ograničenom odgovornošću za prijevoz tereta, OIB 60561361687</item>
    </izvorni_sadrzaj>
    <derivirana_varijabla naziv="DomainObject.Predmet.ProtuStrankaListFormatedOIB_1">
      <item>MC LINE jednostavno društvo s ograničenom odgovornošću za prijevoz tereta, OIB 60561361687</item>
    </derivirana_varijabla>
  </DomainObject.Predmet.ProtuStrankaListFormatedOIB>
  <DomainObject.Predmet.ProtuStrankaListFormatedWithAdress>
    <izvorni_sadrzaj>
      <item>MC LINE jednostavno društvo s ograničenom odgovornošću za prijevoz tereta, Koprivnička 46, 42202 Šemovec</item>
    </izvorni_sadrzaj>
    <derivirana_varijabla naziv="DomainObject.Predmet.ProtuStrankaListFormatedWithAdress_1">
      <item>MC LINE jednostavno društvo s ograničenom odgovornošću za prijevoz tereta, Koprivnička 46, 42202 Šemovec</item>
    </derivirana_varijabla>
  </DomainObject.Predmet.ProtuStrankaListFormatedWithAdress>
  <DomainObject.Predmet.ProtuStrankaListFormatedWithAdressOIB>
    <izvorni_sadrzaj>
      <item>MC LINE jednostavno društvo s ograničenom odgovornošću za prijevoz tereta, OIB 60561361687, Koprivnička 46, 42202 Šemovec</item>
    </izvorni_sadrzaj>
    <derivirana_varijabla naziv="DomainObject.Predmet.ProtuStrankaListFormatedWithAdressOIB_1">
      <item>MC LINE jednostavno društvo s ograničenom odgovornošću za prijevoz tereta, OIB 60561361687, Koprivnička 46, 42202 Šemovec</item>
    </derivirana_varijabla>
  </DomainObject.Predmet.ProtuStrankaListFormatedWithAdressOIB>
  <DomainObject.Predmet.ProtuStrankaListNazivFormated>
    <izvorni_sadrzaj>
      <item>MC LINE jednostavno društvo s ograničenom odgovornošću za prijevoz tereta</item>
    </izvorni_sadrzaj>
    <derivirana_varijabla naziv="DomainObject.Predmet.ProtuStrankaListNazivFormated_1">
      <item>MC LINE jednostavno društvo s ograničenom odgovornošću za prijevoz tereta</item>
    </derivirana_varijabla>
  </DomainObject.Predmet.ProtuStrankaListNazivFormated>
  <DomainObject.Predmet.ProtuStrankaListNazivFormatedOIB>
    <izvorni_sadrzaj>
      <item>MC LINE jednostavno društvo s ograničenom odgovornošću za prijevoz tereta, OIB 60561361687</item>
    </izvorni_sadrzaj>
    <derivirana_varijabla naziv="DomainObject.Predmet.ProtuStrankaListNazivFormatedOIB_1">
      <item>MC LINE jednostavno društvo s ograničenom odgovornošću za prijevoz tereta, OIB 60561361687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 LINE jednostavno društvo s ograničenom odgovornošću za prijevoz tereta</izvorni_sadrzaj>
    <derivirana_varijabla naziv="DomainObject.Predmet.ProtustrankaIDrugi_1">MC LINE jednostavno društvo s ograničenom odgovornošću za prijevoz tereta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MC LINE jednostavno društvo s ograničenom odgovornošću za prijevoz tereta, OIB 60561361687, Koprivnička 46, 42202 Šemovec</izvorni_sadrzaj>
    <derivirana_varijabla naziv="DomainObject.Predmet.ProtustrankaIDrugiAdressOIB_1">MC LINE jednostavno društvo s ograničenom odgovornošću za prijevoz tereta, OIB 60561361687, Koprivnička 46,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MC LINE jednostavno društvo s ograničenom odgovornošću za prijevoz tereta</item>
      <item>Sudski registar</item>
      <item>e-oglasna ploča</item>
    </izvorni_sadrzaj>
    <derivirana_varijabla naziv="DomainObject.Predmet.SudioniciListNaziv_1">
      <item>Financijska agencija</item>
      <item>MC LINE jednostavno društvo s ograničenom odgovornošću za prijevoz tereta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MC LINE jednostavno društvo s ograničenom odgovornošću za prijevoz tereta, OIB 60561361687, Koprivnička 46,42202 Šemovec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MC LINE jednostavno društvo s ograničenom odgovornošću za prijevoz tereta, OIB 60561361687, Koprivnička 46,42202 Šemovec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60561361687</item>
      <item>, OIB null</item>
    </izvorni_sadrzaj>
    <derivirana_varijabla naziv="DomainObject.Predmet.SudioniciListNazivOIB_1">
      <item>, OIB null</item>
      <item>, OIB 85821130368</item>
      <item>, OIB 60561361687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