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5146" w14:paraId="b3c514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467DD">
        <w:rPr>
          <w:szCs w:val="24"/>
          <w:lang w:val="hr-HR"/>
        </w:rPr>
        <w:t>3</w:t>
      </w:r>
      <w:r w:rsidR="00D823F0">
        <w:rPr>
          <w:szCs w:val="24"/>
          <w:lang w:val="hr-HR"/>
        </w:rPr>
        <w:t>95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823F0">
        <w:rPr>
          <w:lang w:val="hr-HR"/>
        </w:rPr>
        <w:t xml:space="preserve">MARVIL društvo s ograničenom odgovornošću za proizvodnju, trgovinu i usluge, Garešnički Brestovac, Brestovačka 6, </w:t>
      </w:r>
      <w:r w:rsidR="00D823F0" w:rsidRPr="000664E3">
        <w:rPr>
          <w:lang w:val="hr-HR"/>
        </w:rPr>
        <w:t>MB</w:t>
      </w:r>
      <w:r w:rsidR="00D823F0">
        <w:rPr>
          <w:lang w:val="hr-HR"/>
        </w:rPr>
        <w:t>S: 010077031, OIB: 40057849678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823F0">
        <w:rPr>
          <w:lang w:val="hr-HR"/>
        </w:rPr>
        <w:t xml:space="preserve">MARVIL društvo s ograničenom odgovornošću za proizvodnju, trgovinu i usluge, Garešnički Brestovac, Brestovačka 6, </w:t>
      </w:r>
      <w:r w:rsidR="00D823F0" w:rsidRPr="000664E3">
        <w:rPr>
          <w:lang w:val="hr-HR"/>
        </w:rPr>
        <w:t>MB</w:t>
      </w:r>
      <w:r w:rsidR="00D823F0">
        <w:rPr>
          <w:lang w:val="hr-HR"/>
        </w:rPr>
        <w:t>S: 010077031, OIB: 40057849678</w:t>
      </w:r>
      <w:r w:rsidR="002302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D823F0">
        <w:rPr>
          <w:szCs w:val="24"/>
          <w:lang w:val="hr-HR"/>
        </w:rPr>
        <w:t>RENATO SABLJIĆ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D823F0">
        <w:rPr>
          <w:szCs w:val="24"/>
          <w:lang w:val="hr-HR"/>
        </w:rPr>
        <w:t>Zdenački zavoj 14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D823F0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571DD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D823F0">
        <w:rPr>
          <w:lang w:val="hr-HR"/>
        </w:rPr>
        <w:t xml:space="preserve">MARVIL društvo s ograničenom odgovornošću za proizvodnju, trgovinu i usluge, Garešnički Brestovac, Brestovačka 6, </w:t>
      </w:r>
      <w:r w:rsidR="00D823F0" w:rsidRPr="000664E3">
        <w:rPr>
          <w:lang w:val="hr-HR"/>
        </w:rPr>
        <w:t>MB</w:t>
      </w:r>
      <w:r w:rsidR="00D823F0">
        <w:rPr>
          <w:lang w:val="hr-HR"/>
        </w:rPr>
        <w:t>S: 010077031, OIB: 40057849678</w:t>
      </w:r>
      <w:r w:rsidR="00230207">
        <w:rPr>
          <w:lang w:val="hr-HR"/>
        </w:rPr>
        <w:t>.</w:t>
      </w:r>
    </w:p>
    <w:p w:rsidRDefault="00230207" w:rsidP="00CA6F86" w:rsidR="00230207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D823F0">
        <w:rPr>
          <w:szCs w:val="24"/>
          <w:lang w:val="hr-HR"/>
        </w:rPr>
        <w:t>395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467DD">
        <w:rPr>
          <w:szCs w:val="24"/>
          <w:lang w:val="hr-HR"/>
        </w:rPr>
        <w:t>30</w:t>
      </w:r>
      <w:r w:rsidR="00230207">
        <w:rPr>
          <w:szCs w:val="24"/>
          <w:lang w:val="hr-HR"/>
        </w:rPr>
        <w:t xml:space="preserve">. studenog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2BD" w:rsidR="000B02BD">
      <w:r>
        <w:separator/>
      </w:r>
    </w:p>
  </w:endnote>
  <w:endnote w:id="0" w:type="continuationSeparator">
    <w:p w:rsidRDefault="000B02BD" w:rsidR="000B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2BD" w:rsidR="000B02BD">
      <w:r>
        <w:separator/>
      </w:r>
    </w:p>
  </w:footnote>
  <w:footnote w:id="0" w:type="continuationSeparator">
    <w:p w:rsidRDefault="000B02BD" w:rsidR="000B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A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B467DD">
      <w:t>3</w:t>
    </w:r>
    <w:r w:rsidR="00D823F0">
      <w:t>95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02BD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3F1A17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1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A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A1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A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A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1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A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A1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A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A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MARVIL društvo s ograničenom odgovornošću za proizvodnju, trgovinu i usluge, Garešnički Brestovac zastupanog po punomoćniku Tomislav Vulić; Marko Vulić</izvorni_sadrzaj>
    <derivirana_varijabla naziv="DomainObject.Predmet.ProtustrankaFormated_1">  MARVIL društvo s ograničenom odgovornošću za proizvodnju, trgovinu i usluge, Garešnički Brestovac zastupanog po punomoćniku Tomislav Vulić; Marko Vulić</derivirana_varijabla>
  </DomainObject.Predmet.ProtustrankaFormated>
  <DomainObject.Predmet.ProtustrankaFormatedOIB>
    <izvorni_sadrzaj>  MARVIL društvo s ograničenom odgovornošću za proizvodnju, trgovinu i usluge, Garešnički Brestovac, OIB 40057849678 zastupanog po punomoćniku Tomislav Vulić; Marko Vulić</izvorni_sadrzaj>
    <derivirana_varijabla naziv="DomainObject.Predmet.ProtustrankaFormatedOIB_1">  MARVIL društvo s ograničenom odgovornošću za proizvodnju, trgovinu i usluge, Garešnički Brestovac, OIB 40057849678 zastupanog po punomoćniku Tomislav Vulić; Marko Vulić</derivirana_varijabla>
  </DomainObject.Predmet.ProtustrankaFormatedOIB>
  <DomainObject.Predmet.ProtustrankaFormatedWithAdress>
    <izvorni_sadrzaj> MARVIL društvo s ograničenom odgovornošću za proizvodnju, trgovinu i usluge, Garešnički Brestovac, Brestovačka 6, 43280 Garešnički Brestovac zastupanog po punomoćniku Tomislav Vulić; Marko Vulić</izvorni_sadrzaj>
    <derivirana_varijabla naziv="DomainObject.Predmet.ProtustrankaFormatedWithAdress_1"> MARVIL društvo s ograničenom odgovornošću za proizvodnju, trgovinu i usluge, Garešnički Brestovac, Brestovačka 6, 43280 Garešnički Brestovac zastupanog po punomoćniku Tomislav Vulić; Marko Vulić</derivirana_varijabla>
  </DomainObject.Predmet.ProtustrankaFormatedWithAdress>
  <DomainObject.Predmet.ProtustrankaFormatedWithAdressOIB>
    <izvorni_sadrzaj> MARVIL društvo s ograničenom odgovornošću za proizvodnju, trgovinu i usluge, Garešnički Brestovac, OIB 40057849678, Brestovačka 6, 43280 Garešnički Brestovac zastupanog po punomoćniku Tomislav Vulić; Marko Vulić</izvorni_sadrzaj>
    <derivirana_varijabla naziv="DomainObject.Predmet.ProtustrankaFormatedWithAdressOIB_1"> MARVIL društvo s ograničenom odgovornošću za proizvodnju, trgovinu i usluge, Garešnički Brestovac, OIB 40057849678, Brestovačka 6, 43280 Garešnički Brestovac zastupanog po punomoćniku Tomislav Vulić; Marko Vulić</derivirana_varijabla>
  </DomainObject.Predmet.ProtustrankaFormatedWithAdressOIB>
  <DomainObject.Predmet.ProtustrankaWithAdress>
    <izvorni_sadrzaj>MARVIL društvo s ograničenom odgovornošću za proizvodnju, trgovinu i usluge, Garešnički Brestovac Brestovačka 6, 43280 Garešnički Brestovac</izvorni_sadrzaj>
    <derivirana_varijabla naziv="DomainObject.Predmet.ProtustrankaWithAdress_1">MARVIL društvo s ograničenom odgovornošću za proizvodnju, trgovinu i usluge, Garešnički Brestovac Brestovačka 6, 43280 Garešnički Brestovac</derivirana_varijabla>
  </DomainObject.Predmet.ProtustrankaWithAdress>
  <DomainObject.Predmet.ProtustrankaWithAdressOIB>
    <izvorni_sadrzaj>MARVIL društvo s ograničenom odgovornošću za proizvodnju, trgovinu i usluge, Garešnički Brestovac, OIB 40057849678, Brestovačka 6, 43280 Garešnički Brestovac</izvorni_sadrzaj>
    <derivirana_varijabla naziv="DomainObject.Predmet.ProtustrankaWithAdressOIB_1">MARVIL društvo s ograničenom odgovornošću za proizvodnju, trgovinu i usluge, Garešnički Brestovac, OIB 40057849678, Brestovačka 6, 43280 Garešnički Brestovac</derivirana_varijabla>
  </DomainObject.Predmet.ProtustrankaWithAdressOIB>
  <DomainObject.Predmet.ProtustrankaNazivFormated>
    <izvorni_sadrzaj>MARVIL društvo s ograničenom odgovornošću za proizvodnju, trgovinu i usluge, Garešnički Brestovac</izvorni_sadrzaj>
    <derivirana_varijabla naziv="DomainObject.Predmet.ProtustrankaNazivFormated_1">MARVIL društvo s ograničenom odgovornošću za proizvodnju, trgovinu i usluge, Garešnički Brestovac</derivirana_varijabla>
  </DomainObject.Predmet.ProtustrankaNazivFormated>
  <DomainObject.Predmet.ProtustrankaNazivFormatedOIB>
    <izvorni_sadrzaj>MARVIL društvo s ograničenom odgovornošću za proizvodnju, trgovinu i usluge, Garešnički Brestovac, OIB 40057849678</izvorni_sadrzaj>
    <derivirana_varijabla naziv="DomainObject.Predmet.ProtustrankaNazivFormatedOIB_1">MARVIL društvo s ograničenom odgovornošću za proizvodnju, trgovinu i usluge, Garešnički Brestovac, OIB 40057849678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MARVIL društvo s ograničenom odgovornošću za proizvodnju, trgovinu i usluge, Garešnički Brestovac zastupanog po punomoćniku Tomislav Vulić; Marko Vulić</item>
    </izvorni_sadrzaj>
    <derivirana_varijabla naziv="DomainObject.Predmet.ProtuStrankaListFormated_1">
      <item>MARVIL društvo s ograničenom odgovornošću za proizvodnju, trgovinu i usluge, Garešnički Brestovac zastupanog po punomoćniku Tomislav Vulić; Marko Vulić</item>
    </derivirana_varijabla>
  </DomainObject.Predmet.ProtuStrankaListFormated>
  <DomainObject.Predmet.ProtuStrankaListFormatedOIB>
    <izvorni_sadrzaj>
      <item>MARVIL društvo s ograničenom odgovornošću za proizvodnju, trgovinu i usluge, Garešnički Brestovac, OIB 40057849678 zastupanog po punomoćniku Tomislav Vulić; Marko Vulić</item>
    </izvorni_sadrzaj>
    <derivirana_varijabla naziv="DomainObject.Predmet.ProtuStrankaListFormatedOIB_1">
      <item>MARVIL društvo s ograničenom odgovornošću za proizvodnju, trgovinu i usluge, Garešnički Brestovac, OIB 40057849678 zastupanog po punomoćniku Tomislav Vulić; Marko Vulić</item>
    </derivirana_varijabla>
  </DomainObject.Predmet.ProtuStrankaListFormatedOIB>
  <DomainObject.Predmet.ProtuStrankaListFormatedWithAdress>
    <izvorni_sadrzaj>
      <item>MARVIL društvo s ograničenom odgovornošću za proizvodnju, trgovinu i usluge, Garešnički Brestovac, Brestovačka 6, 43280 Garešnički Brestovac zastupanog po punomoćniku Tomislav Vulić; Marko Vulić</item>
    </izvorni_sadrzaj>
    <derivirana_varijabla naziv="DomainObject.Predmet.ProtuStrankaListFormatedWithAdress_1">
      <item>MARVIL društvo s ograničenom odgovornošću za proizvodnju, trgovinu i usluge, Garešnički Brestovac, Brestovačka 6, 43280 Garešnički Brestovac zastupanog po punomoćniku Tomislav Vulić; Marko Vulić</item>
    </derivirana_varijabla>
  </DomainObject.Predmet.ProtuStrankaListFormatedWithAdress>
  <DomainObject.Predmet.ProtuStrankaListFormatedWithAdressOIB>
    <izvorni_sadrzaj>
      <item>MARVIL društvo s ograničenom odgovornošću za proizvodnju, trgovinu i usluge, Garešnički Brestovac, OIB 40057849678, Brestovačka 6, 43280 Garešnički Brestovac zastupanog po punomoćniku Tomislav Vulić; Marko Vulić</item>
    </izvorni_sadrzaj>
    <derivirana_varijabla naziv="DomainObject.Predmet.ProtuStrankaListFormatedWithAdressOIB_1">
      <item>MARVIL društvo s ograničenom odgovornošću za proizvodnju, trgovinu i usluge, Garešnički Brestovac, OIB 40057849678, Brestovačka 6, 43280 Garešnički Brestovac zastupanog po punomoćniku Tomislav Vulić; Marko Vulić</item>
    </derivirana_varijabla>
  </DomainObject.Predmet.ProtuStrankaListFormatedWithAdressOIB>
  <DomainObject.Predmet.ProtuStrankaListNazivFormated>
    <izvorni_sadrzaj>
      <item>MARVIL društvo s ograničenom odgovornošću za proizvodnju, trgovinu i usluge, Garešnički Brestovac</item>
    </izvorni_sadrzaj>
    <derivirana_varijabla naziv="DomainObject.Predmet.ProtuStrankaListNazivFormated_1">
      <item>MARVIL društvo s ograničenom odgovornošću za proizvodnju, trgovinu i usluge, Garešnički Brestovac</item>
    </derivirana_varijabla>
  </DomainObject.Predmet.ProtuStrankaListNazivFormated>
  <DomainObject.Predmet.ProtuStrankaListNazivFormatedOIB>
    <izvorni_sadrzaj>
      <item>MARVIL društvo s ograničenom odgovornošću za proizvodnju, trgovinu i usluge, Garešnički Brestovac, OIB 40057849678</item>
    </izvorni_sadrzaj>
    <derivirana_varijabla naziv="DomainObject.Predmet.ProtuStrankaListNazivFormatedOIB_1">
      <item>MARVIL društvo s ograničenom odgovornošću za proizvodnju, trgovinu i usluge, Garešnički Brestovac, OIB 40057849678</item>
    </derivirana_varijabla>
  </DomainObject.Predmet.ProtuStrankaListNazivFormatedOIB>
  <DomainObject.Predmet.OstaliListFormated>
    <izvorni_sadrzaj>
      <item>Marko Vulić punomoćnik sudionika u postupku MARVIL društvo s ograničenom odgovornošću za proizvodnju, trgovinu i usluge, Garešnički Brestovac</item>
      <item>Tomislav Vulić punomoćnik sudionika u postupku MARVIL društvo s ograničenom odgovornošću za proizvodnju, trgovinu i usluge, Garešnički Brestovac</item>
    </izvorni_sadrzaj>
    <derivirana_varijabla naziv="DomainObject.Predmet.OstaliListFormated_1">
      <item>Marko Vulić punomoćnik sudionika u postupku MARVIL društvo s ograničenom odgovornošću za proizvodnju, trgovinu i usluge, Garešnički Brestovac</item>
      <item>Tomislav Vulić punomoćnik sudionika u postupku MARVIL društvo s ograničenom odgovornošću za proizvodnju, trgovinu i usluge, Garešnički Brestovac</item>
    </derivirana_varijabla>
  </DomainObject.Predmet.OstaliListFormated>
  <DomainObject.Predmet.OstaliListFormatedOIB>
    <izvorni_sadrzaj>
      <item>Marko Vulić, OIB 53285759025 punomoćnik sudionika u postupku MARVIL društvo s ograničenom odgovornošću za proizvodnju, trgovinu i usluge, Garešnički Brestovac</item>
      <item>Tomislav Vulić, OIB 75974742065 punomoćnik sudionika u postupku MARVIL društvo s ograničenom odgovornošću za proizvodnju, trgovinu i usluge, Garešnički Brestovac</item>
    </izvorni_sadrzaj>
    <derivirana_varijabla naziv="DomainObject.Predmet.OstaliListFormatedOIB_1">
      <item>Marko Vulić, OIB 53285759025 punomoćnik sudionika u postupku MARVIL društvo s ograničenom odgovornošću za proizvodnju, trgovinu i usluge, Garešnički Brestovac</item>
      <item>Tomislav Vulić, OIB 75974742065 punomoćnik sudionika u postupku MARVIL društvo s ograničenom odgovornošću za proizvodnju, trgovinu i usluge, Garešnički Brestovac</item>
    </derivirana_varijabla>
  </DomainObject.Predmet.OstaliListFormatedOIB>
  <DomainObject.Predmet.OstaliListFormatedWithAdress>
    <izvorni_sadrzaj>
      <item>Marko Vulić, Brestovačka 6, 43280 Garešnički Brestovac punomoćnik sudionika u postupku MARVIL društvo s ograničenom odgovornošću za proizvodnju, trgovinu i usluge, Garešnički Brestovac</item>
      <item>Tomislav Vulić, Brestovačka 6, 43280 Garešnički Brestovac punomoćnik sudionika u postupku MARVIL društvo s ograničenom odgovornošću za proizvodnju, trgovinu i usluge, Garešnički Brestovac</item>
    </izvorni_sadrzaj>
    <derivirana_varijabla naziv="DomainObject.Predmet.OstaliListFormatedWithAdress_1">
      <item>Marko Vulić, Brestovačka 6, 43280 Garešnički Brestovac punomoćnik sudionika u postupku MARVIL društvo s ograničenom odgovornošću za proizvodnju, trgovinu i usluge, Garešnički Brestovac</item>
      <item>Tomislav Vulić, Brestovačka 6, 43280 Garešnički Brestovac punomoćnik sudionika u postupku MARVIL društvo s ograničenom odgovornošću za proizvodnju, trgovinu i usluge, Garešnički Brestovac</item>
    </derivirana_varijabla>
  </DomainObject.Predmet.OstaliListFormatedWithAdress>
  <DomainObject.Predmet.OstaliListFormatedWithAdressOIB>
    <izvorni_sadrzaj>
      <item>Marko Vulić, OIB 53285759025, Brestovačka 6, 43280 Garešnički Brestovac punomoćnik sudionika u postupku MARVIL društvo s ograničenom odgovornošću za proizvodnju, trgovinu i usluge, Garešnički Brestovac</item>
      <item>Tomislav Vulić, OIB 75974742065, Brestovačka 6, 43280 Garešnički Brestovac punomoćnik sudionika u postupku MARVIL društvo s ograničenom odgovornošću za proizvodnju, trgovinu i usluge, Garešnički Brestovac</item>
    </izvorni_sadrzaj>
    <derivirana_varijabla naziv="DomainObject.Predmet.OstaliListFormatedWithAdressOIB_1">
      <item>Marko Vulić, OIB 53285759025, Brestovačka 6, 43280 Garešnički Brestovac punomoćnik sudionika u postupku MARVIL društvo s ograničenom odgovornošću za proizvodnju, trgovinu i usluge, Garešnički Brestovac</item>
      <item>Tomislav Vulić, OIB 75974742065, Brestovačka 6, 43280 Garešnički Brestovac punomoćnik sudionika u postupku MARVIL društvo s ograničenom odgovornošću za proizvodnju, trgovinu i usluge, Garešnički Brestovac</item>
    </derivirana_varijabla>
  </DomainObject.Predmet.OstaliListFormatedWithAdressOIB>
  <DomainObject.Predmet.OstaliListNazivFormated>
    <izvorni_sadrzaj>
      <item>Marko Vulić</item>
      <item>Tomislav Vulić</item>
    </izvorni_sadrzaj>
    <derivirana_varijabla naziv="DomainObject.Predmet.OstaliListNazivFormated_1">
      <item>Marko Vulić</item>
      <item>Tomislav Vulić</item>
    </derivirana_varijabla>
  </DomainObject.Predmet.OstaliListNazivFormated>
  <DomainObject.Predmet.OstaliListNazivFormatedOIB>
    <izvorni_sadrzaj>
      <item>Marko Vulić, OIB 53285759025</item>
      <item>Tomislav Vulić, OIB 75974742065</item>
    </izvorni_sadrzaj>
    <derivirana_varijabla naziv="DomainObject.Predmet.OstaliListNazivFormatedOIB_1">
      <item>Marko Vulić, OIB 53285759025</item>
      <item>Tomislav Vulić, OIB 75974742065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MARVIL društvo s ograničenom odgovornošću za proizvodnju, trgovinu i usluge, Garešnički Brestovac</izvorni_sadrzaj>
    <derivirana_varijabla naziv="DomainObject.Predmet.ProtustrankaIDrugi_1">MARVIL društvo s ograničenom odgovornošću za proizvodnju, trgovinu i usluge, Garešnički Brestovac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MARVIL društvo s ograničenom odgovornošću za proizvodnju, trgovinu i usluge, Garešnički Brestovac, OIB 40057849678, Brestovačka 6, 43280 Garešnički Brestovac</izvorni_sadrzaj>
    <derivirana_varijabla naziv="DomainObject.Predmet.ProtustrankaIDrugiAdressOIB_1">MARVIL društvo s ograničenom odgovornošću za proizvodnju, trgovinu i usluge, Garešnički Brestovac, OIB 40057849678, Brestovačka 6,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MARVIL društvo s ograničenom odgovornošću za proizvodnju, trgovinu i usluge, Garešnički Brestovac</item>
      <item>Marko Vulić</item>
      <item>Tomislav Vulić</item>
    </izvorni_sadrzaj>
    <derivirana_varijabla naziv="DomainObject.Predmet.SudioniciListNaziv_1">
      <item>FINA, RC ZAGREB, Podružnica Bjelovar</item>
      <item>MARVIL društvo s ograničenom odgovornošću za proizvodnju, trgovinu i usluge, Garešnički Brestovac</item>
      <item>Marko Vulić</item>
      <item>Tomislav Vulić</item>
    </derivirana_varijabla>
  </DomainObject.Predmet.SudioniciListNaziv>
  <DomainObject.Predmet.SudioniciListAdressOIB>
    <izvorni_sadrzaj>
      <item>FINA, RC ZAGREB, Podružnica Bjelovar, OIB 85821130368, F. Supila 4,43000 Bjelovar</item>
      <item>MARVIL društvo s ograničenom odgovornošću za proizvodnju, trgovinu i usluge, Garešnički Brestovac, OIB 40057849678, Brestovačka 6,43280 Garešnički Brestovac</item>
      <item>Marko Vulić, OIB 53285759025, Brestovačka 6,43280 Garešnički Brestovac</item>
      <item>Tomislav Vulić, OIB 75974742065, Brestovačka 6,43280 Garešnički Brestovac</item>
    </izvorni_sadrzaj>
    <derivirana_varijabla naziv="DomainObject.Predmet.SudioniciListAdressOIB_1">
      <item>FINA, RC ZAGREB, Podružnica Bjelovar, OIB 85821130368, F. Supila 4,43000 Bjelovar</item>
      <item>MARVIL društvo s ograničenom odgovornošću za proizvodnju, trgovinu i usluge, Garešnički Brestovac, OIB 40057849678, Brestovačka 6,43280 Garešnički Brestovac</item>
      <item>Marko Vulić, OIB 53285759025, Brestovačka 6,43280 Garešnički Brestovac</item>
      <item>Tomislav Vulić, OIB 75974742065, Brestovačka 6,43280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40057849678</item>
      <item>, OIB 53285759025</item>
      <item>, OIB 75974742065</item>
    </izvorni_sadrzaj>
    <derivirana_varijabla naziv="DomainObject.Predmet.SudioniciListNazivOIB_1">
      <item>, OIB 85821130368</item>
      <item>, OIB 40057849678</item>
      <item>, OIB 53285759025</item>
      <item>, OIB 75974742065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242A0-7D43-443E-AD32-10B411454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3936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2016-02-02T10:42:00Z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