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e34d" w14:paraId="7f5e34d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DA609E" w:rsidP="00DA609E" w:rsidR="00DA609E" w:rsidRPr="00DA609E">
      <w:pPr>
        <w:jc w:val="right"/>
      </w:pPr>
      <w:r w:rsidRPr="00DA609E">
        <w:rPr>
          <w:bCs/>
        </w:rPr>
        <w:t xml:space="preserve">15  </w:t>
      </w:r>
      <w:proofErr w:type="spellStart"/>
      <w:r w:rsidRPr="00DA609E">
        <w:rPr>
          <w:bCs/>
        </w:rPr>
        <w:t>Sp</w:t>
      </w:r>
      <w:proofErr w:type="spellEnd"/>
      <w:r w:rsidRPr="00DA609E">
        <w:rPr>
          <w:bCs/>
        </w:rPr>
        <w:t>-1</w:t>
      </w:r>
      <w:r w:rsidR="00202EFD">
        <w:rPr>
          <w:bCs/>
        </w:rPr>
        <w:t>2</w:t>
      </w:r>
      <w:r w:rsidRPr="00DA609E">
        <w:rPr>
          <w:bCs/>
        </w:rPr>
        <w:t>/2016-2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202EFD">
        <w:t>DRAGE ČORAK</w:t>
      </w:r>
      <w:r w:rsidR="009B789D">
        <w:t xml:space="preserve"> </w:t>
      </w:r>
      <w:r w:rsidR="00202EFD">
        <w:t>iz Osijeka, Franje Kuhača 23</w:t>
      </w:r>
      <w:r w:rsidR="0089407D">
        <w:t>,</w:t>
      </w:r>
      <w:r w:rsidR="00202EFD">
        <w:t xml:space="preserve"> OIB: 52536775245, </w:t>
      </w:r>
      <w:r w:rsidR="0089407D">
        <w:t>radi stečaja p</w:t>
      </w:r>
      <w:r w:rsidR="00202EFD">
        <w:t>otrošača, izvan ročišta, dana 13</w:t>
      </w:r>
      <w:r w:rsidR="0089407D">
        <w:t>. listopada 2016.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202EFD">
        <w:t xml:space="preserve">Drago </w:t>
      </w:r>
      <w:proofErr w:type="spellStart"/>
      <w:r w:rsidR="00202EFD">
        <w:t>Čorak</w:t>
      </w:r>
      <w:proofErr w:type="spellEnd"/>
      <w:r>
        <w:t xml:space="preserve"> u roku od 60 dana predujmiti troškove postupka u iznosu od 1.000,00 kn na žiro račun Općinskog suda u Osijeku broj HR3523900011300000419, model HR 05, uz poziv na broj 370-</w:t>
      </w:r>
      <w:r w:rsidR="0005311F">
        <w:t>1</w:t>
      </w:r>
      <w:r w:rsidR="00202EFD">
        <w:t>2</w:t>
      </w:r>
      <w:r w:rsidR="0005311F">
        <w:t xml:space="preserve">-2016, uz opis plaćanja: predujam za troškove stečaja potrošača u predmetu </w:t>
      </w:r>
      <w:proofErr w:type="spellStart"/>
      <w:r w:rsidR="0005311F">
        <w:t>Sp</w:t>
      </w:r>
      <w:proofErr w:type="spellEnd"/>
      <w:r w:rsidR="0005311F">
        <w:t>-1</w:t>
      </w:r>
      <w:r w:rsidR="00202EFD">
        <w:t>2</w:t>
      </w:r>
      <w:r w:rsidR="0005311F">
        <w:t>/2016,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1F5651" w:rsidP="0089407D" w:rsidR="001F5651">
      <w:pPr>
        <w:pStyle w:val="Tijeloteksta"/>
        <w:ind w:firstLine="708"/>
      </w:pPr>
      <w:r>
        <w:tab/>
      </w:r>
      <w:r w:rsidR="007711A1">
        <w:tab/>
      </w:r>
      <w:r>
        <w:t>U Osijeku, 1</w:t>
      </w:r>
      <w:r w:rsidR="00202EFD">
        <w:t>3</w:t>
      </w:r>
      <w:r>
        <w:t>. listopada 2016.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DAVOR LIŠČIĆ v.r.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8E6854">
      <w:pPr>
        <w:pStyle w:val="Tijeloteksta"/>
        <w:numPr>
          <w:ilvl w:val="0"/>
          <w:numId w:val="1"/>
        </w:numPr>
      </w:pPr>
      <w:r>
        <w:t>Predlagatelju – potrošaču</w:t>
      </w:r>
    </w:p>
    <w:p w:rsidRDefault="001F5651" w:rsidP="001F5651" w:rsidR="001F5651">
      <w:pPr>
        <w:pStyle w:val="Tijeloteksta"/>
        <w:numPr>
          <w:ilvl w:val="0"/>
          <w:numId w:val="1"/>
        </w:numPr>
      </w:pPr>
      <w:r>
        <w:t>e-oglasna ploča</w:t>
      </w:r>
    </w:p>
    <w:p w:rsidRDefault="00127DD4" w:rsidP="00127DD4" w:rsidR="00127DD4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27DD4" w:rsidP="00127DD4" w:rsidR="00127DD4">
      <w:pPr>
        <w:pStyle w:val="Tijeloteksta"/>
        <w:ind w:left="1068"/>
        <w:jc w:val="center"/>
      </w:pPr>
      <w:r>
        <w:t xml:space="preserve">                                                                   Ranka Đukić</w:t>
      </w:r>
    </w:p>
    <w:sectPr w:rsidR="00127DD4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02EFD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E2BC0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E76F2"/>
    <w:rsid w:val="006F22F3"/>
    <w:rsid w:val="00730005"/>
    <w:rsid w:val="0073345A"/>
    <w:rsid w:val="00762AED"/>
    <w:rsid w:val="007711A1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E16BE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B2EBD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4E2B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B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B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B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B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4E2B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B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B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B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B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Čorak</izvorni_sadrzaj>
    <derivirana_varijabla naziv="DomainObject.Predmet.StrankaFormated_1">  Drago Čorak</derivirana_varijabla>
  </DomainObject.Predmet.StrankaFormated>
  <DomainObject.Predmet.StrankaFormatedOIB>
    <izvorni_sadrzaj>  Drago Čorak, OIB 52536775245</izvorni_sadrzaj>
    <derivirana_varijabla naziv="DomainObject.Predmet.StrankaFormatedOIB_1">  Drago Čorak, OIB 52536775245</derivirana_varijabla>
  </DomainObject.Predmet.StrankaFormatedOIB>
  <DomainObject.Predmet.StrankaFormatedWithAdress>
    <izvorni_sadrzaj> Drago Čorak, Franje Kuhača 23, 31000 Osijek</izvorni_sadrzaj>
    <derivirana_varijabla naziv="DomainObject.Predmet.StrankaFormatedWithAdress_1"> Drago Čorak, Franje Kuhača 23, 31000 Osijek</derivirana_varijabla>
  </DomainObject.Predmet.StrankaFormatedWithAdress>
  <DomainObject.Predmet.StrankaFormatedWithAdressOIB>
    <izvorni_sadrzaj> Drago Čorak, OIB 52536775245, Franje Kuhača 23, 31000 Osijek</izvorni_sadrzaj>
    <derivirana_varijabla naziv="DomainObject.Predmet.StrankaFormatedWithAdressOIB_1"> Drago Čorak, OIB 52536775245, Franje Kuhača 23, 31000 Osijek</derivirana_varijabla>
  </DomainObject.Predmet.StrankaFormatedWithAdressOIB>
  <DomainObject.Predmet.StrankaWithAdress>
    <izvorni_sadrzaj>Drago Čorak Franje Kuhača 23,31000 Osijek</izvorni_sadrzaj>
    <derivirana_varijabla naziv="DomainObject.Predmet.StrankaWithAdress_1">Drago Čorak Franje Kuhača 23,31000 Osijek</derivirana_varijabla>
  </DomainObject.Predmet.StrankaWithAdress>
  <DomainObject.Predmet.StrankaWithAdressOIB>
    <izvorni_sadrzaj>Drago Čorak, OIB 52536775245, Franje Kuhača 23,31000 Osijek</izvorni_sadrzaj>
    <derivirana_varijabla naziv="DomainObject.Predmet.StrankaWithAdressOIB_1">Drago Čorak, OIB 52536775245, Franje Kuhača 23,31000 Osijek</derivirana_varijabla>
  </DomainObject.Predmet.StrankaWithAdressOIB>
  <DomainObject.Predmet.StrankaNazivFormated>
    <izvorni_sadrzaj>Drago Čorak</izvorni_sadrzaj>
    <derivirana_varijabla naziv="DomainObject.Predmet.StrankaNazivFormated_1">Drago Čorak</derivirana_varijabla>
  </DomainObject.Predmet.StrankaNazivFormated>
  <DomainObject.Predmet.StrankaNazivFormatedOIB>
    <izvorni_sadrzaj>Drago Čorak, OIB 52536775245</izvorni_sadrzaj>
    <derivirana_varijabla naziv="DomainObject.Predmet.StrankaNazivFormatedOIB_1">Drago Čorak, OIB 52536775245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Drago Čorak</item>
    </izvorni_sadrzaj>
    <derivirana_varijabla naziv="DomainObject.Predmet.StrankaListFormated_1">
      <item>Drago Čorak</item>
    </derivirana_varijabla>
  </DomainObject.Predmet.StrankaListFormated>
  <DomainObject.Predmet.StrankaListFormatedOIB>
    <izvorni_sadrzaj>
      <item>Drago Čorak, OIB 52536775245</item>
    </izvorni_sadrzaj>
    <derivirana_varijabla naziv="DomainObject.Predmet.StrankaListFormatedOIB_1">
      <item>Drago Čorak, OIB 52536775245</item>
    </derivirana_varijabla>
  </DomainObject.Predmet.StrankaListFormatedOIB>
  <DomainObject.Predmet.StrankaListFormatedWithAdress>
    <izvorni_sadrzaj>
      <item>Drago Čorak, Franje Kuhača 23, 31000 Osijek</item>
    </izvorni_sadrzaj>
    <derivirana_varijabla naziv="DomainObject.Predmet.StrankaListFormatedWithAdress_1">
      <item>Drago Čorak, Franje Kuhača 23, 31000 Osijek</item>
    </derivirana_varijabla>
  </DomainObject.Predmet.StrankaListFormatedWithAdress>
  <DomainObject.Predmet.StrankaListFormatedWithAdressOIB>
    <izvorni_sadrzaj>
      <item>Drago Čorak, OIB 52536775245, Franje Kuhača 23, 31000 Osijek</item>
    </izvorni_sadrzaj>
    <derivirana_varijabla naziv="DomainObject.Predmet.StrankaListFormatedWithAdressOIB_1">
      <item>Drago Čorak, OIB 52536775245, Franje Kuhača 23, 31000 Osijek</item>
    </derivirana_varijabla>
  </DomainObject.Predmet.StrankaListFormatedWithAdressOIB>
  <DomainObject.Predmet.StrankaListNazivFormated>
    <izvorni_sadrzaj>
      <item>Drago Čorak</item>
    </izvorni_sadrzaj>
    <derivirana_varijabla naziv="DomainObject.Predmet.StrankaListNazivFormated_1">
      <item>Drago Čorak</item>
    </derivirana_varijabla>
  </DomainObject.Predmet.StrankaListNazivFormated>
  <DomainObject.Predmet.StrankaListNazivFormatedOIB>
    <izvorni_sadrzaj>
      <item>Drago Čorak, OIB 52536775245</item>
    </izvorni_sadrzaj>
    <derivirana_varijabla naziv="DomainObject.Predmet.StrankaListNazivFormatedOIB_1">
      <item>Drago Čorak, OIB 52536775245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Čorak</izvorni_sadrzaj>
    <derivirana_varijabla naziv="DomainObject.Predmet.StrankaIDrugi_1">Drago Čorak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Drago Čorak, OIB 52536775245, Franje Kuhača 23, 31000 Osijek</izvorni_sadrzaj>
    <derivirana_varijabla naziv="DomainObject.Predmet.StrankaIDrugiAdressOIB_1">Drago Čorak, OIB 52536775245, Franje Kuhača 23,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Čorak</item>
    </izvorni_sadrzaj>
    <derivirana_varijabla naziv="DomainObject.Predmet.SudioniciListNaziv_1">
      <item>Drago Čorak</item>
    </derivirana_varijabla>
  </DomainObject.Predmet.SudioniciListNaziv>
  <DomainObject.Predmet.SudioniciListAdressOIB>
    <izvorni_sadrzaj>
      <item>Drago Čorak, OIB 52536775245, Franje Kuhača 23,31000 Osijek</item>
    </izvorni_sadrzaj>
    <derivirana_varijabla naziv="DomainObject.Predmet.SudioniciListAdressOIB_1">
      <item>Drago Čorak, OIB 52536775245, Franje Kuhača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52536775245</item>
    </izvorni_sadrzaj>
    <derivirana_varijabla naziv="DomainObject.Predmet.SudioniciListNazivOIB_1">
      <item>, OIB 52536775245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C647F-A573-474A-87F3-306B3CD82B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1386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2016-10-13T06:44:00Z</dcterms:created>
  <dc:creator>sud</dc:creator>
  <cp:lastModifiedBy>Tonkica Topić</cp:lastModifiedBy>
  <cp:lastPrinted>2016-10-11T06:42:00Z</cp:lastPrinted>
  <dcterms:modified xmlns:xsi="http://www.w3.org/2001/XMLSchema-instance" xsi:type="dcterms:W3CDTF">2016-10-13T06:45:00Z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