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919f" w14:paraId="814919f" w:rsidRDefault="00CA6F86" w:rsidP="00CA6F86" w:rsidR="00CA6F86">
      <w:pPr>
        <w15:collapsed w:val="false"/>
        <w:rPr>
          <w:szCs w:val="24"/>
          <w:lang w:val="hr-HR"/>
        </w:rPr>
      </w:pPr>
    </w:p>
    <w:p w:rsidRDefault="00480DF2" w:rsidP="00CA6F86" w:rsidR="00480DF2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7C58B1">
        <w:rPr>
          <w:szCs w:val="24"/>
          <w:lang w:val="hr-HR"/>
        </w:rPr>
        <w:t>St-</w:t>
      </w:r>
      <w:r w:rsidR="0079463E">
        <w:rPr>
          <w:szCs w:val="24"/>
          <w:lang w:val="hr-HR"/>
        </w:rPr>
        <w:t>1405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B6125">
        <w:rPr>
          <w:szCs w:val="24"/>
          <w:lang w:val="hr-HR"/>
        </w:rPr>
        <w:t>-</w:t>
      </w:r>
      <w:r w:rsidR="0079463E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 xml:space="preserve">Miroslavu </w:t>
      </w:r>
      <w:proofErr w:type="spellStart"/>
      <w:r w:rsidR="002D4774">
        <w:rPr>
          <w:szCs w:val="24"/>
          <w:lang w:val="hr-HR"/>
        </w:rPr>
        <w:t>Lovreković</w:t>
      </w:r>
      <w:r w:rsidR="00FE7FBF" w:rsidRPr="00FE7FBF">
        <w:rPr>
          <w:szCs w:val="24"/>
          <w:lang w:val="hr-HR"/>
        </w:rPr>
        <w:t>u</w:t>
      </w:r>
      <w:proofErr w:type="spellEnd"/>
      <w:r w:rsidRPr="00FE7FBF">
        <w:rPr>
          <w:szCs w:val="24"/>
          <w:lang w:val="hr-HR"/>
        </w:rPr>
        <w:t xml:space="preserve">, u skraćenom stečajnom postupku nad dužnikom </w:t>
      </w:r>
      <w:r w:rsidR="0079463E">
        <w:rPr>
          <w:lang w:val="hr-HR"/>
        </w:rPr>
        <w:t xml:space="preserve">UDRUGA OSOBA S INVALIDITETOM BISTRICA, Slatina, Braće Radića 21, registarski broj 10000571, </w:t>
      </w:r>
      <w:r w:rsidR="0079463E" w:rsidRPr="000664E3">
        <w:rPr>
          <w:lang w:val="hr-HR"/>
        </w:rPr>
        <w:t>OIB:</w:t>
      </w:r>
      <w:r w:rsidR="0079463E">
        <w:rPr>
          <w:lang w:val="hr-HR"/>
        </w:rPr>
        <w:t xml:space="preserve"> 93745197431</w:t>
      </w:r>
      <w:r w:rsidR="007C58B1">
        <w:rPr>
          <w:szCs w:val="24"/>
          <w:lang w:val="hr-HR"/>
        </w:rPr>
        <w:t xml:space="preserve">, dana </w:t>
      </w:r>
      <w:r w:rsidR="0079463E">
        <w:rPr>
          <w:szCs w:val="24"/>
          <w:lang w:val="hr-HR"/>
        </w:rPr>
        <w:t>08. ožujka</w:t>
      </w:r>
      <w:r w:rsidR="007C58B1">
        <w:rPr>
          <w:szCs w:val="24"/>
          <w:lang w:val="hr-HR"/>
        </w:rPr>
        <w:t xml:space="preserve"> 201</w:t>
      </w:r>
      <w:r w:rsidR="001C3B14">
        <w:rPr>
          <w:szCs w:val="24"/>
          <w:lang w:val="hr-HR"/>
        </w:rPr>
        <w:t>7</w:t>
      </w:r>
      <w:r w:rsidR="0049769E">
        <w:rPr>
          <w:szCs w:val="24"/>
          <w:lang w:val="hr-HR"/>
        </w:rPr>
        <w:t>. godine</w:t>
      </w:r>
      <w:r w:rsidR="007C58B1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1C3B14" w:rsidP="00CA6F86" w:rsidR="001C3B14" w:rsidRPr="00FE7FBF">
      <w:pPr>
        <w:jc w:val="both"/>
        <w:rPr>
          <w:szCs w:val="24"/>
          <w:lang w:val="hr-HR"/>
        </w:rPr>
      </w:pPr>
    </w:p>
    <w:p w:rsidRDefault="00385599" w:rsidP="00CA6F86" w:rsidR="0038559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79463E">
        <w:rPr>
          <w:lang w:val="hr-HR"/>
        </w:rPr>
        <w:t xml:space="preserve">UDRUGA OSOBA S INVALIDITETOM BISTRICA, Slatina, Braće Radića 21, registarski broj 10000571, </w:t>
      </w:r>
      <w:r w:rsidR="0079463E" w:rsidRPr="000664E3">
        <w:rPr>
          <w:lang w:val="hr-HR"/>
        </w:rPr>
        <w:t>OIB:</w:t>
      </w:r>
      <w:r w:rsidR="0079463E">
        <w:rPr>
          <w:lang w:val="hr-HR"/>
        </w:rPr>
        <w:t xml:space="preserve"> 93745197431</w:t>
      </w:r>
      <w:r w:rsidR="0079463E">
        <w:rPr>
          <w:szCs w:val="24"/>
          <w:lang w:val="hr-HR"/>
        </w:rPr>
        <w:t>.</w:t>
      </w:r>
    </w:p>
    <w:p w:rsidRDefault="0079463E" w:rsidP="00CA6F86" w:rsidR="0079463E" w:rsidRPr="00FE7FBF">
      <w:pPr>
        <w:ind w:firstLine="851"/>
        <w:jc w:val="both"/>
        <w:rPr>
          <w:szCs w:val="24"/>
          <w:lang w:val="hr-HR"/>
        </w:rPr>
      </w:pPr>
    </w:p>
    <w:p w:rsidRDefault="00CA6F86" w:rsidP="009E4558" w:rsidR="009E4558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</w:t>
      </w:r>
      <w:r w:rsidR="009E4558">
        <w:rPr>
          <w:szCs w:val="24"/>
          <w:lang w:val="hr-HR"/>
        </w:rPr>
        <w:t>tečajnog upravitelja imenuje se KREŠIMIR FUČKAR</w:t>
      </w:r>
      <w:r w:rsidR="009E4558" w:rsidRPr="00306D21">
        <w:rPr>
          <w:szCs w:val="24"/>
          <w:lang w:val="hr-HR"/>
        </w:rPr>
        <w:t xml:space="preserve">, iz </w:t>
      </w:r>
      <w:proofErr w:type="spellStart"/>
      <w:r w:rsidR="009E4558">
        <w:rPr>
          <w:szCs w:val="24"/>
          <w:lang w:val="hr-HR"/>
        </w:rPr>
        <w:t>Sladojevaca</w:t>
      </w:r>
      <w:proofErr w:type="spellEnd"/>
      <w:r w:rsidR="009E4558" w:rsidRPr="00306D21">
        <w:rPr>
          <w:szCs w:val="24"/>
          <w:lang w:val="hr-HR"/>
        </w:rPr>
        <w:t>,</w:t>
      </w:r>
      <w:r w:rsidR="0049769E">
        <w:rPr>
          <w:szCs w:val="24"/>
          <w:lang w:val="hr-HR"/>
        </w:rPr>
        <w:t xml:space="preserve"> Braće Radića 63, OIB:</w:t>
      </w:r>
      <w:r w:rsidR="009E4558">
        <w:rPr>
          <w:szCs w:val="24"/>
          <w:lang w:val="hr-HR"/>
        </w:rPr>
        <w:t xml:space="preserve"> </w:t>
      </w:r>
      <w:r w:rsidR="006122C6">
        <w:rPr>
          <w:szCs w:val="24"/>
          <w:lang w:val="hr-HR"/>
        </w:rPr>
        <w:t>01195634741</w:t>
      </w:r>
      <w:r w:rsidR="009E455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385599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9E4558">
        <w:rPr>
          <w:lang w:val="hr-HR"/>
        </w:rPr>
        <w:t xml:space="preserve">UDRUGA OSOBA S INVALIDITETOM BISTRICA, Slatina, Braće Radića 21, registarski broj 10000571, </w:t>
      </w:r>
      <w:r w:rsidR="009E4558" w:rsidRPr="000664E3">
        <w:rPr>
          <w:lang w:val="hr-HR"/>
        </w:rPr>
        <w:t>OIB:</w:t>
      </w:r>
      <w:r w:rsidR="009E4558">
        <w:rPr>
          <w:lang w:val="hr-HR"/>
        </w:rPr>
        <w:t xml:space="preserve"> 93745197431.</w:t>
      </w:r>
    </w:p>
    <w:p w:rsidRDefault="009E4558" w:rsidP="00CA6F86" w:rsidR="009E4558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9769E">
        <w:rPr>
          <w:rFonts w:cs="Times New Roman" w:eastAsia="Times New Roman" w:hAnsi="Times New Roman" w:ascii="Times New Roman"/>
          <w:sz w:val="24"/>
          <w:szCs w:val="24"/>
          <w:lang w:eastAsia="hr-HR"/>
        </w:rPr>
        <w:t>08. ožujka</w:t>
      </w:r>
      <w:r w:rsidR="001C3B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9769E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1C3B14" w:rsidP="00CA6F86" w:rsidR="001C3B14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9769E">
        <w:rPr>
          <w:szCs w:val="24"/>
          <w:lang w:val="hr-HR"/>
        </w:rPr>
        <w:t>1405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CF6E33">
        <w:rPr>
          <w:szCs w:val="24"/>
          <w:lang w:val="hr-HR"/>
        </w:rPr>
        <w:t xml:space="preserve">rgovačkog suda u Bjelovaru </w:t>
      </w:r>
      <w:r w:rsidR="0049769E">
        <w:rPr>
          <w:szCs w:val="24"/>
          <w:lang w:val="hr-HR"/>
        </w:rPr>
        <w:t>12. siječnja 2017</w:t>
      </w:r>
      <w:r w:rsidRPr="00FE7FBF">
        <w:rPr>
          <w:szCs w:val="24"/>
          <w:lang w:val="hr-HR"/>
        </w:rPr>
        <w:t>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6A6105" w:rsidP="006A6105" w:rsidR="006A6105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42084E">
        <w:rPr>
          <w:szCs w:val="24"/>
          <w:lang w:val="hr-HR"/>
        </w:rPr>
        <w:t xml:space="preserve">, </w:t>
      </w:r>
      <w:r w:rsidR="0049769E">
        <w:rPr>
          <w:szCs w:val="24"/>
          <w:lang w:val="hr-HR"/>
        </w:rPr>
        <w:t xml:space="preserve">08. ožujka </w:t>
      </w:r>
      <w:r w:rsidR="00CA6F86" w:rsidRPr="00FE7FBF">
        <w:rPr>
          <w:szCs w:val="24"/>
          <w:lang w:val="hr-HR"/>
        </w:rPr>
        <w:t xml:space="preserve"> 201</w:t>
      </w:r>
      <w:r w:rsidR="001C3B14">
        <w:rPr>
          <w:szCs w:val="24"/>
          <w:lang w:val="hr-HR"/>
        </w:rPr>
        <w:t>7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  <w:r w:rsidR="00652037">
        <w:rPr>
          <w:szCs w:val="24"/>
          <w:lang w:val="hr-HR"/>
        </w:rPr>
        <w:t>SUDSKI SAVJETNIK</w:t>
      </w:r>
    </w:p>
    <w:p w:rsidRDefault="00CA6F86" w:rsidP="006122C6" w:rsidR="00CA6F86" w:rsidRPr="00FE7FBF">
      <w:pPr>
        <w:ind w:firstLine="198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1C3B14">
        <w:rPr>
          <w:szCs w:val="24"/>
          <w:lang w:val="hr-HR"/>
        </w:rPr>
        <w:t xml:space="preserve">         </w:t>
      </w:r>
      <w:r w:rsidR="006122C6">
        <w:rPr>
          <w:szCs w:val="24"/>
          <w:lang w:val="hr-HR"/>
        </w:rPr>
        <w:t xml:space="preserve">                                   </w:t>
      </w:r>
      <w:r w:rsidR="001C3B14">
        <w:rPr>
          <w:szCs w:val="24"/>
          <w:lang w:val="hr-HR"/>
        </w:rPr>
        <w:t xml:space="preserve">  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09624A" w:rsidP="00CA6F86" w:rsidR="0009624A">
      <w:pPr>
        <w:jc w:val="both"/>
        <w:rPr>
          <w:szCs w:val="24"/>
          <w:lang w:val="hr-HR"/>
        </w:rPr>
      </w:pPr>
      <w:bookmarkStart w:name="_GoBack" w:id="0"/>
      <w:bookmarkEnd w:id="0"/>
    </w:p>
    <w:sectPr w:rsidSect="00360085" w:rsidR="0009624A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B40" w:rsidR="00982B40">
      <w:r>
        <w:separator/>
      </w:r>
    </w:p>
  </w:endnote>
  <w:endnote w:id="0" w:type="continuationSeparator">
    <w:p w:rsidRDefault="00982B40" w:rsidR="00982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B40" w:rsidR="00982B40">
      <w:r>
        <w:separator/>
      </w:r>
    </w:p>
  </w:footnote>
  <w:footnote w:id="0" w:type="continuationSeparator">
    <w:p w:rsidRDefault="00982B40" w:rsidR="00982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6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46F" w:rsidP="0049769E" w:rsidR="0049769E" w:rsidRPr="00FE7FBF">
    <w:pPr>
      <w:ind w:firstLine="5245"/>
      <w:jc w:val="right"/>
      <w:rPr>
        <w:szCs w:val="24"/>
        <w:lang w:val="hr-HR"/>
      </w:rPr>
    </w:pPr>
    <w:r>
      <w:t>2</w:t>
    </w:r>
    <w:r w:rsidR="00864F33">
      <w:t xml:space="preserve"> </w:t>
    </w:r>
    <w:r w:rsidR="0049769E">
      <w:rPr>
        <w:szCs w:val="24"/>
        <w:lang w:val="hr-HR"/>
      </w:rPr>
      <w:t>St-1405</w:t>
    </w:r>
    <w:r w:rsidR="0049769E" w:rsidRPr="00FE7FBF">
      <w:rPr>
        <w:szCs w:val="24"/>
        <w:lang w:val="hr-HR"/>
      </w:rPr>
      <w:t>/201</w:t>
    </w:r>
    <w:r w:rsidR="0049769E">
      <w:rPr>
        <w:szCs w:val="24"/>
        <w:lang w:val="hr-HR"/>
      </w:rPr>
      <w:t>6-3</w:t>
    </w:r>
    <w:r w:rsidR="0049769E" w:rsidRPr="00FE7FBF">
      <w:rPr>
        <w:szCs w:val="24"/>
        <w:lang w:val="hr-HR"/>
      </w:rPr>
      <w:t>.</w:t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3B14"/>
    <w:rsid w:val="001C575D"/>
    <w:rsid w:val="001C778D"/>
    <w:rsid w:val="001D7388"/>
    <w:rsid w:val="00213DD9"/>
    <w:rsid w:val="002221FF"/>
    <w:rsid w:val="00223A6B"/>
    <w:rsid w:val="002646D1"/>
    <w:rsid w:val="00271286"/>
    <w:rsid w:val="002716AE"/>
    <w:rsid w:val="002733CA"/>
    <w:rsid w:val="002D4774"/>
    <w:rsid w:val="002D71C4"/>
    <w:rsid w:val="002F57A6"/>
    <w:rsid w:val="002F72E6"/>
    <w:rsid w:val="00301C2E"/>
    <w:rsid w:val="00306847"/>
    <w:rsid w:val="00310579"/>
    <w:rsid w:val="00312B41"/>
    <w:rsid w:val="00312C14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2084E"/>
    <w:rsid w:val="004368C8"/>
    <w:rsid w:val="004423C2"/>
    <w:rsid w:val="00480DF2"/>
    <w:rsid w:val="004812EE"/>
    <w:rsid w:val="00485F39"/>
    <w:rsid w:val="0049769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122C6"/>
    <w:rsid w:val="006425FF"/>
    <w:rsid w:val="00652037"/>
    <w:rsid w:val="0066064B"/>
    <w:rsid w:val="00664604"/>
    <w:rsid w:val="00665350"/>
    <w:rsid w:val="006825E3"/>
    <w:rsid w:val="00691221"/>
    <w:rsid w:val="006923BC"/>
    <w:rsid w:val="00695D6B"/>
    <w:rsid w:val="006A6105"/>
    <w:rsid w:val="006B48ED"/>
    <w:rsid w:val="006D69FC"/>
    <w:rsid w:val="00701DB2"/>
    <w:rsid w:val="00725BCB"/>
    <w:rsid w:val="0073548F"/>
    <w:rsid w:val="0076259E"/>
    <w:rsid w:val="0079463E"/>
    <w:rsid w:val="007A77E1"/>
    <w:rsid w:val="007C58B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82B40"/>
    <w:rsid w:val="00997840"/>
    <w:rsid w:val="009C431F"/>
    <w:rsid w:val="009E4558"/>
    <w:rsid w:val="00A042BF"/>
    <w:rsid w:val="00A35F56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B6125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CF6E33"/>
    <w:rsid w:val="00D14AEC"/>
    <w:rsid w:val="00D20471"/>
    <w:rsid w:val="00D21D29"/>
    <w:rsid w:val="00D24F6E"/>
    <w:rsid w:val="00D32CB1"/>
    <w:rsid w:val="00D52F5E"/>
    <w:rsid w:val="00D53FF2"/>
    <w:rsid w:val="00D8010C"/>
    <w:rsid w:val="00DA5CB7"/>
    <w:rsid w:val="00DC02D4"/>
    <w:rsid w:val="00DC2CE3"/>
    <w:rsid w:val="00DC491C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D0D2A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0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0D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DF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D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80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0D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DF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D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St-1405/2016-3</izvorni_sadrzaj>
    <derivirana_varijabla naziv="DomainObject.Oznaka_1">St-1405/2016-3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OSOBA S INVALIDITETOM BISTRICA zastupanog po punomoćniku Mijodrag Kovačević</izvorni_sadrzaj>
    <derivirana_varijabla naziv="DomainObject.Predmet.ProtustrankaFormated_1">  UDRUGA OSOBA S INVALIDITETOM BISTRICA zastupanog po punomoćniku Mijodrag Kovačević</derivirana_varijabla>
  </DomainObject.Predmet.ProtustrankaFormated>
  <DomainObject.Predmet.ProtustrankaFormatedOIB>
    <izvorni_sadrzaj>  UDRUGA OSOBA S INVALIDITETOM BISTRICA, OIB 93745197431 zastupanog po punomoćniku Mijodrag Kovačević</izvorni_sadrzaj>
    <derivirana_varijabla naziv="DomainObject.Predmet.ProtustrankaFormatedOIB_1">  UDRUGA OSOBA S INVALIDITETOM BISTRICA, OIB 93745197431 zastupanog po punomoćniku Mijodrag Kovačević</derivirana_varijabla>
  </DomainObject.Predmet.ProtustrankaFormatedOIB>
  <DomainObject.Predmet.ProtustrankaFormatedWithAdress>
    <izvorni_sadrzaj> UDRUGA OSOBA S INVALIDITETOM BISTRICA, Braće Radića 2 l, 33520 Slatina zastupanog po punomoćniku Mijodrag Kovačević</izvorni_sadrzaj>
    <derivirana_varijabla naziv="DomainObject.Predmet.ProtustrankaFormatedWithAdress_1"> UDRUGA OSOBA S INVALIDITETOM BISTRICA, Braće Radića 2 l, 33520 Slatina zastupanog po punomoćniku Mijodrag Kovačević</derivirana_varijabla>
  </DomainObject.Predmet.ProtustrankaFormatedWithAdress>
  <DomainObject.Predmet.ProtustrankaFormatedWithAdressOIB>
    <izvorni_sadrzaj> UDRUGA OSOBA S INVALIDITETOM BISTRICA, OIB 93745197431, Braće Radića 2 l, 33520 Slatina zastupanog po punomoćniku Mijodrag Kovačević</izvorni_sadrzaj>
    <derivirana_varijabla naziv="DomainObject.Predmet.ProtustrankaFormatedWithAdressOIB_1"> UDRUGA OSOBA S INVALIDITETOM BISTRICA, OIB 93745197431, Braće Radića 2 l, 33520 Slatina zastupanog po punomoćniku Mijodrag Kovačević</derivirana_varijabla>
  </DomainObject.Predmet.ProtustrankaFormatedWithAdressOIB>
  <DomainObject.Predmet.ProtustrankaWithAdress>
    <izvorni_sadrzaj>UDRUGA OSOBA S INVALIDITETOM BISTRICA Braće Radića 2 l, 33520 Slatina</izvorni_sadrzaj>
    <derivirana_varijabla naziv="DomainObject.Predmet.ProtustrankaWithAdress_1">UDRUGA OSOBA S INVALIDITETOM BISTRICA Braće Radića 2 l, 33520 Slatina</derivirana_varijabla>
  </DomainObject.Predmet.ProtustrankaWithAdress>
  <DomainObject.Predmet.ProtustrankaWithAdressOIB>
    <izvorni_sadrzaj>UDRUGA OSOBA S INVALIDITETOM BISTRICA, OIB 93745197431, Braće Radića 2 l, 33520 Slatina</izvorni_sadrzaj>
    <derivirana_varijabla naziv="DomainObject.Predmet.ProtustrankaWithAdressOIB_1">UDRUGA OSOBA S INVALIDITETOM BISTRICA, OIB 93745197431, Braće Radića 2 l, 33520 Slatina</derivirana_varijabla>
  </DomainObject.Predmet.ProtustrankaWithAdressOIB>
  <DomainObject.Predmet.ProtustrankaNazivFormated>
    <izvorni_sadrzaj>UDRUGA OSOBA S INVALIDITETOM BISTRICA</izvorni_sadrzaj>
    <derivirana_varijabla naziv="DomainObject.Predmet.ProtustrankaNazivFormated_1">UDRUGA OSOBA S INVALIDITETOM BISTRICA</derivirana_varijabla>
  </DomainObject.Predmet.ProtustrankaNazivFormated>
  <DomainObject.Predmet.ProtustrankaNazivFormatedOIB>
    <izvorni_sadrzaj>UDRUGA OSOBA S INVALIDITETOM BISTRICA, OIB 93745197431</izvorni_sadrzaj>
    <derivirana_varijabla naziv="DomainObject.Predmet.ProtustrankaNazivFormatedOIB_1">UDRUGA OSOBA S INVALIDITETOM BISTRICA, OIB 93745197431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OSOBA S INVALIDITETOM BISTRICA zastupanog po punomoćniku Mijodrag Kovačević</item>
    </izvorni_sadrzaj>
    <derivirana_varijabla naziv="DomainObject.Predmet.ProtuStrankaListFormated_1">
      <item>UDRUGA OSOBA S INVALIDITETOM BISTRICA zastupanog po punomoćniku Mijodrag Kovačević</item>
    </derivirana_varijabla>
  </DomainObject.Predmet.ProtuStrankaListFormated>
  <DomainObject.Predmet.ProtuStrankaListFormatedOIB>
    <izvorni_sadrzaj>
      <item>UDRUGA OSOBA S INVALIDITETOM BISTRICA, OIB 93745197431 zastupanog po punomoćniku Mijodrag Kovačević</item>
    </izvorni_sadrzaj>
    <derivirana_varijabla naziv="DomainObject.Predmet.ProtuStrankaListFormatedOIB_1">
      <item>UDRUGA OSOBA S INVALIDITETOM BISTRICA, OIB 93745197431 zastupanog po punomoćniku Mijodrag Kovačević</item>
    </derivirana_varijabla>
  </DomainObject.Predmet.ProtuStrankaListFormatedOIB>
  <DomainObject.Predmet.ProtuStrankaListFormatedWithAdress>
    <izvorni_sadrzaj>
      <item>UDRUGA OSOBA S INVALIDITETOM BISTRICA, Braće Radića 2 l, 33520 Slatina zastupanog po punomoćniku Mijodrag Kovačević</item>
    </izvorni_sadrzaj>
    <derivirana_varijabla naziv="DomainObject.Predmet.ProtuStrankaListFormatedWithAdress_1">
      <item>UDRUGA OSOBA S INVALIDITETOM BISTRICA, Braće Radića 2 l, 33520 Slatina zastupanog po punomoćniku Mijodrag Kovačević</item>
    </derivirana_varijabla>
  </DomainObject.Predmet.ProtuStrankaListFormatedWithAdress>
  <DomainObject.Predmet.ProtuStrankaListFormatedWithAdressOIB>
    <izvorni_sadrzaj>
      <item>UDRUGA OSOBA S INVALIDITETOM BISTRICA, OIB 93745197431, Braće Radića 2 l, 33520 Slatina zastupanog po punomoćniku Mijodrag Kovačević</item>
    </izvorni_sadrzaj>
    <derivirana_varijabla naziv="DomainObject.Predmet.ProtuStrankaListFormatedWithAdressOIB_1">
      <item>UDRUGA OSOBA S INVALIDITETOM BISTRICA, OIB 93745197431, Braće Radića 2 l, 33520 Slatina zastupanog po punomoćniku Mijodrag Kovačević</item>
    </derivirana_varijabla>
  </DomainObject.Predmet.ProtuStrankaListFormatedWithAdressOIB>
  <DomainObject.Predmet.ProtuStrankaListNazivFormated>
    <izvorni_sadrzaj>
      <item>UDRUGA OSOBA S INVALIDITETOM BISTRICA</item>
    </izvorni_sadrzaj>
    <derivirana_varijabla naziv="DomainObject.Predmet.ProtuStrankaListNazivFormated_1">
      <item>UDRUGA OSOBA S INVALIDITETOM BISTRICA</item>
    </derivirana_varijabla>
  </DomainObject.Predmet.ProtuStrankaListNazivFormated>
  <DomainObject.Predmet.ProtuStrankaListNazivFormatedOIB>
    <izvorni_sadrzaj>
      <item>UDRUGA OSOBA S INVALIDITETOM BISTRICA, OIB 93745197431</item>
    </izvorni_sadrzaj>
    <derivirana_varijabla naziv="DomainObject.Predmet.ProtuStrankaListNazivFormatedOIB_1">
      <item>UDRUGA OSOBA S INVALIDITETOM BISTRICA, OIB 93745197431</item>
    </derivirana_varijabla>
  </DomainObject.Predmet.ProtuStrankaListNazivFormatedOIB>
  <DomainObject.Predmet.OstaliListFormated>
    <izvorni_sadrzaj>
      <item>Mijodrag Kovačević punomoćnik sudionika u postupku UDRUGA OSOBA S INVALIDITETOM BISTRICA</item>
    </izvorni_sadrzaj>
    <derivirana_varijabla naziv="DomainObject.Predmet.OstaliListFormated_1">
      <item>Mijodrag Kovačević punomoćnik sudionika u postupku UDRUGA OSOBA S INVALIDITETOM BISTRICA</item>
    </derivirana_varijabla>
  </DomainObject.Predmet.OstaliListFormated>
  <DomainObject.Predmet.OstaliListFormatedOIB>
    <izvorni_sadrzaj>
      <item>Mijodrag Kovačević, OIB 00637744452 punomoćnik sudionika u postupku UDRUGA OSOBA S INVALIDITETOM BISTRICA</item>
    </izvorni_sadrzaj>
    <derivirana_varijabla naziv="DomainObject.Predmet.OstaliListFormatedOIB_1">
      <item>Mijodrag Kovačević, OIB 00637744452 punomoćnik sudionika u postupku UDRUGA OSOBA S INVALIDITETOM BISTRICA</item>
    </derivirana_varijabla>
  </DomainObject.Predmet.OstaliListFormatedOIB>
  <DomainObject.Predmet.OstaliListFormatedWithAdress>
    <izvorni_sadrzaj>
      <item>Mijodrag Kovačević punomoćnik sudionika u postupku UDRUGA OSOBA S INVALIDITETOM BISTRICA</item>
    </izvorni_sadrzaj>
    <derivirana_varijabla naziv="DomainObject.Predmet.OstaliListFormatedWithAdress_1">
      <item>Mijodrag Kovačević punomoćnik sudionika u postupku UDRUGA OSOBA S INVALIDITETOM BISTRICA</item>
    </derivirana_varijabla>
  </DomainObject.Predmet.OstaliListFormatedWithAdress>
  <DomainObject.Predmet.OstaliListFormatedWithAdressOIB>
    <izvorni_sadrzaj>
      <item>Mijodrag Kovačević, OIB 00637744452 punomoćnik sudionika u postupku UDRUGA OSOBA S INVALIDITETOM BISTRICA</item>
    </izvorni_sadrzaj>
    <derivirana_varijabla naziv="DomainObject.Predmet.OstaliListFormatedWithAdressOIB_1">
      <item>Mijodrag Kovačević, OIB 00637744452 punomoćnik sudionika u postupku UDRUGA OSOBA S INVALIDITETOM BISTRICA</item>
    </derivirana_varijabla>
  </DomainObject.Predmet.OstaliListFormatedWithAdressOIB>
  <DomainObject.Predmet.OstaliListNazivFormated>
    <izvorni_sadrzaj>
      <item>Mijodrag Kovačević</item>
    </izvorni_sadrzaj>
    <derivirana_varijabla naziv="DomainObject.Predmet.OstaliListNazivFormated_1">
      <item>Mijodrag Kovačević</item>
    </derivirana_varijabla>
  </DomainObject.Predmet.OstaliListNazivFormated>
  <DomainObject.Predmet.OstaliListNazivFormatedOIB>
    <izvorni_sadrzaj>
      <item>Mijodrag Kovačević, OIB 00637744452</item>
    </izvorni_sadrzaj>
    <derivirana_varijabla naziv="DomainObject.Predmet.OstaliListNazivFormatedOIB_1">
      <item>Mijodrag Kovačević, OIB 00637744452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St-1405/2016-3</izvorni_sadrzaj>
    <derivirana_varijabla naziv="DomainObject.PoslovniBrojDokumenta_1">St-1405/2016-3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OSOBA S INVALIDITETOM BISTRICA</izvorni_sadrzaj>
    <derivirana_varijabla naziv="DomainObject.Predmet.ProtustrankaIDrugi_1">UDRUGA OSOBA S INVALIDITETOM BISTRICA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OSOBA S INVALIDITETOM BISTRICA, OIB 93745197431, Braće Radića 2 l, 33520 Slatina</izvorni_sadrzaj>
    <derivirana_varijabla naziv="DomainObject.Predmet.ProtustrankaIDrugiAdressOIB_1">UDRUGA OSOBA S INVALIDITETOM BISTRICA, OIB 93745197431, Braće Radića 2 l,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OSOBA S INVALIDITETOM BISTRICA</item>
      <item>Mijodrag Kovačević</item>
    </izvorni_sadrzaj>
    <derivirana_varijabla naziv="DomainObject.Predmet.SudioniciListNaziv_1">
      <item>FINA, RC ZAGREB, Podružnica Bjelovar</item>
      <item>UDRUGA OSOBA S INVALIDITETOM BISTRICA</item>
      <item>Mijodrag Kovačević</item>
    </derivirana_varijabla>
  </DomainObject.Predmet.SudioniciListNaziv>
  <DomainObject.Predmet.SudioniciListAdressOIB>
    <izvorni_sadrzaj>
      <item>FINA, RC ZAGREB, Podružnica Bjelovar, OIB 85821130368, F. Supila 4,43000 Bjelovar</item>
      <item>UDRUGA OSOBA S INVALIDITETOM BISTRICA, OIB 93745197431, Braće Radića 2 l,33520 Slatina</item>
      <item>Mijodrag Kovačević, OIB 00637744452</item>
    </izvorni_sadrzaj>
    <derivirana_varijabla naziv="DomainObject.Predmet.SudioniciListAdressOIB_1">
      <item>FINA, RC ZAGREB, Podružnica Bjelovar, OIB 85821130368, F. Supila 4,43000 Bjelovar</item>
      <item>UDRUGA OSOBA S INVALIDITETOM BISTRICA, OIB 93745197431, Braće Radića 2 l,33520 Slatina</item>
      <item>Mijodrag Kovačević, OIB 00637744452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93745197431</item>
      <item>, OIB 00637744452</item>
    </izvorni_sadrzaj>
    <derivirana_varijabla naziv="DomainObject.Predmet.SudioniciListNazivOIB_1">
      <item>, OIB 85821130368</item>
      <item>, OIB 93745197431</item>
      <item>, OIB 00637744452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371F0-E926-4EC1-9B85-73ADF3C1D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641</properties:Words>
  <properties:Characters>3403</properties:Characters>
  <properties:Lines>100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2017-03-08T10:51:00Z</dcterms:created>
  <dc:creator>553y7k3</dc:creator>
  <cp:lastModifiedBy>Miroslav Lovreković</cp:lastModifiedBy>
  <cp:lastPrinted>2017-03-08T11:31:00Z</cp:lastPrinted>
  <dcterms:modified xmlns:xsi="http://www.w3.org/2001/XMLSchema-instance" xsi:type="dcterms:W3CDTF">2017-03-08T11:56:00Z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St-1405/2016-3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