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37bb34f" w14:paraId="37bb34f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265701">
        <w:rPr>
          <w:sz w:val="24"/>
          <w:szCs w:val="24"/>
        </w:rPr>
        <w:t>6887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265701">
        <w:rPr>
          <w:sz w:val="24"/>
          <w:szCs w:val="24"/>
        </w:rPr>
        <w:t xml:space="preserve"> DRVNA INDUSTRIJA PISAROVINA  d.o.o., </w:t>
      </w:r>
      <w:proofErr w:type="spellStart"/>
      <w:r w:rsidR="00265701">
        <w:rPr>
          <w:sz w:val="24"/>
          <w:szCs w:val="24"/>
        </w:rPr>
        <w:t>Pisarovina</w:t>
      </w:r>
      <w:proofErr w:type="spellEnd"/>
      <w:r w:rsidR="00265701">
        <w:rPr>
          <w:sz w:val="24"/>
          <w:szCs w:val="24"/>
        </w:rPr>
        <w:t>, Karlovačka 16, OIB:38334674077</w:t>
      </w:r>
      <w:r w:rsidR="00CA607A">
        <w:rPr>
          <w:sz w:val="24"/>
          <w:szCs w:val="24"/>
        </w:rPr>
        <w:t xml:space="preserve"> </w:t>
      </w:r>
      <w:r w:rsidR="00EC7D1F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 xml:space="preserve">, </w:t>
      </w:r>
      <w:r w:rsidR="00A71664">
        <w:rPr>
          <w:sz w:val="24"/>
          <w:szCs w:val="24"/>
        </w:rPr>
        <w:t>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 prosinca </w:t>
      </w:r>
      <w:r w:rsidRPr="00B5242F">
        <w:rPr>
          <w:sz w:val="24"/>
          <w:szCs w:val="24"/>
        </w:rPr>
        <w:t>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DD1216">
        <w:rPr>
          <w:sz w:val="24"/>
          <w:szCs w:val="24"/>
        </w:rPr>
        <w:t>0</w:t>
      </w:r>
      <w:r w:rsidR="00FD6302">
        <w:rPr>
          <w:sz w:val="24"/>
          <w:szCs w:val="24"/>
        </w:rPr>
        <w:t>8</w:t>
      </w:r>
      <w:r w:rsidR="00DD1216">
        <w:rPr>
          <w:sz w:val="24"/>
          <w:szCs w:val="24"/>
        </w:rPr>
        <w:t xml:space="preserve">.prosinca </w:t>
      </w:r>
      <w:r w:rsidRPr="00B5242F">
        <w:rPr>
          <w:sz w:val="24"/>
          <w:szCs w:val="24"/>
        </w:rPr>
        <w:t>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0E0D22"/>
    <w:rsid w:val="00141E94"/>
    <w:rsid w:val="00147693"/>
    <w:rsid w:val="00175957"/>
    <w:rsid w:val="001A2F7F"/>
    <w:rsid w:val="002176AC"/>
    <w:rsid w:val="00265701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9160D8"/>
    <w:rsid w:val="009671AE"/>
    <w:rsid w:val="009E23D7"/>
    <w:rsid w:val="00A54BFA"/>
    <w:rsid w:val="00A60980"/>
    <w:rsid w:val="00A71664"/>
    <w:rsid w:val="00A844A2"/>
    <w:rsid w:val="00B13CBE"/>
    <w:rsid w:val="00B5242F"/>
    <w:rsid w:val="00C61095"/>
    <w:rsid w:val="00CA2669"/>
    <w:rsid w:val="00CA607A"/>
    <w:rsid w:val="00DA0797"/>
    <w:rsid w:val="00DA6ADD"/>
    <w:rsid w:val="00DD1216"/>
    <w:rsid w:val="00E3131D"/>
    <w:rsid w:val="00EA1CFD"/>
    <w:rsid w:val="00EB15D7"/>
    <w:rsid w:val="00EC7D1F"/>
    <w:rsid w:val="00EF0F9F"/>
    <w:rsid w:val="00EF7A08"/>
    <w:rsid w:val="00F11B8B"/>
    <w:rsid w:val="00FD2087"/>
    <w:rsid w:val="00FD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57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70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701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70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70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57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70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701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70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70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6887</izvorni_sadrzaj>
    <derivirana_varijabla naziv="DomainObject.Predmet.Broj_1">6887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St-6887/2015</izvorni_sadrzaj>
    <derivirana_varijabla naziv="DomainObject.Predmet.OznakaBroj_1">St-6887/2015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Drvna industrija Pisarovina d.o.o.</izvorni_sadrzaj>
    <derivirana_varijabla naziv="DomainObject.Predmet.ProtustrankaFormated_1">  Drvna industrija Pisarovina d.o.o.</derivirana_varijabla>
  </DomainObject.Predmet.ProtustrankaFormated>
  <DomainObject.Predmet.ProtustrankaFormatedOIB>
    <izvorni_sadrzaj>  Drvna industrija Pisarovina d.o.o., OIB 38334674077</izvorni_sadrzaj>
    <derivirana_varijabla naziv="DomainObject.Predmet.ProtustrankaFormatedOIB_1">  Drvna industrija Pisarovina d.o.o., OIB 38334674077</derivirana_varijabla>
  </DomainObject.Predmet.ProtustrankaFormatedOIB>
  <DomainObject.Predmet.ProtustrankaFormatedWithAdress>
    <izvorni_sadrzaj> Drvna industrija Pisarovina d.o.o., Karlovačka 16, 10451 Pisarovina</izvorni_sadrzaj>
    <derivirana_varijabla naziv="DomainObject.Predmet.ProtustrankaFormatedWithAdress_1"> Drvna industrija Pisarovina d.o.o., Karlovačka 16, 10451 Pisarovina</derivirana_varijabla>
  </DomainObject.Predmet.ProtustrankaFormatedWithAdress>
  <DomainObject.Predmet.ProtustrankaFormatedWithAdressOIB>
    <izvorni_sadrzaj> Drvna industrija Pisarovina d.o.o., OIB 38334674077, Karlovačka 16, 10451 Pisarovina</izvorni_sadrzaj>
    <derivirana_varijabla naziv="DomainObject.Predmet.ProtustrankaFormatedWithAdressOIB_1"> Drvna industrija Pisarovina d.o.o., OIB 38334674077, Karlovačka 16, 10451 Pisarovina</derivirana_varijabla>
  </DomainObject.Predmet.ProtustrankaFormatedWithAdressOIB>
  <DomainObject.Predmet.ProtustrankaWithAdress>
    <izvorni_sadrzaj>Drvna industrija Pisarovina d.o.o. Karlovačka 16, 10451 Pisarovina</izvorni_sadrzaj>
    <derivirana_varijabla naziv="DomainObject.Predmet.ProtustrankaWithAdress_1">Drvna industrija Pisarovina d.o.o. Karlovačka 16, 10451 Pisarovina</derivirana_varijabla>
  </DomainObject.Predmet.ProtustrankaWithAdress>
  <DomainObject.Predmet.ProtustrankaWithAdressOIB>
    <izvorni_sadrzaj>Drvna industrija Pisarovina d.o.o., OIB 38334674077, Karlovačka 16, 10451 Pisarovina</izvorni_sadrzaj>
    <derivirana_varijabla naziv="DomainObject.Predmet.ProtustrankaWithAdressOIB_1">Drvna industrija Pisarovina d.o.o., OIB 38334674077, Karlovačka 16, 10451 Pisarovina</derivirana_varijabla>
  </DomainObject.Predmet.ProtustrankaWithAdressOIB>
  <DomainObject.Predmet.ProtustrankaNazivFormated>
    <izvorni_sadrzaj>Drvna industrija Pisarovina d.o.o.</izvorni_sadrzaj>
    <derivirana_varijabla naziv="DomainObject.Predmet.ProtustrankaNazivFormated_1">Drvna industrija Pisarovina d.o.o.</derivirana_varijabla>
  </DomainObject.Predmet.ProtustrankaNazivFormated>
  <DomainObject.Predmet.ProtustrankaNazivFormatedOIB>
    <izvorni_sadrzaj>Drvna industrija Pisarovina d.o.o., OIB 38334674077</izvorni_sadrzaj>
    <derivirana_varijabla naziv="DomainObject.Predmet.ProtustrankaNazivFormatedOIB_1">Drvna industrija Pisarovina d.o.o., OIB 38334674077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Drvna industrija Pisarovina d.o.o.</item>
    </izvorni_sadrzaj>
    <derivirana_varijabla naziv="DomainObject.Predmet.ProtuStrankaListFormated_1">
      <item>Drvna industrija Pisarovina d.o.o.</item>
    </derivirana_varijabla>
  </DomainObject.Predmet.ProtuStrankaListFormated>
  <DomainObject.Predmet.ProtuStrankaListFormatedOIB>
    <izvorni_sadrzaj>
      <item>Drvna industrija Pisarovina d.o.o., OIB 38334674077</item>
    </izvorni_sadrzaj>
    <derivirana_varijabla naziv="DomainObject.Predmet.ProtuStrankaListFormatedOIB_1">
      <item>Drvna industrija Pisarovina d.o.o., OIB 38334674077</item>
    </derivirana_varijabla>
  </DomainObject.Predmet.ProtuStrankaListFormatedOIB>
  <DomainObject.Predmet.ProtuStrankaListFormatedWithAdress>
    <izvorni_sadrzaj>
      <item>Drvna industrija Pisarovina d.o.o., Karlovačka 16, 10451 Pisarovina</item>
    </izvorni_sadrzaj>
    <derivirana_varijabla naziv="DomainObject.Predmet.ProtuStrankaListFormatedWithAdress_1">
      <item>Drvna industrija Pisarovina d.o.o., Karlovačka 16, 10451 Pisarovina</item>
    </derivirana_varijabla>
  </DomainObject.Predmet.ProtuStrankaListFormatedWithAdress>
  <DomainObject.Predmet.ProtuStrankaListFormatedWithAdressOIB>
    <izvorni_sadrzaj>
      <item>Drvna industrija Pisarovina d.o.o., OIB 38334674077, Karlovačka 16, 10451 Pisarovina</item>
    </izvorni_sadrzaj>
    <derivirana_varijabla naziv="DomainObject.Predmet.ProtuStrankaListFormatedWithAdressOIB_1">
      <item>Drvna industrija Pisarovina d.o.o., OIB 38334674077, Karlovačka 16, 10451 Pisarovina</item>
    </derivirana_varijabla>
  </DomainObject.Predmet.ProtuStrankaListFormatedWithAdressOIB>
  <DomainObject.Predmet.ProtuStrankaListNazivFormated>
    <izvorni_sadrzaj>
      <item>Drvna industrija Pisarovina d.o.o.</item>
    </izvorni_sadrzaj>
    <derivirana_varijabla naziv="DomainObject.Predmet.ProtuStrankaListNazivFormated_1">
      <item>Drvna industrija Pisarovina d.o.o.</item>
    </derivirana_varijabla>
  </DomainObject.Predmet.ProtuStrankaListNazivFormated>
  <DomainObject.Predmet.ProtuStrankaListNazivFormatedOIB>
    <izvorni_sadrzaj>
      <item>Drvna industrija Pisarovina d.o.o., OIB 38334674077</item>
    </izvorni_sadrzaj>
    <derivirana_varijabla naziv="DomainObject.Predmet.ProtuStrankaListNazivFormatedOIB_1">
      <item>Drvna industrija Pisarovina d.o.o., OIB 38334674077</item>
    </derivirana_varijabla>
  </DomainObject.Predmet.ProtuStrankaListNazivFormatedOIB>
  <DomainObject.Predmet.OstaliListFormated>
    <izvorni_sadrzaj>
      <item>Ivan Salopek</item>
    </izvorni_sadrzaj>
    <derivirana_varijabla naziv="DomainObject.Predmet.OstaliListFormated_1">
      <item>Ivan Salopek</item>
    </derivirana_varijabla>
  </DomainObject.Predmet.OstaliListFormated>
  <DomainObject.Predmet.OstaliListFormatedOIB>
    <izvorni_sadrzaj>
      <item>Ivan Salopek, OIB 01829793347</item>
    </izvorni_sadrzaj>
    <derivirana_varijabla naziv="DomainObject.Predmet.OstaliListFormatedOIB_1">
      <item>Ivan Salopek, OIB 01829793347</item>
    </derivirana_varijabla>
  </DomainObject.Predmet.OstaliListFormatedOIB>
  <DomainObject.Predmet.OstaliListFormatedWithAdress>
    <izvorni_sadrzaj>
      <item>Ivan Salopek, Zagrebačka cesta 156 c, 10000 Zagreb</item>
    </izvorni_sadrzaj>
    <derivirana_varijabla naziv="DomainObject.Predmet.OstaliListFormatedWithAdress_1">
      <item>Ivan Salopek, Zagrebačka cesta 156 c, 10000 Zagreb</item>
    </derivirana_varijabla>
  </DomainObject.Predmet.OstaliListFormatedWithAdress>
  <DomainObject.Predmet.OstaliListFormatedWithAdressOIB>
    <izvorni_sadrzaj>
      <item>Ivan Salopek, OIB 01829793347, Zagrebačka cesta 156 c, 10000 Zagreb</item>
    </izvorni_sadrzaj>
    <derivirana_varijabla naziv="DomainObject.Predmet.OstaliListFormatedWithAdressOIB_1">
      <item>Ivan Salopek, OIB 01829793347, Zagrebačka cesta 156 c, 10000 Zagreb</item>
    </derivirana_varijabla>
  </DomainObject.Predmet.OstaliListFormatedWithAdressOIB>
  <DomainObject.Predmet.OstaliListNazivFormated>
    <izvorni_sadrzaj>
      <item>Ivan Salopek</item>
    </izvorni_sadrzaj>
    <derivirana_varijabla naziv="DomainObject.Predmet.OstaliListNazivFormated_1">
      <item>Ivan Salopek</item>
    </derivirana_varijabla>
  </DomainObject.Predmet.OstaliListNazivFormated>
  <DomainObject.Predmet.OstaliListNazivFormatedOIB>
    <izvorni_sadrzaj>
      <item>Ivan Salopek, OIB 01829793347</item>
    </izvorni_sadrzaj>
    <derivirana_varijabla naziv="DomainObject.Predmet.OstaliListNazivFormatedOIB_1">
      <item>Ivan Salopek, OIB 01829793347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2015.</izvorni_sadrzaj>
    <derivirana_varijabla naziv="DomainObject.Datum_1">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Drvna industrija Pisarovina d.o.o.</izvorni_sadrzaj>
    <derivirana_varijabla naziv="DomainObject.Predmet.ProtustrankaIDrugi_1">Drvna industrija Pisarovina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Drvna industrija Pisarovina d.o.o., OIB 38334674077, Karlovačka 16, 10451 Pisarovina</izvorni_sadrzaj>
    <derivirana_varijabla naziv="DomainObject.Predmet.ProtustrankaIDrugiAdressOIB_1">Drvna industrija Pisarovina d.o.o., OIB 38334674077, Karlovačka 16, 10451 Pisarovina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Drvna industrija Pisarovina d.o.o.</item>
      <item>FINA Regionalni centar Zagreb</item>
      <item>Ivan Salopek</item>
    </izvorni_sadrzaj>
    <derivirana_varijabla naziv="DomainObject.Predmet.SudioniciListNaziv_1">
      <item>Drvna industrija Pisarovina d.o.o.</item>
      <item>FINA Regionalni centar Zagreb</item>
      <item>Ivan Salopek</item>
    </derivirana_varijabla>
  </DomainObject.Predmet.SudioniciListNaziv>
  <DomainObject.Predmet.SudioniciListAdressOIB>
    <izvorni_sadrzaj>
      <item>Drvna industrija Pisarovina d.o.o., OIB 38334674077, Karlovačka 16,10451 Pisarovina</item>
      <item>FINA Regionalni centar Zagreb, OIB 85821130368, Trg svibanjskih žrtava 1995. 1,10000 Zagreb</item>
      <item>Ivan Salopek, OIB 01829793347, Zagrebačka cesta 156 c,10000 Zagreb</item>
    </izvorni_sadrzaj>
    <derivirana_varijabla naziv="DomainObject.Predmet.SudioniciListAdressOIB_1">
      <item>Drvna industrija Pisarovina d.o.o., OIB 38334674077, Karlovačka 16,10451 Pisarovina</item>
      <item>FINA Regionalni centar Zagreb, OIB 85821130368, Trg svibanjskih žrtava 1995. 1,10000 Zagreb</item>
      <item>Ivan Salopek, OIB 01829793347, Zagrebačka cesta 156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38334674077</item>
      <item>, OIB 85821130368</item>
      <item>, OIB 01829793347</item>
    </izvorni_sadrzaj>
    <derivirana_varijabla naziv="DomainObject.Predmet.SudioniciListNazivOIB_1">
      <item>, OIB 38334674077</item>
      <item>, OIB 85821130368</item>
      <item>, OIB 01829793347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310</properties:Words>
  <properties:Characters>1666</properties:Characters>
  <properties:Lines>54</properties:Lines>
  <properties:Paragraphs>25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2015-12-08T12:30:00Z</cp:lastPrinted>
  <dcterms:modified xmlns:xsi="http://www.w3.org/2001/XMLSchema-instance" xsi:type="dcterms:W3CDTF">2015-12-08T12:30:00Z</dcterms:modified>
  <cp:revision>51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