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ddbd" w14:paraId="682ddbd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D4A5F">
        <w:rPr>
          <w:sz w:val="22"/>
          <w:szCs w:val="22"/>
        </w:rPr>
        <w:t>2</w:t>
      </w:r>
      <w:r w:rsidR="0046166B">
        <w:rPr>
          <w:sz w:val="22"/>
          <w:szCs w:val="22"/>
        </w:rPr>
        <w:t>204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46166B">
        <w:rPr>
          <w:sz w:val="22"/>
          <w:szCs w:val="22"/>
        </w:rPr>
        <w:t xml:space="preserve">SAVA d.o.o. za preradu drveta, proizvodnju, trgovinu i usluge, Sunja, </w:t>
      </w:r>
      <w:proofErr w:type="spellStart"/>
      <w:r w:rsidR="0046166B">
        <w:rPr>
          <w:sz w:val="22"/>
          <w:szCs w:val="22"/>
        </w:rPr>
        <w:t>Komarevačka</w:t>
      </w:r>
      <w:proofErr w:type="spellEnd"/>
      <w:r w:rsidR="0046166B">
        <w:rPr>
          <w:sz w:val="22"/>
          <w:szCs w:val="22"/>
        </w:rPr>
        <w:t xml:space="preserve"> </w:t>
      </w:r>
      <w:proofErr w:type="spellStart"/>
      <w:r w:rsidR="0046166B">
        <w:rPr>
          <w:sz w:val="22"/>
          <w:szCs w:val="22"/>
        </w:rPr>
        <w:t>bb</w:t>
      </w:r>
      <w:proofErr w:type="spellEnd"/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46166B">
        <w:rPr>
          <w:sz w:val="22"/>
          <w:szCs w:val="22"/>
        </w:rPr>
        <w:t>98120365544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A07C2E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A07C2E" w:rsidR="00A07C2E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A07C2E">
        <w:rPr>
          <w:sz w:val="22"/>
          <w:szCs w:val="22"/>
        </w:rPr>
        <w:t xml:space="preserve">, </w:t>
      </w:r>
      <w:r w:rsidR="00A07C2E">
        <w:t>v.r.</w:t>
      </w:r>
    </w:p>
    <w:p w:rsidRDefault="00A07C2E" w:rsidP="00A07C2E" w:rsidR="00A07C2E">
      <w:pPr>
        <w:jc w:val="right"/>
      </w:pPr>
    </w:p>
    <w:p w:rsidRDefault="00A07C2E" w:rsidP="00A07C2E" w:rsidR="00A07C2E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07C2E" w:rsidP="00A07C2E" w:rsidR="00A07C2E">
      <w:pPr>
        <w:jc w:val="right"/>
      </w:pPr>
      <w:r>
        <w:t>ovlašteni službenik</w:t>
      </w:r>
    </w:p>
    <w:p w:rsidRDefault="00A07C2E" w:rsidP="00A07C2E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46166B"/>
    <w:rsid w:val="006A0623"/>
    <w:rsid w:val="006C1571"/>
    <w:rsid w:val="00712648"/>
    <w:rsid w:val="007D721C"/>
    <w:rsid w:val="00802DA3"/>
    <w:rsid w:val="009247DD"/>
    <w:rsid w:val="00997C3E"/>
    <w:rsid w:val="00A07C2E"/>
    <w:rsid w:val="00AA65DC"/>
    <w:rsid w:val="00B0006C"/>
    <w:rsid w:val="00B53586"/>
    <w:rsid w:val="00B96E30"/>
    <w:rsid w:val="00CF4C5C"/>
    <w:rsid w:val="00D236D1"/>
    <w:rsid w:val="00E90467"/>
    <w:rsid w:val="00E95C4E"/>
    <w:rsid w:val="00F3618A"/>
    <w:rsid w:val="00F67F8C"/>
    <w:rsid w:val="00FD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07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C2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C2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C2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C2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07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C2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C2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C2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C2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St-2204/2017</izvorni_sadrzaj>
    <derivirana_varijabla naziv="DomainObject.Predmet.OznakaBroj_1">St-2204/2017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d.o.o. zastupanog po punomoćniku Massimiliano Bizzotto; Luigino Simeoni</izvorni_sadrzaj>
    <derivirana_varijabla naziv="DomainObject.Predmet.ProtustrankaFormated_1">  SAVA d.o.o. zastupanog po punomoćniku Massimiliano Bizzotto; Luigino Simeoni</derivirana_varijabla>
  </DomainObject.Predmet.ProtustrankaFormated>
  <DomainObject.Predmet.ProtustrankaFormatedOIB>
    <izvorni_sadrzaj>  SAVA d.o.o., OIB 98120365544 zastupanog po punomoćniku Massimiliano Bizzotto; Luigino Simeoni</izvorni_sadrzaj>
    <derivirana_varijabla naziv="DomainObject.Predmet.ProtustrankaFormatedOIB_1">  SAVA d.o.o., OIB 98120365544 zastupanog po punomoćniku Massimiliano Bizzotto; Luigino Simeoni</derivirana_varijabla>
  </DomainObject.Predmet.ProtustrankaFormatedOIB>
  <DomainObject.Predmet.ProtustrankaFormatedWithAdress>
    <izvorni_sadrzaj> SAVA d.o.o., Komarevačka/bb, 44210 Sunja zastupanog po punomoćniku Massimiliano Bizzotto; Luigino Simeoni</izvorni_sadrzaj>
    <derivirana_varijabla naziv="DomainObject.Predmet.ProtustrankaFormatedWithAdress_1"> SAVA d.o.o., Komarevačka/bb, 44210 Sunja zastupanog po punomoćniku Massimiliano Bizzotto; Luigino Simeoni</derivirana_varijabla>
  </DomainObject.Predmet.ProtustrankaFormatedWithAdress>
  <DomainObject.Predmet.ProtustrankaFormatedWithAdressOIB>
    <izvorni_sadrzaj> SAVA d.o.o., OIB 98120365544, Komarevačka/bb, 44210 Sunja zastupanog po punomoćniku Massimiliano Bizzotto; Luigino Simeoni</izvorni_sadrzaj>
    <derivirana_varijabla naziv="DomainObject.Predmet.ProtustrankaFormatedWithAdressOIB_1"> SAVA d.o.o., OIB 98120365544, Komarevačka/bb, 44210 Sunja zastupanog po punomoćniku Massimiliano Bizzotto; Luigino Simeoni</derivirana_varijabla>
  </DomainObject.Predmet.ProtustrankaFormatedWithAdressOIB>
  <DomainObject.Predmet.ProtustrankaWithAdress>
    <izvorni_sadrzaj>SAVA d.o.o. Komarevačka/bb, 44210 Sunja</izvorni_sadrzaj>
    <derivirana_varijabla naziv="DomainObject.Predmet.ProtustrankaWithAdress_1">SAVA d.o.o. Komarevačka/bb, 44210 Sunja</derivirana_varijabla>
  </DomainObject.Predmet.ProtustrankaWithAdress>
  <DomainObject.Predmet.ProtustrankaWithAdressOIB>
    <izvorni_sadrzaj>SAVA d.o.o., OIB 98120365544, Komarevačka/bb, 44210 Sunja</izvorni_sadrzaj>
    <derivirana_varijabla naziv="DomainObject.Predmet.ProtustrankaWithAdressOIB_1">SAVA d.o.o., OIB 98120365544, Komarevačka/bb, 44210 Sunja</derivirana_varijabla>
  </DomainObject.Predmet.ProtustrankaWithAdressOIB>
  <DomainObject.Predmet.ProtustrankaNazivFormated>
    <izvorni_sadrzaj>SAVA d.o.o.</izvorni_sadrzaj>
    <derivirana_varijabla naziv="DomainObject.Predmet.ProtustrankaNazivFormated_1">SAVA d.o.o.</derivirana_varijabla>
  </DomainObject.Predmet.ProtustrankaNazivFormated>
  <DomainObject.Predmet.ProtustrankaNazivFormatedOIB>
    <izvorni_sadrzaj>SAVA d.o.o., OIB 98120365544</izvorni_sadrzaj>
    <derivirana_varijabla naziv="DomainObject.Predmet.ProtustrankaNazivFormatedOIB_1">SAVA d.o.o., OIB 98120365544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svibanjskig žrtava 1995. 1, 10000 Zagreb</izvorni_sadrzaj>
    <derivirana_varijabla naziv="DomainObject.Predmet.StrankaFormatedWithAdress_1"> FINA Regionalni centar Zagreb, Trg svibanjskig žrtava 1995. 1, 10000 Zagreb</derivirana_varijabla>
  </DomainObject.Predmet.StrankaFormatedWithAdress>
  <DomainObject.Predmet.StrankaFormatedWithAdressOIB>
    <izvorni_sadrzaj> FINA Regionalni centar Zagreb, OIB 85821130368, Trg svibanjskig žrtava 1995. 1, 10000 Zagreb</izvorni_sadrzaj>
    <derivirana_varijabla naziv="DomainObject.Predmet.StrankaFormatedWithAdressOIB_1"> FINA Regionalni centar Zagreb, OIB 85821130368, Trg svibanjskig žrtava 1995. 1, 10000 Zagreb</derivirana_varijabla>
  </DomainObject.Predmet.StrankaFormatedWithAdressOIB>
  <DomainObject.Predmet.StrankaWithAdress>
    <izvorni_sadrzaj>FINA Regionalni centar Zagreb Trg svibanjskig žrtava 1995. 1,10000 Zagreb</izvorni_sadrzaj>
    <derivirana_varijabla naziv="DomainObject.Predmet.StrankaWithAdress_1">FINA Regionalni centar Zagreb Trg svibanjskig žrtava 1995. 1,10000 Zagreb</derivirana_varijabla>
  </DomainObject.Predmet.StrankaWithAdress>
  <DomainObject.Predmet.StrankaWithAdressOIB>
    <izvorni_sadrzaj>FINA Regionalni centar Zagreb, OIB 85821130368, Trg svibanjskig žrtava 1995. 1,10000 Zagreb</izvorni_sadrzaj>
    <derivirana_varijabla naziv="DomainObject.Predmet.StrankaWithAdressOIB_1">FINA Regionalni centar Zagreb, OIB 85821130368, Trg svibanjskig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svibanjskig žrtava 1995. 1, 10000 Zagreb</item>
    </izvorni_sadrzaj>
    <derivirana_varijabla naziv="DomainObject.Predmet.StrankaListFormatedWithAdress_1">
      <item>FINA Regionalni centar Zagreb, Trg svibanjskig žrtava 1995. 1, 10000 Zagreb</item>
    </derivirana_varijabla>
  </DomainObject.Predmet.StrankaListFormatedWithAdress>
  <DomainObject.Predmet.StrankaListFormatedWithAdressOIB>
    <izvorni_sadrzaj>
      <item>FINA Regionalni centar Zagreb, OIB 85821130368, Trg svibanjskig žrtava 1995. 1, 10000 Zagreb</item>
    </izvorni_sadrzaj>
    <derivirana_varijabla naziv="DomainObject.Predmet.StrankaListFormatedWithAdressOIB_1">
      <item>FINA Regionalni centar Zagreb, OIB 85821130368, Trg svibanjskig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d.o.o. zastupanog po punomoćniku Massimiliano Bizzotto; Luigino Simeoni</item>
    </izvorni_sadrzaj>
    <derivirana_varijabla naziv="DomainObject.Predmet.ProtuStrankaListFormated_1">
      <item>SAVA d.o.o. zastupanog po punomoćniku Massimiliano Bizzotto; Luigino Simeoni</item>
    </derivirana_varijabla>
  </DomainObject.Predmet.ProtuStrankaListFormated>
  <DomainObject.Predmet.ProtuStrankaListFormatedOIB>
    <izvorni_sadrzaj>
      <item>SAVA d.o.o., OIB 98120365544 zastupanog po punomoćniku Massimiliano Bizzotto; Luigino Simeoni</item>
    </izvorni_sadrzaj>
    <derivirana_varijabla naziv="DomainObject.Predmet.ProtuStrankaListFormatedOIB_1">
      <item>SAVA d.o.o., OIB 98120365544 zastupanog po punomoćniku Massimiliano Bizzotto; Luigino Simeoni</item>
    </derivirana_varijabla>
  </DomainObject.Predmet.ProtuStrankaListFormatedOIB>
  <DomainObject.Predmet.ProtuStrankaListFormatedWithAdress>
    <izvorni_sadrzaj>
      <item>SAVA d.o.o., Komarevačka/bb, 44210 Sunja zastupanog po punomoćniku Massimiliano Bizzotto; Luigino Simeoni</item>
    </izvorni_sadrzaj>
    <derivirana_varijabla naziv="DomainObject.Predmet.ProtuStrankaListFormatedWithAdress_1">
      <item>SAVA d.o.o., Komarevačka/bb, 44210 Sunja zastupanog po punomoćniku Massimiliano Bizzotto; Luigino Simeoni</item>
    </derivirana_varijabla>
  </DomainObject.Predmet.ProtuStrankaListFormatedWithAdress>
  <DomainObject.Predmet.ProtuStrankaListFormatedWithAdressOIB>
    <izvorni_sadrzaj>
      <item>SAVA d.o.o., OIB 98120365544, Komarevačka/bb, 44210 Sunja zastupanog po punomoćniku Massimiliano Bizzotto; Luigino Simeoni</item>
    </izvorni_sadrzaj>
    <derivirana_varijabla naziv="DomainObject.Predmet.ProtuStrankaListFormatedWithAdressOIB_1">
      <item>SAVA d.o.o., OIB 98120365544, Komarevačka/bb, 44210 Sunja zastupanog po punomoćniku Massimiliano Bizzotto; Luigino Simeoni</item>
    </derivirana_varijabla>
  </DomainObject.Predmet.ProtuStrankaListFormatedWithAdressOIB>
  <DomainObject.Predmet.ProtuStrankaListNazivFormated>
    <izvorni_sadrzaj>
      <item>SAVA d.o.o.</item>
    </izvorni_sadrzaj>
    <derivirana_varijabla naziv="DomainObject.Predmet.ProtuStrankaListNazivFormated_1">
      <item>SAVA d.o.o.</item>
    </derivirana_varijabla>
  </DomainObject.Predmet.ProtuStrankaListNazivFormated>
  <DomainObject.Predmet.ProtuStrankaListNazivFormatedOIB>
    <izvorni_sadrzaj>
      <item>SAVA d.o.o., OIB 98120365544</item>
    </izvorni_sadrzaj>
    <derivirana_varijabla naziv="DomainObject.Predmet.ProtuStrankaListNazivFormatedOIB_1">
      <item>SAVA d.o.o., OIB 98120365544</item>
    </derivirana_varijabla>
  </DomainObject.Predmet.ProtuStrankaListNazivFormatedOIB>
  <DomainObject.Predmet.OstaliListFormated>
    <izvorni_sadrzaj>
      <item>Massimiliano Bizzotto punomoćnik sudionika u postupku SAVA d.o.o.</item>
      <item>Luigino Simeoni punomoćnik sudionika u postupku SAVA d.o.o.</item>
    </izvorni_sadrzaj>
    <derivirana_varijabla naziv="DomainObject.Predmet.OstaliListFormated_1">
      <item>Massimiliano Bizzotto punomoćnik sudionika u postupku SAVA d.o.o.</item>
      <item>Luigino Simeoni punomoćnik sudionika u postupku SAVA d.o.o.</item>
    </derivirana_varijabla>
  </DomainObject.Predmet.OstaliListFormated>
  <DomainObject.Predmet.OstaliListFormatedOIB>
    <izvorni_sadrzaj>
      <item>Massimiliano Bizzotto, OIB 14276730215 punomoćnik sudionika u postupku SAVA d.o.o.</item>
      <item>Luigino Simeoni, OIB 81176065656 punomoćnik sudionika u postupku SAVA d.o.o.</item>
    </izvorni_sadrzaj>
    <derivirana_varijabla naziv="DomainObject.Predmet.OstaliListFormatedOIB_1">
      <item>Massimiliano Bizzotto, OIB 14276730215 punomoćnik sudionika u postupku SAVA d.o.o.</item>
      <item>Luigino Simeoni, OIB 81176065656 punomoćnik sudionika u postupku SAVA d.o.o.</item>
    </derivirana_varijabla>
  </DomainObject.Predmet.OstaliListFormatedOIB>
  <DomainObject.Predmet.OstaliListFormatedWithAdress>
    <izvorni_sadrzaj>
      <item>Massimiliano Bizzotto, Via Lazio 1, Castelfranco Veneto punomoćnik sudionika u postupku SAVA d.o.o.</item>
      <item>Luigino Simeoni, Via Monte Grappa 28, Treviso, Riese Pio X punomoćnik sudionika u postupku SAVA d.o.o.</item>
    </izvorni_sadrzaj>
    <derivirana_varijabla naziv="DomainObject.Predmet.OstaliListFormatedWithAdress_1">
      <item>Massimiliano Bizzotto, Via Lazio 1, Castelfranco Veneto punomoćnik sudionika u postupku SAVA d.o.o.</item>
      <item>Luigino Simeoni, Via Monte Grappa 28, Treviso, Riese Pio X punomoćnik sudionika u postupku SAVA d.o.o.</item>
    </derivirana_varijabla>
  </DomainObject.Predmet.OstaliListFormatedWithAdress>
  <DomainObject.Predmet.OstaliListFormatedWithAdressOIB>
    <izvorni_sadrzaj>
      <item>Massimiliano Bizzotto, OIB 14276730215, Via Lazio 1, Castelfranco Veneto punomoćnik sudionika u postupku SAVA d.o.o.</item>
      <item>Luigino Simeoni, OIB 81176065656, Via Monte Grappa 28, Treviso, Riese Pio X punomoćnik sudionika u postupku SAVA d.o.o.</item>
    </izvorni_sadrzaj>
    <derivirana_varijabla naziv="DomainObject.Predmet.OstaliListFormatedWithAdressOIB_1">
      <item>Massimiliano Bizzotto, OIB 14276730215, Via Lazio 1, Castelfranco Veneto punomoćnik sudionika u postupku SAVA d.o.o.</item>
      <item>Luigino Simeoni, OIB 81176065656, Via Monte Grappa 28, Treviso, Riese Pio X punomoćnik sudionika u postupku SAVA d.o.o.</item>
    </derivirana_varijabla>
  </DomainObject.Predmet.OstaliListFormatedWithAdressOIB>
  <DomainObject.Predmet.OstaliListNazivFormated>
    <izvorni_sadrzaj>
      <item>Massimiliano Bizzotto</item>
      <item>Luigino Simeoni</item>
    </izvorni_sadrzaj>
    <derivirana_varijabla naziv="DomainObject.Predmet.OstaliListNazivFormated_1">
      <item>Massimiliano Bizzotto</item>
      <item>Luigino Simeoni</item>
    </derivirana_varijabla>
  </DomainObject.Predmet.OstaliListNazivFormated>
  <DomainObject.Predmet.OstaliListNazivFormatedOIB>
    <izvorni_sadrzaj>
      <item>Massimiliano Bizzotto, OIB 14276730215</item>
      <item>Luigino Simeoni, OIB 81176065656</item>
    </izvorni_sadrzaj>
    <derivirana_varijabla naziv="DomainObject.Predmet.OstaliListNazivFormatedOIB_1">
      <item>Massimiliano Bizzotto, OIB 14276730215</item>
      <item>Luigino Simeoni, OIB 81176065656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d.o.o.</izvorni_sadrzaj>
    <derivirana_varijabla naziv="DomainObject.Predmet.ProtustrankaIDrugi_1">SAVA d.o.o.</derivirana_varijabla>
  </DomainObject.Predmet.ProtustrankaIDrugi>
  <DomainObject.Predmet.StrankaIDrugiAdressOIB>
    <izvorni_sadrzaj>FINA Regionalni centar Zagreb, OIB 85821130368, Trg svibanjskig žrtava 1995. 1, 10000 Zagreb</izvorni_sadrzaj>
    <derivirana_varijabla naziv="DomainObject.Predmet.StrankaIDrugiAdressOIB_1">FINA Regionalni centar Zagreb, OIB 85821130368, Trg svibanjskig žrtava 1995. 1, 10000 Zagreb</derivirana_varijabla>
  </DomainObject.Predmet.StrankaIDrugiAdressOIB>
  <DomainObject.Predmet.ProtustrankaIDrugiAdressOIB>
    <izvorni_sadrzaj>SAVA d.o.o., OIB 98120365544, Komarevačka/bb, 44210 Sunja</izvorni_sadrzaj>
    <derivirana_varijabla naziv="DomainObject.Predmet.ProtustrankaIDrugiAdressOIB_1">SAVA d.o.o., OIB 98120365544, Komarevačka/bb,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d.o.o.</item>
      <item>Massimiliano Bizzotto</item>
      <item>Luigino Simeoni</item>
    </izvorni_sadrzaj>
    <derivirana_varijabla naziv="DomainObject.Predmet.SudioniciListNaziv_1">
      <item>FINA Regionalni centar Zagreb</item>
      <item>SAVA d.o.o.</item>
      <item>Massimiliano Bizzotto</item>
      <item>Luigino Simeoni</item>
    </derivirana_varijabla>
  </DomainObject.Predmet.SudioniciListNaziv>
  <DomainObject.Predmet.SudioniciListAdressOIB>
    <izvorni_sadrzaj>
      <item>FINA Regionalni centar Zagreb, OIB 85821130368, Trg svibanjskig žrtava 1995. 1,10000 Zagreb</item>
      <item>SAVA d.o.o., OIB 98120365544, Komarevačka/bb,44210 Sunja</item>
      <item>Massimiliano Bizzotto, OIB 14276730215, Via Lazio 1,Castelfranco Veneto</item>
      <item>Luigino Simeoni, OIB 81176065656, Via Monte Grappa 28,Treviso, Riese Pio X</item>
    </izvorni_sadrzaj>
    <derivirana_varijabla naziv="DomainObject.Predmet.SudioniciListAdressOIB_1">
      <item>FINA Regionalni centar Zagreb, OIB 85821130368, Trg svibanjskig žrtava 1995. 1,10000 Zagreb</item>
      <item>SAVA d.o.o., OIB 98120365544, Komarevačka/bb,44210 Sunja</item>
      <item>Massimiliano Bizzotto, OIB 14276730215, Via Lazio 1,Castelfranco Veneto</item>
      <item>Luigino Simeoni, OIB 81176065656, Via Monte Grappa 28,Treviso, Riese Pio X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98120365544</item>
      <item>, OIB 14276730215</item>
      <item>, OIB 81176065656</item>
    </izvorni_sadrzaj>
    <derivirana_varijabla naziv="DomainObject.Predmet.SudioniciListNazivOIB_1">
      <item>, OIB 85821130368</item>
      <item>, OIB 98120365544</item>
      <item>, OIB 14276730215</item>
      <item>, OIB 81176065656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B66F6-7DEC-4352-BC83-160E7FEDE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1671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2017-10-24T09:13:00Z</dcterms:created>
  <dc:creator>Ksenija Nol</dc:creator>
  <cp:lastModifiedBy>Ksenija Nol</cp:lastModifiedBy>
  <cp:lastPrinted>2017-10-24T12:50:00Z</cp:lastPrinted>
  <dcterms:modified xmlns:xsi="http://www.w3.org/2001/XMLSchema-instance" xsi:type="dcterms:W3CDTF">2017-10-24T12:50:00Z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