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30710A">
                    <w:rPr>
                      <w:sz w:val="22"/>
                      <w:szCs w:val="22"/>
                    </w:rPr>
                    <w:t>S</w:t>
                  </w:r>
                  <w:r w:rsidR="00040057">
                    <w:rPr>
                      <w:sz w:val="22"/>
                      <w:szCs w:val="22"/>
                    </w:rPr>
                    <w:t>t-1219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c87ca0" w14:paraId="cc87ca0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040057">
        <w:t>A. PROJEKT OSIJEK d.o.o. za poslovne usluge, Kopačevo, Lajoša Košuta 9, MBS 030138122, OIB 99733772606</w:t>
      </w:r>
      <w:r>
        <w:t xml:space="preserve">,  temeljem članka 430. Stečajnog zakona (NN 71/15, dalje: SZ), dana </w:t>
      </w:r>
      <w:r w:rsidR="00EC0A93">
        <w:t>2. studenoga</w:t>
      </w:r>
      <w:r w:rsidR="00615369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40057">
        <w:t>A. PROJEKT OSIJEK d.o.o. za poslovne usluge, Kopačevo, Lajoša Košuta 9, MBS 030138122, OIB 99733772606</w:t>
      </w:r>
      <w:r>
        <w:t xml:space="preserve">, na temelju neizvršenih osnova za plaćanje iznosi </w:t>
      </w:r>
      <w:r w:rsidR="00040057">
        <w:t>9.532,54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proofErr w:type="spellStart"/>
      <w:r w:rsidR="00040057">
        <w:t>Ákos</w:t>
      </w:r>
      <w:proofErr w:type="spellEnd"/>
      <w:r w:rsidR="00040057">
        <w:t xml:space="preserve"> </w:t>
      </w:r>
      <w:proofErr w:type="spellStart"/>
      <w:r w:rsidR="00040057">
        <w:t>Kazinczy</w:t>
      </w:r>
      <w:proofErr w:type="spellEnd"/>
      <w:r w:rsidR="00040057">
        <w:t>, OIB 57874445924, Kopačevo, Lajoša Košuta 9</w:t>
      </w:r>
      <w:r>
        <w:t>,</w:t>
      </w:r>
      <w:r w:rsidR="009B098A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40057">
        <w:t>1219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EC0A93">
        <w:t xml:space="preserve">2.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C0A93">
        <w:t>17</w:t>
      </w:r>
      <w:r>
        <w:t>.</w:t>
      </w:r>
      <w:r w:rsidR="00EC0A93">
        <w:t>12</w:t>
      </w:r>
      <w:r>
        <w:t>.2018.</w:t>
      </w:r>
    </w:p>
    <w:p w:rsidRDefault="008A2371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0057"/>
    <w:rsid w:val="000D4EF7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50295C"/>
    <w:rsid w:val="0050355A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A2371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41168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3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3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St-1219/2018</izvorni_sadrzaj>
    <derivirana_varijabla naziv="DomainObject.Predmet.OznakaBroj_1">St-1219/2018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A.PROJEKT OSIJEK d.o.o. za poslovne usluge</izvorni_sadrzaj>
    <derivirana_varijabla naziv="DomainObject.Predmet.ProtustrankaFormated_1">  A.PROJEKT OSIJEK d.o.o. za poslovne usluge</derivirana_varijabla>
  </DomainObject.Predmet.ProtustrankaFormated>
  <DomainObject.Predmet.ProtustrankaFormatedOIB>
    <izvorni_sadrzaj>  A.PROJEKT OSIJEK d.o.o. za poslovne usluge, OIB 99733772606</izvorni_sadrzaj>
    <derivirana_varijabla naziv="DomainObject.Predmet.ProtustrankaFormatedOIB_1">  A.PROJEKT OSIJEK d.o.o. za poslovne usluge, OIB 99733772606</derivirana_varijabla>
  </DomainObject.Predmet.ProtustrankaFormatedOIB>
  <DomainObject.Predmet.ProtustrankaFormatedWithAdress>
    <izvorni_sadrzaj> A.PROJEKT OSIJEK d.o.o. za poslovne usluge, Lajoša Košuta 9, 31327 Kopačevo</izvorni_sadrzaj>
    <derivirana_varijabla naziv="DomainObject.Predmet.ProtustrankaFormatedWithAdress_1"> A.PROJEKT OSIJEK d.o.o. za poslovne usluge, Lajoša Košuta 9, 31327 Kopačevo</derivirana_varijabla>
  </DomainObject.Predmet.ProtustrankaFormatedWithAdress>
  <DomainObject.Predmet.ProtustrankaFormatedWithAdressOIB>
    <izvorni_sadrzaj> A.PROJEKT OSIJEK d.o.o. za poslovne usluge, OIB 99733772606, Lajoša Košuta 9, 31327 Kopačevo</izvorni_sadrzaj>
    <derivirana_varijabla naziv="DomainObject.Predmet.ProtustrankaFormatedWithAdressOIB_1"> A.PROJEKT OSIJEK d.o.o. za poslovne usluge, OIB 99733772606, Lajoša Košuta 9, 31327 Kopačevo</derivirana_varijabla>
  </DomainObject.Predmet.ProtustrankaFormatedWithAdressOIB>
  <DomainObject.Predmet.ProtustrankaWithAdress>
    <izvorni_sadrzaj>A.PROJEKT OSIJEK d.o.o. za poslovne usluge Lajoša Košuta 9, 31327 Kopačevo</izvorni_sadrzaj>
    <derivirana_varijabla naziv="DomainObject.Predmet.ProtustrankaWithAdress_1">A.PROJEKT OSIJEK d.o.o. za poslovne usluge Lajoša Košuta 9, 31327 Kopačevo</derivirana_varijabla>
  </DomainObject.Predmet.ProtustrankaWithAdress>
  <DomainObject.Predmet.ProtustrankaWithAdressOIB>
    <izvorni_sadrzaj>A.PROJEKT OSIJEK d.o.o. za poslovne usluge, OIB 99733772606, Lajoša Košuta 9, 31327 Kopačevo</izvorni_sadrzaj>
    <derivirana_varijabla naziv="DomainObject.Predmet.ProtustrankaWithAdressOIB_1">A.PROJEKT OSIJEK d.o.o. za poslovne usluge, OIB 99733772606, Lajoša Košuta 9, 31327 Kopačevo</derivirana_varijabla>
  </DomainObject.Predmet.ProtustrankaWithAdressOIB>
  <DomainObject.Predmet.ProtustrankaNazivFormated>
    <izvorni_sadrzaj>A.PROJEKT OSIJEK d.o.o. za poslovne usluge</izvorni_sadrzaj>
    <derivirana_varijabla naziv="DomainObject.Predmet.ProtustrankaNazivFormated_1">A.PROJEKT OSIJEK d.o.o. za poslovne usluge</derivirana_varijabla>
  </DomainObject.Predmet.ProtustrankaNazivFormated>
  <DomainObject.Predmet.ProtustrankaNazivFormatedOIB>
    <izvorni_sadrzaj>A.PROJEKT OSIJEK d.o.o. za poslovne usluge, OIB 99733772606</izvorni_sadrzaj>
    <derivirana_varijabla naziv="DomainObject.Predmet.ProtustrankaNazivFormatedOIB_1">A.PROJEKT OSIJEK d.o.o. za poslovne usluge, OIB 99733772606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A.PROJEKT OSIJEK d.o.o. za poslovne usluge</item>
    </izvorni_sadrzaj>
    <derivirana_varijabla naziv="DomainObject.Predmet.ProtuStrankaListFormated_1">
      <item>A.PROJEKT OSIJEK d.o.o. za poslovne usluge</item>
    </derivirana_varijabla>
  </DomainObject.Predmet.ProtuStrankaListFormated>
  <DomainObject.Predmet.ProtuStrankaListFormatedOIB>
    <izvorni_sadrzaj>
      <item>A.PROJEKT OSIJEK d.o.o. za poslovne usluge, OIB 99733772606</item>
    </izvorni_sadrzaj>
    <derivirana_varijabla naziv="DomainObject.Predmet.ProtuStrankaListFormatedOIB_1">
      <item>A.PROJEKT OSIJEK d.o.o. za poslovne usluge, OIB 99733772606</item>
    </derivirana_varijabla>
  </DomainObject.Predmet.ProtuStrankaListFormatedOIB>
  <DomainObject.Predmet.ProtuStrankaListFormatedWithAdress>
    <izvorni_sadrzaj>
      <item>A.PROJEKT OSIJEK d.o.o. za poslovne usluge, Lajoša Košuta 9, 31327 Kopačevo</item>
    </izvorni_sadrzaj>
    <derivirana_varijabla naziv="DomainObject.Predmet.ProtuStrankaListFormatedWithAdress_1">
      <item>A.PROJEKT OSIJEK d.o.o. za poslovne usluge, Lajoša Košuta 9, 31327 Kopačevo</item>
    </derivirana_varijabla>
  </DomainObject.Predmet.ProtuStrankaListFormatedWithAdress>
  <DomainObject.Predmet.ProtuStrankaListFormatedWithAdressOIB>
    <izvorni_sadrzaj>
      <item>A.PROJEKT OSIJEK d.o.o. za poslovne usluge, OIB 99733772606, Lajoša Košuta 9, 31327 Kopačevo</item>
    </izvorni_sadrzaj>
    <derivirana_varijabla naziv="DomainObject.Predmet.ProtuStrankaListFormatedWithAdressOIB_1">
      <item>A.PROJEKT OSIJEK d.o.o. za poslovne usluge, OIB 99733772606, Lajoša Košuta 9, 31327 Kopačevo</item>
    </derivirana_varijabla>
  </DomainObject.Predmet.ProtuStrankaListFormatedWithAdressOIB>
  <DomainObject.Predmet.ProtuStrankaListNazivFormated>
    <izvorni_sadrzaj>
      <item>A.PROJEKT OSIJEK d.o.o. za poslovne usluge</item>
    </izvorni_sadrzaj>
    <derivirana_varijabla naziv="DomainObject.Predmet.ProtuStrankaListNazivFormated_1">
      <item>A.PROJEKT OSIJEK d.o.o. za poslovne usluge</item>
    </derivirana_varijabla>
  </DomainObject.Predmet.ProtuStrankaListNazivFormated>
  <DomainObject.Predmet.ProtuStrankaListNazivFormatedOIB>
    <izvorni_sadrzaj>
      <item>A.PROJEKT OSIJEK d.o.o. za poslovne usluge, OIB 99733772606</item>
    </izvorni_sadrzaj>
    <derivirana_varijabla naziv="DomainObject.Predmet.ProtuStrankaListNazivFormatedOIB_1">
      <item>A.PROJEKT OSIJEK d.o.o. za poslovne usluge, OIB 99733772606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A.PROJEKT OSIJEK d.o.o. za poslovne usluge</izvorni_sadrzaj>
    <derivirana_varijabla naziv="DomainObject.Predmet.ProtustrankaIDrugi_1">A.PROJEKT OSIJEK d.o.o. za poslovne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A.PROJEKT OSIJEK d.o.o. za poslovne usluge, OIB 99733772606, Lajoša Košuta 9, 31327 Kopačevo</izvorni_sadrzaj>
    <derivirana_varijabla naziv="DomainObject.Predmet.ProtustrankaIDrugiAdressOIB_1">A.PROJEKT OSIJEK d.o.o. za poslovne usluge, OIB 99733772606, Lajoša Košuta 9,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A.PROJEKT OSIJEK d.o.o. za poslovne usluge</item>
    </izvorni_sadrzaj>
    <derivirana_varijabla naziv="DomainObject.Predmet.SudioniciListNaziv_1">
      <item>FINA RC OSIJEK</item>
      <item>A.PROJEKT OSIJEK d.o.o. za poslovne usluge</item>
    </derivirana_varijabla>
  </DomainObject.Predmet.SudioniciListNaziv>
  <DomainObject.Predmet.SudioniciListAdressOIB>
    <izvorni_sadrzaj>
      <item>FINA RC OSIJEK, OIB 85821130368</item>
      <item>A.PROJEKT OSIJEK d.o.o. za poslovne usluge, OIB 99733772606, Lajoša Košuta 9,31327 Kopačevo</item>
    </izvorni_sadrzaj>
    <derivirana_varijabla naziv="DomainObject.Predmet.SudioniciListAdressOIB_1">
      <item>FINA RC OSIJEK, OIB 85821130368</item>
      <item>A.PROJEKT OSIJEK d.o.o. za poslovne usluge, OIB 99733772606, Lajoša Košuta 9,31327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99733772606</item>
    </izvorni_sadrzaj>
    <derivirana_varijabla naziv="DomainObject.Predmet.SudioniciListNazivOIB_1">
      <item>, OIB 85821130368</item>
      <item>, OIB 99733772606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2128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2018-11-02T08:00:00Z</dcterms:created>
  <dc:creator>Snježana Andrijanić</dc:creator>
  <cp:lastModifiedBy>Gordana Harc</cp:lastModifiedBy>
  <cp:lastPrinted>2018-11-02T08:00:00Z</cp:lastPrinted>
  <dcterms:modified xmlns:xsi="http://www.w3.org/2001/XMLSchema-instance" xsi:type="dcterms:W3CDTF">2018-11-02T08:02:00Z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- 1219-18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