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c89f" w14:paraId="306c89f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220FF">
        <w:t>844</w:t>
      </w:r>
      <w:r w:rsidR="00946625">
        <w:t>/16-</w:t>
      </w:r>
      <w:r w:rsidR="000220FF">
        <w:t>8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220FF">
        <w:t>RIMALE j.d.o.o, Benkovac, Ivana Meštrovića 8, OIB: 65893793311</w:t>
      </w:r>
      <w:r w:rsidRPr="00EF7C9A">
        <w:t xml:space="preserve">, dana </w:t>
      </w:r>
      <w:r w:rsidR="003C624E">
        <w:t>29</w:t>
      </w:r>
      <w:r w:rsidR="00EB7836">
        <w:t>. lipnja</w:t>
      </w:r>
      <w:r w:rsidR="00154DF7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220FF" w:rsidP="000220FF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B67F2">
        <w:t>Antun Kovačević iz Zadra, P.D.G. Krambergera 13, (OIB 77489220307</w:t>
      </w:r>
      <w:r>
        <w:t xml:space="preserve">, osobna </w:t>
      </w:r>
      <w:r w:rsidRPr="001B67F2">
        <w:t>iskaznica broj 102793732, izdana od PU Zadarska, datum rođenja 12.07.1944</w:t>
      </w:r>
      <w:r>
        <w:t>.)</w:t>
      </w:r>
      <w:r w:rsidR="008F6C7D" w:rsidRPr="005675A5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RIMALE j.d.o.o, Benkovac, Ivana Meštrovića 8, OIB: 65893793311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0220FF">
        <w:t>RIMALE j.d.o.o, Benkovac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BC26D1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BC26D1">
        <w:t xml:space="preserve"> </w:t>
      </w:r>
      <w:r w:rsidR="00F27195">
        <w:t>nije pristupio</w:t>
      </w:r>
      <w:r w:rsidR="00BC26D1">
        <w:t xml:space="preserve"> zastupni</w:t>
      </w:r>
      <w:r w:rsidR="00F27195">
        <w:t xml:space="preserve">k po zakonu stečajnog dužnika. </w:t>
      </w:r>
      <w:r w:rsidR="00BC26D1">
        <w:t>S</w:t>
      </w:r>
      <w:r w:rsidR="0038536A" w:rsidRPr="00EF7C9A">
        <w:t xml:space="preserve">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3C624E">
        <w:t>29</w:t>
      </w:r>
      <w:r w:rsidR="00EB7836">
        <w:t>. lipnja</w:t>
      </w:r>
      <w:r w:rsidR="00170940">
        <w:t xml:space="preserve"> 2016.</w:t>
      </w:r>
      <w:r w:rsidR="00991E99">
        <w:t xml:space="preserve"> </w:t>
      </w:r>
    </w:p>
    <w:p w:rsidRDefault="008F03DE" w:rsidP="008F03DE" w:rsidR="008F03DE" w:rsidRPr="00EF7C9A">
      <w:pPr>
        <w:jc w:val="center"/>
      </w:pPr>
    </w:p>
    <w:p w:rsidRDefault="0006623B" w:rsidP="005D284B" w:rsidR="0006623B">
      <w:pPr>
        <w:jc w:val="right"/>
      </w:pPr>
      <w:r>
        <w:t>Sudac</w:t>
      </w:r>
    </w:p>
    <w:p w:rsidRDefault="0006623B" w:rsidP="005D284B" w:rsidR="0006623B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Ardena Bajlo</w:t>
      </w:r>
    </w:p>
    <w:p w:rsidRDefault="00717AA5" w:rsidP="00717AA5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5A3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220FF">
          <w:t>844</w:t>
        </w:r>
        <w:r w:rsidR="00D26084">
          <w:t>/16-</w:t>
        </w:r>
        <w:r w:rsidR="000220FF">
          <w:t>8</w:t>
        </w:r>
      </w:p>
      <w:p w:rsidRDefault="00E12FEA" w:rsidP="009C0FF2" w:rsidR="00E12FEA" w:rsidRPr="00EF7C9A">
        <w:pPr>
          <w:jc w:val="right"/>
        </w:pPr>
      </w:p>
      <w:p w:rsidRDefault="00D65A3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7002A2"/>
    <w:rsid w:val="007042E6"/>
    <w:rsid w:val="00710885"/>
    <w:rsid w:val="00717AA5"/>
    <w:rsid w:val="0073027C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F62F2"/>
    <w:rsid w:val="00A520DC"/>
    <w:rsid w:val="00A5292A"/>
    <w:rsid w:val="00AA6990"/>
    <w:rsid w:val="00AB08B3"/>
    <w:rsid w:val="00B310F0"/>
    <w:rsid w:val="00BA7CDC"/>
    <w:rsid w:val="00BB4F73"/>
    <w:rsid w:val="00BC26D1"/>
    <w:rsid w:val="00BE6E59"/>
    <w:rsid w:val="00C02FA1"/>
    <w:rsid w:val="00C14EBF"/>
    <w:rsid w:val="00C34253"/>
    <w:rsid w:val="00C85781"/>
    <w:rsid w:val="00C9120F"/>
    <w:rsid w:val="00D12CD2"/>
    <w:rsid w:val="00D26084"/>
    <w:rsid w:val="00D65A3F"/>
    <w:rsid w:val="00DF0026"/>
    <w:rsid w:val="00E05B11"/>
    <w:rsid w:val="00E12FEA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A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65A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65A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65A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65A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65A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65A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65A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65A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65A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844</izvorni_sadrzaj>
    <derivirana_varijabla naziv="DomainObject.Predmet.Broj_1">844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St-844/2016</izvorni_sadrzaj>
    <derivirana_varijabla naziv="DomainObject.Predmet.OznakaBroj_1">St-844/2016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RIMALE jednostavno društvo s ograničenom odgovornošću za usluge</izvorni_sadrzaj>
    <derivirana_varijabla naziv="DomainObject.Predmet.ProtustrankaFormated_1">  RIMALE jednostavno društvo s ograničenom odgovornošću za usluge</derivirana_varijabla>
  </DomainObject.Predmet.ProtustrankaFormated>
  <DomainObject.Predmet.ProtustrankaFormatedOIB>
    <izvorni_sadrzaj>  RIMALE jednostavno društvo s ograničenom odgovornošću za usluge, OIB 65893793311</izvorni_sadrzaj>
    <derivirana_varijabla naziv="DomainObject.Predmet.ProtustrankaFormatedOIB_1">  RIMALE jednostavno društvo s ograničenom odgovornošću za usluge, OIB 65893793311</derivirana_varijabla>
  </DomainObject.Predmet.ProtustrankaFormatedOIB>
  <DomainObject.Predmet.ProtustrankaFormatedWithAdress>
    <izvorni_sadrzaj> RIMALE jednostavno društvo s ograničenom odgovornošću za usluge, Ivana Meštrovića 8, 23420 Benkovac</izvorni_sadrzaj>
    <derivirana_varijabla naziv="DomainObject.Predmet.ProtustrankaFormatedWithAdress_1"> RIMALE jednostavno društvo s ograničenom odgovornošću za usluge, Ivana Meštrovića 8, 23420 Benkovac</derivirana_varijabla>
  </DomainObject.Predmet.ProtustrankaFormatedWithAdress>
  <DomainObject.Predmet.ProtustrankaFormatedWithAdressOIB>
    <izvorni_sadrzaj> RIMALE jednostavno društvo s ograničenom odgovornošću za usluge, OIB 65893793311, Ivana Meštrovića 8, 23420 Benkovac</izvorni_sadrzaj>
    <derivirana_varijabla naziv="DomainObject.Predmet.ProtustrankaFormatedWithAdressOIB_1"> RIMALE jednostavno društvo s ograničenom odgovornošću za usluge, OIB 65893793311, Ivana Meštrovića 8, 23420 Benkovac</derivirana_varijabla>
  </DomainObject.Predmet.ProtustrankaFormatedWithAdressOIB>
  <DomainObject.Predmet.ProtustrankaWithAdress>
    <izvorni_sadrzaj>RIMALE jednostavno društvo s ograničenom odgovornošću za usluge Ivana Meštrovića 8, 23420 Benkovac</izvorni_sadrzaj>
    <derivirana_varijabla naziv="DomainObject.Predmet.ProtustrankaWithAdress_1">RIMALE jednostavno društvo s ograničenom odgovornošću za usluge Ivana Meštrovića 8, 23420 Benkovac</derivirana_varijabla>
  </DomainObject.Predmet.ProtustrankaWithAdress>
  <DomainObject.Predmet.ProtustrankaWithAdressOIB>
    <izvorni_sadrzaj>RIMALE jednostavno društvo s ograničenom odgovornošću za usluge, OIB 65893793311, Ivana Meštrovića 8, 23420 Benkovac</izvorni_sadrzaj>
    <derivirana_varijabla naziv="DomainObject.Predmet.ProtustrankaWithAdressOIB_1">RIMALE jednostavno društvo s ograničenom odgovornošću za usluge, OIB 65893793311, Ivana Meštrovića 8, 23420 Benkovac</derivirana_varijabla>
  </DomainObject.Predmet.ProtustrankaWithAdressOIB>
  <DomainObject.Predmet.ProtustrankaNazivFormated>
    <izvorni_sadrzaj>RIMALE jednostavno društvo s ograničenom odgovornošću za usluge</izvorni_sadrzaj>
    <derivirana_varijabla naziv="DomainObject.Predmet.ProtustrankaNazivFormated_1">RIMALE jednostavno društvo s ograničenom odgovornošću za usluge</derivirana_varijabla>
  </DomainObject.Predmet.ProtustrankaNazivFormated>
  <DomainObject.Predmet.ProtustrankaNazivFormatedOIB>
    <izvorni_sadrzaj>RIMALE jednostavno društvo s ograničenom odgovornošću za usluge, OIB 65893793311</izvorni_sadrzaj>
    <derivirana_varijabla naziv="DomainObject.Predmet.ProtustrankaNazivFormatedOIB_1">RIMALE jednostavno društvo s ograničenom odgovornošću za usluge, OIB 65893793311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43820.08</izvorni_sadrzaj>
    <derivirana_varijabla naziv="DomainObject.Predmet.TrenutnaVrijednost_1">43820.08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RIMALE jednostavno društvo s ograničenom odgovornošću za usluge</item>
    </izvorni_sadrzaj>
    <derivirana_varijabla naziv="DomainObject.Predmet.ProtuStrankaListFormated_1">
      <item>RIMALE jednostavno društvo s ograničenom odgovornošću za usluge</item>
    </derivirana_varijabla>
  </DomainObject.Predmet.ProtuStrankaListFormated>
  <DomainObject.Predmet.ProtuStrankaListFormatedOIB>
    <izvorni_sadrzaj>
      <item>RIMALE jednostavno društvo s ograničenom odgovornošću za usluge, OIB 65893793311</item>
    </izvorni_sadrzaj>
    <derivirana_varijabla naziv="DomainObject.Predmet.ProtuStrankaListFormatedOIB_1">
      <item>RIMALE jednostavno društvo s ograničenom odgovornošću za usluge, OIB 65893793311</item>
    </derivirana_varijabla>
  </DomainObject.Predmet.ProtuStrankaListFormatedOIB>
  <DomainObject.Predmet.ProtuStrankaListFormatedWithAdress>
    <izvorni_sadrzaj>
      <item>RIMALE jednostavno društvo s ograničenom odgovornošću za usluge, Ivana Meštrovića 8, 23420 Benkovac</item>
    </izvorni_sadrzaj>
    <derivirana_varijabla naziv="DomainObject.Predmet.ProtuStrankaListFormatedWithAdress_1">
      <item>RIMALE jednostavno društvo s ograničenom odgovornošću za usluge, Ivana Meštrovića 8, 23420 Benkovac</item>
    </derivirana_varijabla>
  </DomainObject.Predmet.ProtuStrankaListFormatedWithAdress>
  <DomainObject.Predmet.ProtuStrankaListFormatedWithAdressOIB>
    <izvorni_sadrzaj>
      <item>RIMALE jednostavno društvo s ograničenom odgovornošću za usluge, OIB 65893793311, Ivana Meštrovića 8, 23420 Benkovac</item>
    </izvorni_sadrzaj>
    <derivirana_varijabla naziv="DomainObject.Predmet.ProtuStrankaListFormatedWithAdressOIB_1">
      <item>RIMALE jednostavno društvo s ograničenom odgovornošću za usluge, OIB 65893793311, Ivana Meštrovića 8, 23420 Benkovac</item>
    </derivirana_varijabla>
  </DomainObject.Predmet.ProtuStrankaListFormatedWithAdressOIB>
  <DomainObject.Predmet.ProtuStrankaListNazivFormated>
    <izvorni_sadrzaj>
      <item>RIMALE jednostavno društvo s ograničenom odgovornošću za usluge</item>
    </izvorni_sadrzaj>
    <derivirana_varijabla naziv="DomainObject.Predmet.ProtuStrankaListNazivFormated_1">
      <item>RIMALE jednostavno društvo s ograničenom odgovornošću za usluge</item>
    </derivirana_varijabla>
  </DomainObject.Predmet.ProtuStrankaListNazivFormated>
  <DomainObject.Predmet.ProtuStrankaListNazivFormatedOIB>
    <izvorni_sadrzaj>
      <item>RIMALE jednostavno društvo s ograničenom odgovornošću za usluge, OIB 65893793311</item>
    </izvorni_sadrzaj>
    <derivirana_varijabla naziv="DomainObject.Predmet.ProtuStrankaListNazivFormatedOIB_1">
      <item>RIMALE jednostavno društvo s ograničenom odgovornošću za usluge, OIB 65893793311</item>
    </derivirana_varijabla>
  </DomainObject.Predmet.ProtuStrankaListNazivFormatedOIB>
  <DomainObject.Predmet.OstaliListFormated>
    <izvorni_sadrzaj>
      <item>Ljuljeta Đeveljekaj</item>
    </izvorni_sadrzaj>
    <derivirana_varijabla naziv="DomainObject.Predmet.OstaliListFormated_1">
      <item>Ljuljeta Đeveljekaj</item>
    </derivirana_varijabla>
  </DomainObject.Predmet.OstaliListFormated>
  <DomainObject.Predmet.OstaliListFormatedOIB>
    <izvorni_sadrzaj>
      <item>Ljuljeta Đeveljekaj, OIB 48251066992</item>
    </izvorni_sadrzaj>
    <derivirana_varijabla naziv="DomainObject.Predmet.OstaliListFormatedOIB_1">
      <item>Ljuljeta Đeveljekaj, OIB 48251066992</item>
    </derivirana_varijabla>
  </DomainObject.Predmet.OstaliListFormatedOIB>
  <DomainObject.Predmet.OstaliListFormatedWithAdress>
    <izvorni_sadrzaj>
      <item>Ljuljeta Đeveljekaj, Ul. Ivana Meštrovića 8, 23420 Benkovac</item>
    </izvorni_sadrzaj>
    <derivirana_varijabla naziv="DomainObject.Predmet.OstaliListFormatedWithAdress_1">
      <item>Ljuljeta Đeveljekaj, Ul. Ivana Meštrovića 8, 23420 Benkovac</item>
    </derivirana_varijabla>
  </DomainObject.Predmet.OstaliListFormatedWithAdress>
  <DomainObject.Predmet.OstaliListFormatedWithAdressOIB>
    <izvorni_sadrzaj>
      <item>Ljuljeta Đeveljekaj, OIB 48251066992, Ul. Ivana Meštrovića 8, 23420 Benkovac</item>
    </izvorni_sadrzaj>
    <derivirana_varijabla naziv="DomainObject.Predmet.OstaliListFormatedWithAdressOIB_1">
      <item>Ljuljeta Đeveljekaj, OIB 48251066992, Ul. Ivana Meštrovića 8, 23420 Benkovac</item>
    </derivirana_varijabla>
  </DomainObject.Predmet.OstaliListFormatedWithAdressOIB>
  <DomainObject.Predmet.OstaliListNazivFormated>
    <izvorni_sadrzaj>
      <item>Ljuljeta Đeveljekaj</item>
    </izvorni_sadrzaj>
    <derivirana_varijabla naziv="DomainObject.Predmet.OstaliListNazivFormated_1">
      <item>Ljuljeta Đeveljekaj</item>
    </derivirana_varijabla>
  </DomainObject.Predmet.OstaliListNazivFormated>
  <DomainObject.Predmet.OstaliListNazivFormatedOIB>
    <izvorni_sadrzaj>
      <item>Ljuljeta Đeveljekaj, OIB 48251066992</item>
    </izvorni_sadrzaj>
    <derivirana_varijabla naziv="DomainObject.Predmet.OstaliListNazivFormatedOIB_1">
      <item>Ljuljeta Đeveljekaj, OIB 48251066992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RIMALE jednostavno društvo s ograničenom odgovornošću za usluge</izvorni_sadrzaj>
    <derivirana_varijabla naziv="DomainObject.Predmet.ProtustrankaIDrugi_1">RIMALE jednostavno društvo s ograničenom odgovornošću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RIMALE jednostavno društvo s ograničenom odgovornošću za usluge, OIB 65893793311, Ivana Meštrovića 8, 23420 Benkovac</izvorni_sadrzaj>
    <derivirana_varijabla naziv="DomainObject.Predmet.ProtustrankaIDrugiAdressOIB_1">RIMALE jednostavno društvo s ograničenom odgovornošću za usluge, OIB 65893793311, Ivana Meštrovića 8,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RIMALE jednostavno društvo s ograničenom odgovornošću za usluge</item>
      <item>Ljuljeta Đeveljekaj</item>
    </izvorni_sadrzaj>
    <derivirana_varijabla naziv="DomainObject.Predmet.SudioniciListNaziv_1">
      <item>Financijska agencija</item>
      <item>RIMALE jednostavno društvo s ograničenom odgovornošću za usluge</item>
      <item>Ljuljeta Đeveljekaj</item>
    </derivirana_varijabla>
  </DomainObject.Predmet.SudioniciListNaziv>
  <DomainObject.Predmet.SudioniciListAdressOIB>
    <izvorni_sadrzaj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</izvorni_sadrzaj>
    <derivirana_varijabla naziv="DomainObject.Predmet.SudioniciListAdressOIB_1">
      <item>Financijska agencija, OIB 85821130368, Ivana Danila 4,23000 Zadar</item>
      <item>RIMALE jednostavno društvo s ograničenom odgovornošću za usluge, OIB 65893793311, Ivana Meštrovića 8,23420 Benkovac</item>
      <item>Ljuljeta Đeveljekaj, OIB 48251066992, Ul. Ivana Meštrovića 8,23420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65893793311</item>
      <item>, OIB 48251066992</item>
    </izvorni_sadrzaj>
    <derivirana_varijabla naziv="DomainObject.Predmet.SudioniciListNazivOIB_1">
      <item>, OIB 85821130368</item>
      <item>, OIB 65893793311</item>
      <item>, OIB 48251066992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Antun Kovačević, OIB 77489220307, P.D.G. Krambergera 13, 23000 Zadar</item>
    </izvorni_sadrzaj>
    <derivirana_varijabla naziv="DomainObject.Predmet.StecajniUpraviteljiListAddressOIB_1">
      <item>Antun Kovačević, OIB 77489220307, P.D.G. Krambergera 13, 23000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334</properties:Words>
  <properties:Characters>1768</properties:Characters>
  <properties:Lines>64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2016-06-29T07:19:00Z</dcterms:created>
  <dc:creator>Ardena Bajlo</dc:creator>
  <cp:lastModifiedBy>wsadmin</cp:lastModifiedBy>
  <cp:lastPrinted>2016-06-29T07:17:00Z</cp:lastPrinted>
  <dcterms:modified xmlns:xsi="http://www.w3.org/2001/XMLSchema-instance" xsi:type="dcterms:W3CDTF">2016-07-01T07:15:00Z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