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899c" w14:paraId="a1e899c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5A4BCC" w:rsidP="005A4BCC" w:rsidR="007F7223" w:rsidRPr="00E778E8">
      <w:pPr>
        <w:tabs>
          <w:tab w:pos="4536" w:val="center"/>
          <w:tab w:pos="6071" w:val="left"/>
        </w:tabs>
        <w:rPr>
          <w:b/>
          <w:bCs/>
        </w:rPr>
      </w:pPr>
      <w:r>
        <w:rPr>
          <w:b/>
          <w:bCs/>
        </w:rPr>
        <w:tab/>
      </w:r>
      <w:r w:rsidR="007F7223" w:rsidRPr="00E778E8">
        <w:rPr>
          <w:b/>
          <w:bCs/>
        </w:rPr>
        <w:t>R J E Š E N J E</w:t>
      </w:r>
      <w:r>
        <w:rPr>
          <w:b/>
          <w:bCs/>
        </w:rPr>
        <w:tab/>
      </w:r>
    </w:p>
    <w:p w:rsidRDefault="007F7223" w:rsidP="007F7223" w:rsidR="007F7223"/>
    <w:p w:rsidRDefault="007F7223" w:rsidP="00E778E8" w:rsidR="007F7223">
      <w:pPr>
        <w:jc w:val="both"/>
      </w:pPr>
      <w:r>
        <w:tab/>
        <w:t>Trgo</w:t>
      </w:r>
      <w:r w:rsidR="00F319FA">
        <w:t xml:space="preserve">vački sud u Zadru, po </w:t>
      </w:r>
      <w:r>
        <w:t xml:space="preserve">sutkinji </w:t>
      </w:r>
      <w:r w:rsidR="00E778E8">
        <w:t xml:space="preserve">Ani Markač, </w:t>
      </w:r>
      <w:r>
        <w:t>povodom prijedloga dužnika</w:t>
      </w:r>
      <w:r w:rsidR="00911240">
        <w:t xml:space="preserve"> ANTENA ZADAR j.d.o.o. Zadar, Antuna Dobronića 2/4 zastupan po direktoru Franku Paviću,</w:t>
      </w:r>
      <w:r w:rsidR="00F319FA">
        <w:t xml:space="preserve"> </w:t>
      </w:r>
      <w:r>
        <w:t xml:space="preserve">za </w:t>
      </w:r>
      <w:r w:rsidR="00E778E8">
        <w:t>sklapanje predstečajne nagodbe</w:t>
      </w:r>
      <w:r w:rsidR="00056490">
        <w:t>,</w:t>
      </w:r>
      <w:r w:rsidR="00E778E8">
        <w:t xml:space="preserve"> </w:t>
      </w:r>
      <w:r w:rsidR="006F76F2">
        <w:t xml:space="preserve">dana </w:t>
      </w:r>
      <w:r w:rsidR="00F319FA">
        <w:t xml:space="preserve">22. rujna </w:t>
      </w:r>
      <w:r>
        <w:t>201</w:t>
      </w:r>
      <w:r w:rsidR="007C3F73">
        <w:t>6</w:t>
      </w:r>
      <w:r>
        <w:t xml:space="preserve">. 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911240" w:rsidR="007F7223" w:rsidRPr="00911240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911240" w:rsidRPr="00911240">
        <w:t xml:space="preserve"> </w:t>
      </w:r>
      <w:r w:rsidR="00911240">
        <w:t>ANTENA ZADAR j.d.o.o. Zadar, Antuna Dobronića 2/4</w:t>
      </w:r>
      <w:r w:rsidR="006B0090">
        <w:t>,</w:t>
      </w:r>
      <w:r w:rsidR="00911240">
        <w:t xml:space="preserve"> </w:t>
      </w:r>
      <w:r w:rsidR="00911240" w:rsidRPr="006B0090">
        <w:rPr>
          <w:b/>
          <w:u w:val="single"/>
        </w:rPr>
        <w:t xml:space="preserve">za dan </w:t>
      </w:r>
      <w:r w:rsidR="00F319FA" w:rsidRPr="006B0090">
        <w:rPr>
          <w:b/>
          <w:u w:val="single"/>
        </w:rPr>
        <w:t>12.</w:t>
      </w:r>
      <w:r w:rsidR="00F319FA" w:rsidRPr="00911240">
        <w:rPr>
          <w:b/>
          <w:u w:val="single"/>
        </w:rPr>
        <w:t xml:space="preserve"> listopada</w:t>
      </w:r>
      <w:r w:rsidR="00F319FA">
        <w:rPr>
          <w:b/>
          <w:u w:val="single"/>
        </w:rPr>
        <w:t xml:space="preserve"> </w:t>
      </w:r>
      <w:r w:rsidR="006F76F2">
        <w:rPr>
          <w:b/>
          <w:u w:val="single"/>
        </w:rPr>
        <w:t>201</w:t>
      </w:r>
      <w:r w:rsidR="007C3F73">
        <w:rPr>
          <w:b/>
          <w:u w:val="single"/>
        </w:rPr>
        <w:t>6</w:t>
      </w:r>
      <w:r w:rsidR="006F76F2">
        <w:rPr>
          <w:b/>
          <w:u w:val="single"/>
        </w:rPr>
        <w:t>.</w:t>
      </w:r>
      <w:r w:rsidR="007F7223" w:rsidRPr="00E778E8">
        <w:rPr>
          <w:b/>
          <w:u w:val="single"/>
        </w:rPr>
        <w:t xml:space="preserve"> u </w:t>
      </w:r>
      <w:r w:rsidR="00911240">
        <w:rPr>
          <w:b/>
          <w:u w:val="single"/>
        </w:rPr>
        <w:t>10,0</w:t>
      </w:r>
      <w:r w:rsidR="00F319FA">
        <w:rPr>
          <w:b/>
          <w:u w:val="single"/>
        </w:rPr>
        <w:t>0</w:t>
      </w:r>
      <w:r w:rsidR="007F7223" w:rsidRPr="00E778E8">
        <w:rPr>
          <w:b/>
          <w:u w:val="single"/>
        </w:rPr>
        <w:t xml:space="preserve"> sati u prostorijama Trgovačkog suda u Zadru,</w:t>
      </w:r>
      <w:r w:rsidR="00D270F9" w:rsidRPr="00E778E8">
        <w:rPr>
          <w:b/>
          <w:u w:val="single"/>
        </w:rPr>
        <w:t xml:space="preserve"> </w:t>
      </w:r>
      <w:r w:rsidR="007C3F73">
        <w:rPr>
          <w:b/>
          <w:u w:val="single"/>
        </w:rPr>
        <w:t>Dr. Franje Tuđmana 35</w:t>
      </w:r>
      <w:r w:rsidR="007F7223" w:rsidRPr="00E778E8">
        <w:rPr>
          <w:b/>
          <w:u w:val="single"/>
        </w:rPr>
        <w:t xml:space="preserve">, soba broj </w:t>
      </w:r>
      <w:r w:rsidR="007C3F73">
        <w:rPr>
          <w:b/>
          <w:u w:val="single"/>
        </w:rPr>
        <w:t>14/I</w:t>
      </w:r>
      <w:r w:rsidR="007F7223" w:rsidRPr="00E778E8">
        <w:rPr>
          <w:b/>
          <w:u w:val="single"/>
        </w:rPr>
        <w:t>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</w:t>
      </w:r>
      <w:r w:rsidR="00B62227">
        <w:t>biti objavljen isticanjem na e-O</w:t>
      </w:r>
      <w:r>
        <w:t xml:space="preserve">glasnoj ploči ovog suda i objavom na web-stranici Financijske agencije, Regionalni centar Split,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F319FA">
        <w:t xml:space="preserve">22. rujna </w:t>
      </w:r>
      <w:r>
        <w:t>201</w:t>
      </w:r>
      <w:r w:rsidR="007C3F73">
        <w:t>6</w:t>
      </w:r>
      <w:r>
        <w:t>.</w:t>
      </w:r>
    </w:p>
    <w:p w:rsidRDefault="006B0090" w:rsidP="006B0090" w:rsidR="006B0090">
      <w:pPr>
        <w:tabs>
          <w:tab w:pos="9072" w:val="right"/>
        </w:tabs>
      </w:pPr>
    </w:p>
    <w:p w:rsidRDefault="006B0090" w:rsidP="006B0090" w:rsidR="00140FE0">
      <w:pPr>
        <w:tabs>
          <w:tab w:pos="9072" w:val="right"/>
        </w:tabs>
      </w:pPr>
      <w:r>
        <w:t xml:space="preserve">Za točnost otpravka – ovlaštena službenica                                                       </w:t>
      </w:r>
      <w:r w:rsidR="00E778E8">
        <w:t xml:space="preserve"> </w:t>
      </w:r>
      <w:r>
        <w:t xml:space="preserve">           </w:t>
      </w:r>
      <w:r w:rsidR="00E778E8">
        <w:t>Sutkinja</w:t>
      </w:r>
    </w:p>
    <w:p w:rsidRDefault="006B0090" w:rsidP="006B0090" w:rsidR="007F7223">
      <w:r>
        <w:t>Merlina Klišmanić</w:t>
      </w:r>
      <w:r w:rsidR="002142DD">
        <w:tab/>
      </w:r>
      <w:r w:rsidR="002142DD">
        <w:tab/>
      </w:r>
      <w:r w:rsidR="002142DD">
        <w:tab/>
      </w:r>
      <w:r w:rsidR="002142DD">
        <w:tab/>
      </w:r>
      <w:r w:rsidR="002142DD">
        <w:tab/>
      </w:r>
      <w:r w:rsidR="002142DD">
        <w:tab/>
      </w:r>
      <w:r w:rsidR="002142DD">
        <w:tab/>
        <w:t xml:space="preserve">     </w:t>
      </w:r>
      <w:r>
        <w:t xml:space="preserve">            </w:t>
      </w:r>
      <w:r w:rsidR="00EB787B">
        <w:t>Ana Markač</w:t>
      </w:r>
      <w:r>
        <w:t>, v.r.</w:t>
      </w:r>
    </w:p>
    <w:p w:rsidRDefault="007F7223" w:rsidP="00B62227" w:rsidR="007F7223">
      <w:pPr>
        <w:tabs>
          <w:tab w:pos="6840" w:val="left"/>
        </w:tabs>
        <w:jc w:val="right"/>
      </w:pPr>
    </w:p>
    <w:p w:rsidRDefault="00B62227" w:rsidP="007F7223" w:rsidR="00B62227">
      <w:pPr>
        <w:tabs>
          <w:tab w:pos="6840" w:val="left"/>
        </w:tabs>
      </w:pPr>
    </w:p>
    <w:p w:rsidRDefault="006B0090" w:rsidP="007F7223" w:rsidR="006B0090">
      <w:pPr>
        <w:tabs>
          <w:tab w:pos="6840" w:val="left"/>
        </w:tabs>
      </w:pPr>
    </w:p>
    <w:p w:rsidRDefault="006B0090" w:rsidP="007F7223" w:rsidR="006B0090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9F622E" w:rsidP="00CF3AB1" w:rsidR="009F622E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2142DD" w:rsidP="00CF3AB1" w:rsidR="002142DD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</w:t>
      </w:r>
      <w:r w:rsidR="00911240">
        <w:t xml:space="preserve">putem </w:t>
      </w:r>
      <w:proofErr w:type="spellStart"/>
      <w:r w:rsidR="00911240">
        <w:t>zz</w:t>
      </w:r>
      <w:proofErr w:type="spellEnd"/>
    </w:p>
    <w:p w:rsidRDefault="004D6301" w:rsidP="002142DD" w:rsidR="004D6301">
      <w:pPr>
        <w:jc w:val="both"/>
      </w:pPr>
      <w:r>
        <w:t xml:space="preserve">- FINA-Regionalni centar </w:t>
      </w:r>
      <w:r w:rsidR="002142DD">
        <w:t>Split</w:t>
      </w:r>
      <w:r w:rsidR="007C3F73">
        <w:t>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4D6301" w:rsidR="004D6301">
      <w:pPr>
        <w:jc w:val="both"/>
      </w:pPr>
      <w:r>
        <w:t xml:space="preserve">- Ministarstvo financija, Porezna uprava </w:t>
      </w:r>
      <w:r w:rsidR="007C3F73">
        <w:t xml:space="preserve">Zadar </w:t>
      </w:r>
    </w:p>
    <w:p w:rsidRDefault="004D6301" w:rsidP="007F7223" w:rsidR="007F7223" w:rsidRPr="005A4BCC">
      <w:pPr>
        <w:jc w:val="both"/>
      </w:pPr>
      <w:r>
        <w:t>- U spis</w:t>
      </w:r>
    </w:p>
    <w:sectPr w:rsidR="007F7223" w:rsidRPr="005A4BC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</w:t>
    </w:r>
    <w:r w:rsidR="005A4BCC">
      <w:t>ovni</w:t>
    </w:r>
    <w:r>
      <w:t xml:space="preserve"> br</w:t>
    </w:r>
    <w:r w:rsidR="005A4BCC">
      <w:t>oj:</w:t>
    </w:r>
    <w:r>
      <w:t xml:space="preserve"> 2</w:t>
    </w:r>
    <w:r w:rsidR="00E778E8">
      <w:t xml:space="preserve"> </w:t>
    </w:r>
    <w:proofErr w:type="spellStart"/>
    <w:r w:rsidR="00E778E8">
      <w:t>Stpn</w:t>
    </w:r>
    <w:proofErr w:type="spellEnd"/>
    <w:r w:rsidR="00E778E8">
      <w:t>-</w:t>
    </w:r>
    <w:r w:rsidR="00911240">
      <w:t>1</w:t>
    </w:r>
    <w:r w:rsidR="00EC597C">
      <w:t>6</w:t>
    </w:r>
    <w:r w:rsidR="00E778E8">
      <w:t>/1</w:t>
    </w:r>
    <w:r w:rsidR="00EC597C">
      <w:t>6</w:t>
    </w:r>
    <w:r w:rsidR="00170766">
      <w:t>-</w:t>
    </w:r>
    <w:r w:rsidR="00911240">
      <w:t>9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2142DD"/>
    <w:rsid w:val="00234769"/>
    <w:rsid w:val="00416B2E"/>
    <w:rsid w:val="004D6301"/>
    <w:rsid w:val="005329A8"/>
    <w:rsid w:val="005A4BCC"/>
    <w:rsid w:val="006B0090"/>
    <w:rsid w:val="006F76F2"/>
    <w:rsid w:val="007C3F73"/>
    <w:rsid w:val="007F7223"/>
    <w:rsid w:val="00911240"/>
    <w:rsid w:val="009A6B0A"/>
    <w:rsid w:val="009F622E"/>
    <w:rsid w:val="00B62227"/>
    <w:rsid w:val="00CF3AB1"/>
    <w:rsid w:val="00D270F9"/>
    <w:rsid w:val="00D8557A"/>
    <w:rsid w:val="00E778E8"/>
    <w:rsid w:val="00EB787B"/>
    <w:rsid w:val="00EC597C"/>
    <w:rsid w:val="00F3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ANTENA ZADAR j.d.o.o. za izdavačku djelatnost</izvorni_sadrzaj>
    <derivirana_varijabla naziv="DomainObject.Predmet.StrankaFormated_1">  ANTENA ZADAR j.d.o.o. za izdavačku djelatnost</derivirana_varijabla>
  </DomainObject.Predmet.StrankaFormated>
  <DomainObject.Predmet.StrankaFormatedOIB>
    <izvorni_sadrzaj>  ANTENA ZADAR j.d.o.o. za izdavačku djelatnost, OIB 18011589082</izvorni_sadrzaj>
    <derivirana_varijabla naziv="DomainObject.Predmet.StrankaFormatedOIB_1">  ANTENA ZADAR j.d.o.o. za izdavačku djelatnost, OIB 18011589082</derivirana_varijabla>
  </DomainObject.Predmet.StrankaFormatedOIB>
  <DomainObject.Predmet.StrankaFormatedWithAdress>
    <izvorni_sadrzaj> ANTENA ZADAR j.d.o.o. za izdavačku djelatnost, Antuna Dobronića 2/4, 23000 Zadar</izvorni_sadrzaj>
    <derivirana_varijabla naziv="DomainObject.Predmet.StrankaFormatedWithAdress_1"> ANTENA ZADAR j.d.o.o. za izdavačku djelatnost, Antuna Dobronića 2/4, 23000 Zadar</derivirana_varijabla>
  </DomainObject.Predmet.StrankaFormatedWithAdress>
  <DomainObject.Predmet.StrankaFormatedWithAdressOIB>
    <izvorni_sadrzaj> ANTENA ZADAR j.d.o.o. za izdavačku djelatnost, OIB 18011589082, Antuna Dobronića 2/4, 23000 Zadar</izvorni_sadrzaj>
    <derivirana_varijabla naziv="DomainObject.Predmet.StrankaFormatedWithAdressOIB_1"> ANTENA ZADAR j.d.o.o. za izdavačku djelatnost, OIB 18011589082, Antuna Dobronića 2/4, 23000 Zadar</derivirana_varijabla>
  </DomainObject.Predmet.StrankaFormatedWithAdressOIB>
  <DomainObject.Predmet.StrankaWithAdress>
    <izvorni_sadrzaj>ANTENA ZADAR j.d.o.o. za izdavačku djelatnost Antuna Dobronića 2/4,23000 Zadar</izvorni_sadrzaj>
    <derivirana_varijabla naziv="DomainObject.Predmet.StrankaWithAdress_1">ANTENA ZADAR j.d.o.o. za izdavačku djelatnost Antuna Dobronića 2/4,23000 Zadar</derivirana_varijabla>
  </DomainObject.Predmet.StrankaWithAdress>
  <DomainObject.Predmet.StrankaWithAdressOIB>
    <izvorni_sadrzaj>ANTENA ZADAR j.d.o.o. za izdavačku djelatnost, OIB 18011589082, Antuna Dobronića 2/4,23000 Zadar</izvorni_sadrzaj>
    <derivirana_varijabla naziv="DomainObject.Predmet.StrankaWithAdressOIB_1">ANTENA ZADAR j.d.o.o. za izdavačku djelatnost, OIB 18011589082, Antuna Dobronića 2/4,23000 Zadar</derivirana_varijabla>
  </DomainObject.Predmet.StrankaWithAdressOIB>
  <DomainObject.Predmet.StrankaNazivFormated>
    <izvorni_sadrzaj>ANTENA ZADAR j.d.o.o. za izdavačku djelatnost</izvorni_sadrzaj>
    <derivirana_varijabla naziv="DomainObject.Predmet.StrankaNazivFormated_1">ANTENA ZADAR j.d.o.o. za izdavačku djelatnost</derivirana_varijabla>
  </DomainObject.Predmet.StrankaNazivFormated>
  <DomainObject.Predmet.StrankaNazivFormatedOIB>
    <izvorni_sadrzaj>ANTENA ZADAR j.d.o.o. za izdavačku djelatnost, OIB 18011589082</izvorni_sadrzaj>
    <derivirana_varijabla naziv="DomainObject.Predmet.StrankaNazivFormatedOIB_1">ANTENA ZADAR j.d.o.o. za izdavačku djelatnost, OIB 18011589082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ANTENA ZADAR j.d.o.o. za izdavačku djelatnost</item>
    </izvorni_sadrzaj>
    <derivirana_varijabla naziv="DomainObject.Predmet.StrankaListFormated_1">
      <item>ANTENA ZADAR j.d.o.o. za izdavačku djelatnost</item>
    </derivirana_varijabla>
  </DomainObject.Predmet.StrankaListFormated>
  <DomainObject.Predmet.StrankaListFormatedOIB>
    <izvorni_sadrzaj>
      <item>ANTENA ZADAR j.d.o.o. za izdavačku djelatnost, OIB 18011589082</item>
    </izvorni_sadrzaj>
    <derivirana_varijabla naziv="DomainObject.Predmet.StrankaListFormatedOIB_1">
      <item>ANTENA ZADAR j.d.o.o. za izdavačku djelatnost, OIB 18011589082</item>
    </derivirana_varijabla>
  </DomainObject.Predmet.StrankaListFormatedOIB>
  <DomainObject.Predmet.StrankaListFormatedWithAdress>
    <izvorni_sadrzaj>
      <item>ANTENA ZADAR j.d.o.o. za izdavačku djelatnost, Antuna Dobronića 2/4, 23000 Zadar</item>
    </izvorni_sadrzaj>
    <derivirana_varijabla naziv="DomainObject.Predmet.StrankaListFormatedWithAdress_1">
      <item>ANTENA ZADAR j.d.o.o. za izdavačku djelatnost, Antuna Dobronića 2/4, 23000 Zadar</item>
    </derivirana_varijabla>
  </DomainObject.Predmet.StrankaListFormatedWithAdress>
  <DomainObject.Predmet.StrankaListFormatedWithAdressOIB>
    <izvorni_sadrzaj>
      <item>ANTENA ZADAR j.d.o.o. za izdavačku djelatnost, OIB 18011589082, Antuna Dobronića 2/4, 23000 Zadar</item>
    </izvorni_sadrzaj>
    <derivirana_varijabla naziv="DomainObject.Predmet.StrankaListFormatedWithAdressOIB_1">
      <item>ANTENA ZADAR j.d.o.o. za izdavačku djelatnost, OIB 18011589082, Antuna Dobronića 2/4, 23000 Zadar</item>
    </derivirana_varijabla>
  </DomainObject.Predmet.StrankaListFormatedWithAdressOIB>
  <DomainObject.Predmet.StrankaListNazivFormated>
    <izvorni_sadrzaj>
      <item>ANTENA ZADAR j.d.o.o. za izdavačku djelatnost</item>
    </izvorni_sadrzaj>
    <derivirana_varijabla naziv="DomainObject.Predmet.StrankaListNazivFormated_1">
      <item>ANTENA ZADAR j.d.o.o. za izdavačku djelatnost</item>
    </derivirana_varijabla>
  </DomainObject.Predmet.StrankaListNazivFormated>
  <DomainObject.Predmet.StrankaListNazivFormatedOIB>
    <izvorni_sadrzaj>
      <item>ANTENA ZADAR j.d.o.o. za izdavačku djelatnost, OIB 18011589082</item>
    </izvorni_sadrzaj>
    <derivirana_varijabla naziv="DomainObject.Predmet.StrankaListNazivFormatedOIB_1">
      <item>ANTENA ZADAR j.d.o.o. za izdavačku djelatnost, OIB 18011589082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ANTENA ZADAR j.d.o.o. za izdavačku djelatnost</izvorni_sadrzaj>
    <derivirana_varijabla naziv="DomainObject.Predmet.StrankaIDrugi_1">ANTENA ZADAR j.d.o.o. za izdavačku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ANTENA ZADAR j.d.o.o. za izdavačku djelatnost, OIB 18011589082, Antuna Dobronića 2/4, 23000 Zadar</izvorni_sadrzaj>
    <derivirana_varijabla naziv="DomainObject.Predmet.StrankaIDrugiAdressOIB_1">ANTENA ZADAR j.d.o.o. za izdavačku djelatnost, OIB 18011589082, Antuna Dobronića 2/4,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ZADAR j.d.o.o. za izdavačku djelatnost</item>
    </izvorni_sadrzaj>
    <derivirana_varijabla naziv="DomainObject.Predmet.SudioniciListNaziv_1">
      <item>ANTENA ZADAR j.d.o.o. za izdavačku djelatnost</item>
    </derivirana_varijabla>
  </DomainObject.Predmet.SudioniciListNaziv>
  <DomainObject.Predmet.SudioniciListAdressOIB>
    <izvorni_sadrzaj>
      <item>ANTENA ZADAR j.d.o.o. za izdavačku djelatnost, OIB 18011589082, Antuna Dobronića 2/4,23000 Zadar</item>
    </izvorni_sadrzaj>
    <derivirana_varijabla naziv="DomainObject.Predmet.SudioniciListAdressOIB_1">
      <item>ANTENA ZADAR j.d.o.o. za izdavačku djelatnost, OIB 18011589082, Antuna Dobronića 2/4,23000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18011589082</item>
    </izvorni_sadrzaj>
    <derivirana_varijabla naziv="DomainObject.Predmet.SudioniciListNazivOIB_1">
      <item>, OIB 18011589082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CEA01-4808-4C92-9D34-D4055C76D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1061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2016-09-22T11:17:00Z</dcterms:created>
  <dc:creator>Tina Grgas</dc:creator>
  <cp:lastModifiedBy>Merlina Klišmanić</cp:lastModifiedBy>
  <cp:lastPrinted>2016-09-22T11:19:00Z</cp:lastPrinted>
  <dcterms:modified xmlns:xsi="http://www.w3.org/2001/XMLSchema-instance" xsi:type="dcterms:W3CDTF">2016-09-22T11:55:00Z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