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63eff" w14:paraId="2963eff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 xml:space="preserve">FINE, </w:t>
      </w:r>
      <w:proofErr w:type="spellStart"/>
      <w:r w:rsidR="00814FDD" w:rsidRPr="009E27CE">
        <w:t>OIB</w:t>
      </w:r>
      <w:proofErr w:type="spellEnd"/>
      <w:r w:rsidR="00814FDD" w:rsidRPr="009E27CE">
        <w:t xml:space="preserve">: </w:t>
      </w:r>
      <w:proofErr w:type="spellStart"/>
      <w:r w:rsidR="00814FDD" w:rsidRPr="009E27CE">
        <w:t>85821130368</w:t>
      </w:r>
      <w:proofErr w:type="spellEnd"/>
      <w:r w:rsidR="00814FDD" w:rsidRPr="009E27CE">
        <w:t xml:space="preserve">, </w:t>
      </w:r>
      <w:proofErr w:type="spellStart"/>
      <w:r w:rsidR="00814FDD" w:rsidRPr="009E27CE">
        <w:t>RC</w:t>
      </w:r>
      <w:proofErr w:type="spellEnd"/>
      <w:r w:rsidR="00814FDD" w:rsidRPr="009E27CE">
        <w:t xml:space="preserve"> Rijeka,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proofErr w:type="spellStart"/>
      <w:r w:rsidR="0031174B">
        <w:t>LIMEX</w:t>
      </w:r>
      <w:proofErr w:type="spellEnd"/>
      <w:r w:rsidR="0031174B">
        <w:t xml:space="preserve"> PULA d.o.o. Pula, 1. istarske brigade </w:t>
      </w:r>
      <w:proofErr w:type="spellStart"/>
      <w:r w:rsidR="0031174B">
        <w:t>13</w:t>
      </w:r>
      <w:proofErr w:type="spellEnd"/>
      <w:r w:rsidR="0031174B">
        <w:t xml:space="preserve">,                          </w:t>
      </w:r>
      <w:proofErr w:type="spellStart"/>
      <w:r w:rsidR="0031174B" w:rsidRPr="00936C9E">
        <w:t>OIB</w:t>
      </w:r>
      <w:proofErr w:type="spellEnd"/>
      <w:r w:rsidR="0031174B" w:rsidRPr="00936C9E">
        <w:t xml:space="preserve">: </w:t>
      </w:r>
      <w:proofErr w:type="spellStart"/>
      <w:r w:rsidR="0031174B">
        <w:t>37574683353</w:t>
      </w:r>
      <w:proofErr w:type="spellEnd"/>
      <w:r w:rsidR="00294BFD">
        <w:t>,</w:t>
      </w:r>
      <w:r w:rsidR="000D12D6">
        <w:t xml:space="preserve"> </w:t>
      </w:r>
      <w:proofErr w:type="spellStart"/>
      <w:r w:rsidR="00BE5DC8">
        <w:t>1</w:t>
      </w:r>
      <w:r w:rsidR="00294BFD">
        <w:t>4</w:t>
      </w:r>
      <w:proofErr w:type="spellEnd"/>
      <w:r w:rsidR="00DF28E8" w:rsidRPr="009E27CE">
        <w:t xml:space="preserve">. </w:t>
      </w:r>
      <w:r w:rsidR="00610DBF">
        <w:t>lipnja</w:t>
      </w:r>
      <w:r w:rsidR="00671C0E" w:rsidRPr="009E27CE">
        <w:t xml:space="preserve"> </w:t>
      </w:r>
      <w:proofErr w:type="spellStart"/>
      <w:r w:rsidR="00671C0E" w:rsidRPr="009E27CE">
        <w:t>2016</w:t>
      </w:r>
      <w:proofErr w:type="spellEnd"/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 xml:space="preserve">Temeljem čl. </w:t>
      </w:r>
      <w:proofErr w:type="spellStart"/>
      <w:r w:rsidR="00FB0B18" w:rsidRPr="009E27CE">
        <w:t>115</w:t>
      </w:r>
      <w:proofErr w:type="spellEnd"/>
      <w:r w:rsidR="00FB0B18" w:rsidRPr="009E27CE">
        <w:t xml:space="preserve">. st. 1. Stečajnog zakona (Narodne novine broj </w:t>
      </w:r>
      <w:proofErr w:type="spellStart"/>
      <w:r w:rsidR="00FB0B18" w:rsidRPr="009E27CE">
        <w:t>71</w:t>
      </w:r>
      <w:proofErr w:type="spellEnd"/>
      <w:r w:rsidR="00FB0B18" w:rsidRPr="009E27CE">
        <w:t>/</w:t>
      </w:r>
      <w:proofErr w:type="spellStart"/>
      <w:r w:rsidR="00FB0B18" w:rsidRPr="009E27CE">
        <w:t>15</w:t>
      </w:r>
      <w:proofErr w:type="spellEnd"/>
      <w:r w:rsidR="00FB0B18" w:rsidRPr="009E27CE">
        <w:t xml:space="preserve">, dalje: </w:t>
      </w:r>
      <w:proofErr w:type="spellStart"/>
      <w:r w:rsidR="00FB0B18" w:rsidRPr="009E27CE">
        <w:t>SZ</w:t>
      </w:r>
      <w:proofErr w:type="spellEnd"/>
      <w:r w:rsidR="00FB0B18" w:rsidRPr="009E27CE">
        <w:t>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proofErr w:type="spellStart"/>
      <w:r w:rsidR="0031174B">
        <w:t>LIMEX</w:t>
      </w:r>
      <w:proofErr w:type="spellEnd"/>
      <w:r w:rsidR="0031174B">
        <w:t xml:space="preserve"> PULA d.o.o. Pula, 1. istarske brigade </w:t>
      </w:r>
      <w:proofErr w:type="spellStart"/>
      <w:r w:rsidR="0031174B">
        <w:t>13</w:t>
      </w:r>
      <w:proofErr w:type="spellEnd"/>
      <w:r w:rsidR="0031174B">
        <w:t xml:space="preserve">, </w:t>
      </w:r>
      <w:proofErr w:type="spellStart"/>
      <w:r w:rsidR="0031174B" w:rsidRPr="00936C9E">
        <w:t>OIB</w:t>
      </w:r>
      <w:proofErr w:type="spellEnd"/>
      <w:r w:rsidR="0031174B" w:rsidRPr="00936C9E">
        <w:t xml:space="preserve">: </w:t>
      </w:r>
      <w:proofErr w:type="spellStart"/>
      <w:r w:rsidR="0031174B">
        <w:t>37574683353</w:t>
      </w:r>
      <w:proofErr w:type="spellEnd"/>
      <w:r w:rsidR="00FB0B18" w:rsidRPr="009E27CE">
        <w:t xml:space="preserve">, te se </w:t>
      </w:r>
      <w:r w:rsidR="0051365F" w:rsidRPr="008F173B">
        <w:rPr>
          <w:b/>
        </w:rPr>
        <w:t xml:space="preserve">zakazuje </w:t>
      </w:r>
      <w:r w:rsidR="00FB0B18" w:rsidRPr="008F173B">
        <w:rPr>
          <w:b/>
        </w:rPr>
        <w:t xml:space="preserve">ročište </w:t>
      </w:r>
      <w:r w:rsidRPr="008F173B">
        <w:rPr>
          <w:b/>
        </w:rPr>
        <w:t xml:space="preserve">za dan </w:t>
      </w:r>
      <w:proofErr w:type="spellStart"/>
      <w:r w:rsidR="0031174B">
        <w:rPr>
          <w:b/>
        </w:rPr>
        <w:t>08</w:t>
      </w:r>
      <w:proofErr w:type="spellEnd"/>
      <w:r w:rsidR="00814FDD" w:rsidRPr="008F173B">
        <w:rPr>
          <w:b/>
        </w:rPr>
        <w:t xml:space="preserve">. </w:t>
      </w:r>
      <w:r w:rsidR="009E27CE" w:rsidRPr="008F173B">
        <w:rPr>
          <w:b/>
        </w:rPr>
        <w:t>rujna</w:t>
      </w:r>
      <w:r w:rsidR="00FE1051" w:rsidRPr="008F173B">
        <w:rPr>
          <w:b/>
        </w:rPr>
        <w:t xml:space="preserve"> </w:t>
      </w:r>
      <w:proofErr w:type="spellStart"/>
      <w:r w:rsidR="00FE1051" w:rsidRPr="008F173B">
        <w:rPr>
          <w:b/>
        </w:rPr>
        <w:t>2016</w:t>
      </w:r>
      <w:proofErr w:type="spellEnd"/>
      <w:r w:rsidRPr="008F173B">
        <w:rPr>
          <w:b/>
        </w:rPr>
        <w:t xml:space="preserve">. u </w:t>
      </w:r>
      <w:proofErr w:type="spellStart"/>
      <w:r w:rsidR="000D12D6">
        <w:rPr>
          <w:b/>
        </w:rPr>
        <w:t>12</w:t>
      </w:r>
      <w:proofErr w:type="spellEnd"/>
      <w:r w:rsidR="001648DC" w:rsidRPr="008F173B">
        <w:rPr>
          <w:b/>
        </w:rPr>
        <w:t>:</w:t>
      </w:r>
      <w:proofErr w:type="spellStart"/>
      <w:r w:rsidR="0031174B">
        <w:rPr>
          <w:b/>
        </w:rPr>
        <w:t>3</w:t>
      </w:r>
      <w:r w:rsidR="00BE5DC8">
        <w:rPr>
          <w:b/>
        </w:rPr>
        <w:t>0</w:t>
      </w:r>
      <w:proofErr w:type="spellEnd"/>
      <w:r w:rsidRPr="008F173B">
        <w:rPr>
          <w:b/>
        </w:rPr>
        <w:t xml:space="preserve"> sati,</w:t>
      </w:r>
      <w:r w:rsidR="00814FDD" w:rsidRPr="008F173B">
        <w:rPr>
          <w:b/>
        </w:rPr>
        <w:t xml:space="preserve"> u Trgovačkom sudu u Pazinu, </w:t>
      </w:r>
      <w:proofErr w:type="spellStart"/>
      <w:r w:rsidR="00814FDD" w:rsidRPr="008F173B">
        <w:rPr>
          <w:b/>
        </w:rPr>
        <w:t>Dršćevka</w:t>
      </w:r>
      <w:proofErr w:type="spellEnd"/>
      <w:r w:rsidR="00814FDD" w:rsidRPr="008F173B">
        <w:rPr>
          <w:b/>
        </w:rPr>
        <w:t xml:space="preserve"> 1, sudnica </w:t>
      </w:r>
      <w:r w:rsidR="00FE1051" w:rsidRPr="008F173B">
        <w:rPr>
          <w:b/>
        </w:rPr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CB71B0" w:rsidR="00814FDD" w:rsidRPr="009E27CE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9E27CE">
        <w:t xml:space="preserve"> </w:t>
      </w:r>
      <w:r w:rsidRPr="009E27CE">
        <w:t xml:space="preserve">predlagatelj </w:t>
      </w:r>
      <w:r w:rsidR="00814FDD" w:rsidRPr="009E27CE">
        <w:t xml:space="preserve">FINA,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="00DF28E8" w:rsidRPr="009E27CE">
        <w:t>,</w:t>
      </w:r>
    </w:p>
    <w:p w:rsidRDefault="00FB0B18" w:rsidP="00BE5DC8" w:rsidR="000D12D6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dužnik </w:t>
      </w:r>
      <w:proofErr w:type="spellStart"/>
      <w:r w:rsidR="0031174B">
        <w:t>LIMEX</w:t>
      </w:r>
      <w:proofErr w:type="spellEnd"/>
      <w:r w:rsidR="0031174B">
        <w:t xml:space="preserve"> PULA d.o.o. Pula, 1. istarske brigade </w:t>
      </w:r>
      <w:proofErr w:type="spellStart"/>
      <w:r w:rsidR="0031174B">
        <w:t>13</w:t>
      </w:r>
      <w:proofErr w:type="spellEnd"/>
      <w:r w:rsidR="000D12D6" w:rsidRPr="00936C9E">
        <w:t xml:space="preserve">, </w:t>
      </w:r>
      <w:r w:rsidR="000D12D6">
        <w:t xml:space="preserve">                    </w:t>
      </w:r>
    </w:p>
    <w:p w:rsidRDefault="00814FDD" w:rsidP="00BE5DC8" w:rsidR="0031174B">
      <w:r w:rsidRPr="009E27CE">
        <w:tab/>
      </w:r>
      <w:r w:rsidRPr="009E27CE">
        <w:tab/>
      </w:r>
      <w:r w:rsidR="00BE5DC8">
        <w:t xml:space="preserve"> </w:t>
      </w:r>
      <w:r w:rsidRPr="009E27CE">
        <w:t>-</w:t>
      </w:r>
      <w:r w:rsidR="009E27CE">
        <w:t xml:space="preserve"> </w:t>
      </w:r>
      <w:r w:rsidR="005E3EB7" w:rsidRPr="009E27CE">
        <w:t xml:space="preserve">zakonski zastupnik dužnika </w:t>
      </w:r>
      <w:r w:rsidR="008507D2">
        <w:t>Zoran</w:t>
      </w:r>
      <w:r w:rsidR="0031174B">
        <w:t xml:space="preserve"> </w:t>
      </w:r>
      <w:proofErr w:type="spellStart"/>
      <w:r w:rsidR="0031174B">
        <w:t>Ferenac</w:t>
      </w:r>
      <w:proofErr w:type="spellEnd"/>
      <w:r w:rsidR="0031174B" w:rsidRPr="00936C9E">
        <w:t xml:space="preserve"> iz </w:t>
      </w:r>
      <w:proofErr w:type="spellStart"/>
      <w:r w:rsidR="0031174B">
        <w:t>Vodnjana</w:t>
      </w:r>
      <w:proofErr w:type="spellEnd"/>
      <w:r w:rsidR="0031174B">
        <w:t xml:space="preserve">, Ul. Antonio </w:t>
      </w:r>
      <w:proofErr w:type="spellStart"/>
      <w:r w:rsidR="0031174B">
        <w:t>Smareglia</w:t>
      </w:r>
      <w:proofErr w:type="spellEnd"/>
      <w:r w:rsidR="0031174B">
        <w:t xml:space="preserve"> </w:t>
      </w:r>
      <w:proofErr w:type="spellStart"/>
      <w:r w:rsidR="0031174B">
        <w:t>47</w:t>
      </w:r>
      <w:proofErr w:type="spellEnd"/>
      <w:r w:rsidR="0031174B" w:rsidRPr="00936C9E">
        <w:t xml:space="preserve">, </w:t>
      </w:r>
      <w:proofErr w:type="spellStart"/>
      <w:r w:rsidR="0031174B" w:rsidRPr="00936C9E">
        <w:t>OIB</w:t>
      </w:r>
      <w:proofErr w:type="spellEnd"/>
      <w:r w:rsidR="0031174B" w:rsidRPr="00936C9E">
        <w:t xml:space="preserve">: </w:t>
      </w:r>
      <w:proofErr w:type="spellStart"/>
      <w:r w:rsidR="0031174B" w:rsidRPr="00B22221">
        <w:t>88700953648</w:t>
      </w:r>
      <w:proofErr w:type="spellEnd"/>
      <w:r w:rsidR="0031174B">
        <w:t>.</w:t>
      </w:r>
    </w:p>
    <w:p w:rsidRDefault="00FB0B18" w:rsidP="00BE5DC8" w:rsidR="003732AD">
      <w:r w:rsidRPr="009E27CE">
        <w:tab/>
        <w:t>II.</w:t>
      </w:r>
      <w:r w:rsidRPr="009E27CE">
        <w:tab/>
        <w:t xml:space="preserve">Poziva se zakonski zastupnik dužnika </w:t>
      </w:r>
      <w:r w:rsidR="008507D2">
        <w:t>Zoran</w:t>
      </w:r>
      <w:r w:rsidR="0031174B">
        <w:t xml:space="preserve"> </w:t>
      </w:r>
      <w:proofErr w:type="spellStart"/>
      <w:r w:rsidR="0031174B">
        <w:t>Ferenac</w:t>
      </w:r>
      <w:proofErr w:type="spellEnd"/>
      <w:r w:rsidR="0031174B" w:rsidRPr="00936C9E">
        <w:t xml:space="preserve"> iz </w:t>
      </w:r>
      <w:proofErr w:type="spellStart"/>
      <w:r w:rsidR="0031174B">
        <w:t>Vodnjana</w:t>
      </w:r>
      <w:proofErr w:type="spellEnd"/>
      <w:r w:rsidR="0031174B">
        <w:t xml:space="preserve">, Ul. Antonio </w:t>
      </w:r>
      <w:proofErr w:type="spellStart"/>
      <w:r w:rsidR="0031174B">
        <w:t>Smareglia</w:t>
      </w:r>
      <w:proofErr w:type="spellEnd"/>
      <w:r w:rsidR="0031174B">
        <w:t xml:space="preserve"> </w:t>
      </w:r>
      <w:proofErr w:type="spellStart"/>
      <w:r w:rsidR="0031174B">
        <w:t>47</w:t>
      </w:r>
      <w:proofErr w:type="spellEnd"/>
      <w:r w:rsidR="0031174B" w:rsidRPr="00936C9E">
        <w:t xml:space="preserve">, </w:t>
      </w:r>
      <w:proofErr w:type="spellStart"/>
      <w:r w:rsidR="0031174B" w:rsidRPr="00936C9E">
        <w:t>OIB</w:t>
      </w:r>
      <w:proofErr w:type="spellEnd"/>
      <w:r w:rsidR="0031174B" w:rsidRPr="00936C9E">
        <w:t xml:space="preserve">: </w:t>
      </w:r>
      <w:proofErr w:type="spellStart"/>
      <w:r w:rsidR="0031174B" w:rsidRPr="00B22221">
        <w:t>88700953648</w:t>
      </w:r>
      <w:proofErr w:type="spellEnd"/>
      <w:r w:rsidRPr="009E27CE">
        <w:t xml:space="preserve">, pristupiti u sud na zakazano ročište radi saslušanja te dostaviti sudu javnobilježnički ovjerovljen </w:t>
      </w:r>
      <w:proofErr w:type="spellStart"/>
      <w:r w:rsidRPr="009E27CE">
        <w:t>prokazni</w:t>
      </w:r>
      <w:proofErr w:type="spellEnd"/>
      <w:r w:rsidRPr="009E27CE">
        <w:t xml:space="preserve"> popis imovine za dužnika </w:t>
      </w:r>
      <w:proofErr w:type="spellStart"/>
      <w:r w:rsidR="0031174B">
        <w:t>LIMEX</w:t>
      </w:r>
      <w:proofErr w:type="spellEnd"/>
      <w:r w:rsidR="0031174B">
        <w:t xml:space="preserve"> PULA d.o.o. Pula, 1. istarske brigade </w:t>
      </w:r>
      <w:proofErr w:type="spellStart"/>
      <w:r w:rsidR="0031174B">
        <w:t>13</w:t>
      </w:r>
      <w:proofErr w:type="spellEnd"/>
      <w:r w:rsidR="0031174B">
        <w:t xml:space="preserve">, </w:t>
      </w:r>
      <w:proofErr w:type="spellStart"/>
      <w:r w:rsidR="0031174B" w:rsidRPr="00936C9E">
        <w:t>OIB</w:t>
      </w:r>
      <w:proofErr w:type="spellEnd"/>
      <w:r w:rsidR="0031174B" w:rsidRPr="00936C9E">
        <w:t xml:space="preserve">: </w:t>
      </w:r>
      <w:proofErr w:type="spellStart"/>
      <w:r w:rsidR="0031174B">
        <w:t>37574683353</w:t>
      </w:r>
      <w:proofErr w:type="spellEnd"/>
      <w:r w:rsidR="0031174B">
        <w:t>.</w:t>
      </w:r>
    </w:p>
    <w:p w:rsidRDefault="0031174B" w:rsidP="00BE5DC8" w:rsidR="0031174B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BE5DC8">
        <w:t>1</w:t>
      </w:r>
      <w:r w:rsidR="00294BFD">
        <w:t>4</w:t>
      </w:r>
      <w:proofErr w:type="spellEnd"/>
      <w:r w:rsidR="00036ADB" w:rsidRPr="00FE1051">
        <w:t xml:space="preserve">. </w:t>
      </w:r>
      <w:r w:rsidR="0031240C">
        <w:t>lipnja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31174B">
      <w:r w:rsidRPr="00FE1051">
        <w:t xml:space="preserve">- dužnik </w:t>
      </w:r>
      <w:proofErr w:type="spellStart"/>
      <w:r w:rsidR="0031174B">
        <w:t>LIMEX</w:t>
      </w:r>
      <w:proofErr w:type="spellEnd"/>
      <w:r w:rsidR="0031174B">
        <w:t xml:space="preserve"> PULA d.o.o. Pula, 1. istarske brigade </w:t>
      </w:r>
      <w:proofErr w:type="spellStart"/>
      <w:r w:rsidR="0031174B">
        <w:t>13</w:t>
      </w:r>
      <w:proofErr w:type="spellEnd"/>
    </w:p>
    <w:p w:rsidRDefault="00FB0B18" w:rsidP="00460051" w:rsidR="00966681">
      <w:r w:rsidRPr="00FE1051">
        <w:rPr>
          <w:lang w:val="sv-SE"/>
        </w:rPr>
        <w:t xml:space="preserve">- zakonski zastupnik dužnika </w:t>
      </w:r>
      <w:r w:rsidR="008507D2">
        <w:t>Zoran</w:t>
      </w:r>
      <w:r w:rsidR="0031174B">
        <w:t xml:space="preserve"> </w:t>
      </w:r>
      <w:proofErr w:type="spellStart"/>
      <w:r w:rsidR="0031174B">
        <w:t>Ferenac</w:t>
      </w:r>
      <w:proofErr w:type="spellEnd"/>
      <w:r w:rsidR="0031174B" w:rsidRPr="00936C9E">
        <w:t xml:space="preserve"> iz </w:t>
      </w:r>
      <w:proofErr w:type="spellStart"/>
      <w:r w:rsidR="0031174B">
        <w:t>Vodnjana</w:t>
      </w:r>
      <w:proofErr w:type="spellEnd"/>
      <w:r w:rsidR="0031174B">
        <w:t xml:space="preserve">, Ul. Antonio </w:t>
      </w:r>
      <w:proofErr w:type="spellStart"/>
      <w:r w:rsidR="0031174B">
        <w:t>Smareglia</w:t>
      </w:r>
      <w:proofErr w:type="spellEnd"/>
      <w:r w:rsidR="0031174B">
        <w:t xml:space="preserve"> </w:t>
      </w:r>
      <w:proofErr w:type="spellStart"/>
      <w:r w:rsidR="0031174B">
        <w:t>47</w:t>
      </w:r>
      <w:proofErr w:type="spellEnd"/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51" w:rsidP="005E3EB7" w:rsidR="00460051">
      <w:r>
        <w:separator/>
      </w:r>
    </w:p>
  </w:endnote>
  <w:endnote w:id="0" w:type="continuationSeparator">
    <w:p w:rsidRDefault="00460051" w:rsidP="005E3EB7" w:rsidR="00460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51" w:rsidP="005E3EB7" w:rsidR="00460051">
      <w:r>
        <w:separator/>
      </w:r>
    </w:p>
  </w:footnote>
  <w:footnote w:id="0" w:type="continuationSeparator">
    <w:p w:rsidRDefault="00460051" w:rsidP="005E3EB7" w:rsidR="00460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6005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64599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460051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51" w:rsidR="00460051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31174B">
      <w:t>793</w:t>
    </w:r>
    <w:proofErr w:type="spellEnd"/>
    <w:r w:rsidR="003A006D">
      <w:t>/</w:t>
    </w:r>
    <w:proofErr w:type="spellStart"/>
    <w:r w:rsidR="003A006D"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1802"/>
    <w:rsid w:val="00036ADB"/>
    <w:rsid w:val="000D12D6"/>
    <w:rsid w:val="00107DA9"/>
    <w:rsid w:val="001648DC"/>
    <w:rsid w:val="00185C17"/>
    <w:rsid w:val="001C0810"/>
    <w:rsid w:val="001F671E"/>
    <w:rsid w:val="00254C90"/>
    <w:rsid w:val="00264035"/>
    <w:rsid w:val="002915B0"/>
    <w:rsid w:val="00294BFD"/>
    <w:rsid w:val="002D55AD"/>
    <w:rsid w:val="002E3A56"/>
    <w:rsid w:val="0031174B"/>
    <w:rsid w:val="0031240C"/>
    <w:rsid w:val="0032179D"/>
    <w:rsid w:val="00360A6A"/>
    <w:rsid w:val="003732AD"/>
    <w:rsid w:val="003A006D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64599"/>
    <w:rsid w:val="00566AAE"/>
    <w:rsid w:val="005E3EB7"/>
    <w:rsid w:val="005F4FD6"/>
    <w:rsid w:val="00610DBF"/>
    <w:rsid w:val="00671C0E"/>
    <w:rsid w:val="00694740"/>
    <w:rsid w:val="006B4F64"/>
    <w:rsid w:val="006E718A"/>
    <w:rsid w:val="007D4D06"/>
    <w:rsid w:val="00814FDD"/>
    <w:rsid w:val="00816117"/>
    <w:rsid w:val="008507D2"/>
    <w:rsid w:val="008C3F42"/>
    <w:rsid w:val="008F173B"/>
    <w:rsid w:val="00966681"/>
    <w:rsid w:val="00985388"/>
    <w:rsid w:val="009A04CC"/>
    <w:rsid w:val="009E27CE"/>
    <w:rsid w:val="00B31B75"/>
    <w:rsid w:val="00B33836"/>
    <w:rsid w:val="00B76D83"/>
    <w:rsid w:val="00BE5DC8"/>
    <w:rsid w:val="00C516B8"/>
    <w:rsid w:val="00CB71B0"/>
    <w:rsid w:val="00D14604"/>
    <w:rsid w:val="00D36751"/>
    <w:rsid w:val="00D41ACB"/>
    <w:rsid w:val="00D5275E"/>
    <w:rsid w:val="00DA1E5A"/>
    <w:rsid w:val="00DF28E8"/>
    <w:rsid w:val="00F13DFF"/>
    <w:rsid w:val="00F2299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71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18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18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18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18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71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18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18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18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18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St-793/2016-4</izvorni_sadrzaj>
    <derivirana_varijabla naziv="DomainObject.Oznaka_1">St-793/2016-4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St-793/2016</izvorni_sadrzaj>
    <derivirana_varijabla naziv="DomainObject.Predmet.OznakaBroj_1">St-793/2016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LIMEX PULA d.o.o. PULA</izvorni_sadrzaj>
    <derivirana_varijabla naziv="DomainObject.Predmet.ProtustrankaFormated_1">  LIMEX PULA d.o.o. PULA</derivirana_varijabla>
  </DomainObject.Predmet.ProtustrankaFormated>
  <DomainObject.Predmet.ProtustrankaFormatedOIB>
    <izvorni_sadrzaj>  LIMEX PULA d.o.o. PULA, OIB 37574683353</izvorni_sadrzaj>
    <derivirana_varijabla naziv="DomainObject.Predmet.ProtustrankaFormatedOIB_1">  LIMEX PULA d.o.o. PULA, OIB 37574683353</derivirana_varijabla>
  </DomainObject.Predmet.ProtustrankaFormatedOIB>
  <DomainObject.Predmet.ProtustrankaFormatedWithAdress>
    <izvorni_sadrzaj> LIMEX PULA d.o.o. PULA, Trg 1. istarske brigade 13, 52100 Pula</izvorni_sadrzaj>
    <derivirana_varijabla naziv="DomainObject.Predmet.ProtustrankaFormatedWithAdress_1"> LIMEX PULA d.o.o. PULA, Trg 1. istarske brigade 13, 52100 Pula</derivirana_varijabla>
  </DomainObject.Predmet.ProtustrankaFormatedWithAdress>
  <DomainObject.Predmet.ProtustrankaFormatedWithAdressOIB>
    <izvorni_sadrzaj> LIMEX PULA d.o.o. PULA, OIB 37574683353, Trg 1. istarske brigade 13, 52100 Pula</izvorni_sadrzaj>
    <derivirana_varijabla naziv="DomainObject.Predmet.ProtustrankaFormatedWithAdressOIB_1"> LIMEX PULA d.o.o. PULA, OIB 37574683353, Trg 1. istarske brigade 13, 52100 Pula</derivirana_varijabla>
  </DomainObject.Predmet.ProtustrankaFormatedWithAdressOIB>
  <DomainObject.Predmet.ProtustrankaWithAdress>
    <izvorni_sadrzaj>LIMEX PULA d.o.o. PULA Trg 1. istarske brigade 13, 52100 Pula</izvorni_sadrzaj>
    <derivirana_varijabla naziv="DomainObject.Predmet.ProtustrankaWithAdress_1">LIMEX PULA d.o.o. PULA Trg 1. istarske brigade 13, 52100 Pula</derivirana_varijabla>
  </DomainObject.Predmet.ProtustrankaWithAdress>
  <DomainObject.Predmet.ProtustrankaWithAdressOIB>
    <izvorni_sadrzaj>LIMEX PULA d.o.o. PULA, OIB 37574683353, Trg 1. istarske brigade 13, 52100 Pula</izvorni_sadrzaj>
    <derivirana_varijabla naziv="DomainObject.Predmet.ProtustrankaWithAdressOIB_1">LIMEX PULA d.o.o. PULA, OIB 37574683353, Trg 1. istarske brigade 13, 52100 Pula</derivirana_varijabla>
  </DomainObject.Predmet.ProtustrankaWithAdressOIB>
  <DomainObject.Predmet.ProtustrankaNazivFormated>
    <izvorni_sadrzaj>LIMEX PULA d.o.o. PULA</izvorni_sadrzaj>
    <derivirana_varijabla naziv="DomainObject.Predmet.ProtustrankaNazivFormated_1">LIMEX PULA d.o.o. PULA</derivirana_varijabla>
  </DomainObject.Predmet.ProtustrankaNazivFormated>
  <DomainObject.Predmet.ProtustrankaNazivFormatedOIB>
    <izvorni_sadrzaj>LIMEX PULA d.o.o. PULA, OIB 37574683353</izvorni_sadrzaj>
    <derivirana_varijabla naziv="DomainObject.Predmet.ProtustrankaNazivFormatedOIB_1">LIMEX PULA d.o.o. PULA, OIB 37574683353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860739.02</izvorni_sadrzaj>
    <derivirana_varijabla naziv="DomainObject.Predmet.TrenutnaVrijednost_1">860739.02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LIMEX PULA d.o.o. PULA</item>
    </izvorni_sadrzaj>
    <derivirana_varijabla naziv="DomainObject.Predmet.ProtuStrankaListFormated_1">
      <item>LIMEX PULA d.o.o. PULA</item>
    </derivirana_varijabla>
  </DomainObject.Predmet.ProtuStrankaListFormated>
  <DomainObject.Predmet.ProtuStrankaListFormatedOIB>
    <izvorni_sadrzaj>
      <item>LIMEX PULA d.o.o. PULA, OIB 37574683353</item>
    </izvorni_sadrzaj>
    <derivirana_varijabla naziv="DomainObject.Predmet.ProtuStrankaListFormatedOIB_1">
      <item>LIMEX PULA d.o.o. PULA, OIB 37574683353</item>
    </derivirana_varijabla>
  </DomainObject.Predmet.ProtuStrankaListFormatedOIB>
  <DomainObject.Predmet.ProtuStrankaListFormatedWithAdress>
    <izvorni_sadrzaj>
      <item>LIMEX PULA d.o.o. PULA, Trg 1. istarske brigade 13, 52100 Pula</item>
    </izvorni_sadrzaj>
    <derivirana_varijabla naziv="DomainObject.Predmet.ProtuStrankaListFormatedWithAdress_1">
      <item>LIMEX PULA d.o.o. PULA, Trg 1. istarske brigade 13, 52100 Pula</item>
    </derivirana_varijabla>
  </DomainObject.Predmet.ProtuStrankaListFormatedWithAdress>
  <DomainObject.Predmet.ProtuStrankaListFormatedWithAdressOIB>
    <izvorni_sadrzaj>
      <item>LIMEX PULA d.o.o. PULA, OIB 37574683353, Trg 1. istarske brigade 13, 52100 Pula</item>
    </izvorni_sadrzaj>
    <derivirana_varijabla naziv="DomainObject.Predmet.ProtuStrankaListFormatedWithAdressOIB_1">
      <item>LIMEX PULA d.o.o. PULA, OIB 37574683353, Trg 1. istarske brigade 13, 52100 Pula</item>
    </derivirana_varijabla>
  </DomainObject.Predmet.ProtuStrankaListFormatedWithAdressOIB>
  <DomainObject.Predmet.ProtuStrankaListNazivFormated>
    <izvorni_sadrzaj>
      <item>LIMEX PULA d.o.o. PULA</item>
    </izvorni_sadrzaj>
    <derivirana_varijabla naziv="DomainObject.Predmet.ProtuStrankaListNazivFormated_1">
      <item>LIMEX PULA d.o.o. PULA</item>
    </derivirana_varijabla>
  </DomainObject.Predmet.ProtuStrankaListNazivFormated>
  <DomainObject.Predmet.ProtuStrankaListNazivFormatedOIB>
    <izvorni_sadrzaj>
      <item>LIMEX PULA d.o.o. PULA, OIB 37574683353</item>
    </izvorni_sadrzaj>
    <derivirana_varijabla naziv="DomainObject.Predmet.ProtuStrankaListNazivFormatedOIB_1">
      <item>LIMEX PULA d.o.o. PULA, OIB 37574683353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St-793/2016-4</izvorni_sadrzaj>
    <derivirana_varijabla naziv="DomainObject.PoslovniBrojDokumenta_1">St-793/2016-4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LIMEX PULA d.o.o. PULA</izvorni_sadrzaj>
    <derivirana_varijabla naziv="DomainObject.Predmet.ProtustrankaIDrugi_1">LIMEX PULA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LIMEX PULA d.o.o. PULA, OIB 37574683353, Trg 1. istarske brigade 13, 52100 Pula</izvorni_sadrzaj>
    <derivirana_varijabla naziv="DomainObject.Predmet.ProtustrankaIDrugiAdressOIB_1">LIMEX PULA d.o.o. PULA, OIB 37574683353, Trg 1. istarske brigade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LIMEX PULA d.o.o. PULA</item>
    </izvorni_sadrzaj>
    <derivirana_varijabla naziv="DomainObject.Predmet.SudioniciListNaziv_1">
      <item>FINANCIJSKA AGENCIJA, RC RIJEKA, PODRUŽNICA PULA, PULA</item>
      <item>LIMEX PULA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LIMEX PULA d.o.o. PULA, OIB 37574683353, Trg 1. istarske brigade 13,52100 Pula</item>
    </izvorni_sadrzaj>
    <derivirana_varijabla naziv="DomainObject.Predmet.SudioniciListAdressOIB_1">
      <item>FINANCIJSKA AGENCIJA, RC RIJEKA, PODRUŽNICA PULA, PULA, OIB 85821130368, Giardini 5,52100 Pula</item>
      <item>LIMEX PULA d.o.o. PULA, OIB 37574683353, Trg 1. istarske brigade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37574683353</item>
    </izvorni_sadrzaj>
    <derivirana_varijabla naziv="DomainObject.Predmet.SudioniciListNazivOIB_1">
      <item>, OIB 85821130368</item>
      <item>, OIB 37574683353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1407</properties:Characters>
  <properties:Lines>46</properties:Lines>
  <properties:Paragraphs>22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2016-06-14T10:06:00Z</cp:lastPrinted>
  <dcterms:modified xmlns:xsi="http://www.w3.org/2001/XMLSchema-instance" xsi:type="dcterms:W3CDTF">2016-06-14T10:06:00Z</dcterms:modified>
  <cp:revision>46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St-793/2016-4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