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7863" w14:paraId="abc7863" w:rsidRDefault="00AC7B99" w:rsidP="00AC7B99" w:rsidR="00AC7B99">
      <w:pPr>
        <w15:collapsed w:val="false"/>
        <w:rPr>
          <w:rFonts w:eastAsia="Arial"/>
          <w:sz w:val="20"/>
          <w:szCs w:val="20"/>
        </w:rPr>
      </w:pPr>
      <w:bookmarkStart w:name="_GoBack" w:id="0"/>
      <w:bookmarkEnd w:id="0"/>
    </w:p>
    <w:p w:rsidRDefault="00DA07BB" w:rsidP="00AC7B99" w:rsidR="00DA07BB">
      <w:pPr>
        <w:jc w:val="center"/>
        <w:rPr>
          <w:b/>
          <w:sz w:val="28"/>
          <w:szCs w:val="28"/>
        </w:rPr>
      </w:pPr>
    </w:p>
    <w:p w:rsidRDefault="00AC7B99" w:rsidP="00AC7B99" w:rsidR="00AC7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:rsidRDefault="00464090" w:rsidP="00AC7B99" w:rsidR="00464090" w:rsidRPr="00787114">
      <w:pPr>
        <w:jc w:val="center"/>
        <w:rPr>
          <w:b/>
        </w:rPr>
      </w:pPr>
    </w:p>
    <w:p w:rsidRDefault="00AC7B99" w:rsidP="00AC7B99" w:rsidR="00AC7B99">
      <w:pPr>
        <w:rPr>
          <w:b/>
          <w:bCs/>
        </w:rPr>
      </w:pPr>
    </w:p>
    <w:p w:rsidRDefault="008B2314" w:rsidP="008B2314" w:rsidR="008B2314" w:rsidRPr="00A02722">
      <w:pPr>
        <w:spacing w:lineRule="auto" w:line="276"/>
        <w:rPr>
          <w:rFonts w:cstheme="majorBidi" w:hAnsiTheme="majorBidi" w:asciiTheme="majorBidi"/>
          <w:b/>
          <w:bCs/>
          <w:sz w:val="28"/>
          <w:szCs w:val="28"/>
        </w:rPr>
      </w:pPr>
      <w:r>
        <w:rPr>
          <w:rFonts w:cs="Arial" w:hAnsi="Arial" w:ascii="Arial"/>
          <w:b/>
          <w:bCs/>
        </w:rPr>
        <w:t xml:space="preserve">         </w:t>
      </w:r>
      <w:r w:rsidRPr="00A02722">
        <w:rPr>
          <w:rFonts w:cstheme="majorBidi" w:hAnsiTheme="majorBidi" w:asciiTheme="majorBidi"/>
          <w:b/>
          <w:bCs/>
          <w:sz w:val="28"/>
          <w:szCs w:val="28"/>
        </w:rPr>
        <w:t>IMOVINA</w:t>
      </w:r>
    </w:p>
    <w:p w:rsidRDefault="00DA07BB" w:rsidP="008B2314" w:rsidR="00DA07BB" w:rsidRPr="00A02722">
      <w:pPr>
        <w:spacing w:lineRule="auto" w:line="276"/>
        <w:rPr>
          <w:rFonts w:cstheme="majorBidi" w:hAnsiTheme="majorBidi" w:asciiTheme="majorBidi"/>
          <w:b/>
          <w:bCs/>
          <w:sz w:val="22"/>
          <w:szCs w:val="22"/>
        </w:rPr>
      </w:pPr>
    </w:p>
    <w:tbl>
      <w:tblPr>
        <w:tblW w:type="dxa" w:w="7061"/>
        <w:tblInd w:type="dxa" w:w="589"/>
        <w:tblLook w:val="04A0" w:noVBand="1" w:noHBand="0" w:lastColumn="0" w:firstColumn="1" w:lastRow="0" w:firstRow="1"/>
      </w:tblPr>
      <w:tblGrid>
        <w:gridCol w:w="980"/>
        <w:gridCol w:w="4238"/>
        <w:gridCol w:w="1843"/>
      </w:tblGrid>
      <w:tr w:rsidTr="00072649" w:rsidR="00072649" w:rsidRPr="00A02722">
        <w:trPr>
          <w:trHeight w:val="792"/>
        </w:trPr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072649" w:rsidP="00183D1B" w:rsidR="00072649" w:rsidRPr="00A02722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Red br</w:t>
            </w:r>
          </w:p>
        </w:tc>
        <w:tc>
          <w:tcPr>
            <w:tcW w:type="dxa" w:w="4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072649" w:rsidP="00183D1B" w:rsidR="00072649" w:rsidRPr="00A02722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IMOVINA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072649" w:rsidP="00183D1B" w:rsidR="00072649" w:rsidRPr="00A02722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Vrijednost imovine na dan 15.06.2018.</w:t>
            </w:r>
          </w:p>
        </w:tc>
      </w:tr>
      <w:tr w:rsidTr="00072649" w:rsidR="00072649" w:rsidRPr="00A02722">
        <w:trPr>
          <w:trHeight w:val="792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49" w:rsidP="00183D1B" w:rsidR="00072649" w:rsidRPr="00A02722">
            <w:pPr>
              <w:jc w:val="center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4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49" w:rsidP="00183D1B" w:rsidR="00072649" w:rsidRPr="00A02722">
            <w:pPr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>Novčana sredstva iz unovčenja pokretnina deponirana na računu Općinskog suda u Čakovcu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49" w:rsidP="00183D1B" w:rsidR="00072649" w:rsidRPr="00A02722">
            <w:pPr>
              <w:jc w:val="right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>20.000,00</w:t>
            </w:r>
          </w:p>
        </w:tc>
      </w:tr>
      <w:tr w:rsidTr="00072649" w:rsidR="00072649" w:rsidRPr="00A02722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72649" w:rsidP="00183D1B" w:rsidR="00072649" w:rsidRPr="00A02722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4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72649" w:rsidP="00183D1B" w:rsidR="00072649" w:rsidRPr="00A02722">
            <w:pPr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UKUPNA IMOVINA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072649" w:rsidP="00183D1B" w:rsidR="00072649" w:rsidRPr="00A02722">
            <w:pPr>
              <w:jc w:val="right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20.000,00</w:t>
            </w:r>
          </w:p>
        </w:tc>
      </w:tr>
    </w:tbl>
    <w:p w:rsidRDefault="00DA07BB" w:rsidP="00DA07BB" w:rsidR="00DA07BB" w:rsidRPr="00A02722">
      <w:pPr>
        <w:spacing w:lineRule="auto" w:line="276"/>
        <w:ind w:left="567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DA07BB" w:rsidP="008B2314" w:rsidR="00DA07BB" w:rsidRPr="00A02722">
      <w:pPr>
        <w:spacing w:lineRule="auto" w:line="276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DA07BB" w:rsidP="008B2314" w:rsidR="00DA07BB" w:rsidRPr="00A02722">
      <w:pPr>
        <w:spacing w:lineRule="auto" w:line="276"/>
        <w:rPr>
          <w:rFonts w:cstheme="majorBidi" w:hAnsiTheme="majorBidi" w:asciiTheme="majorBidi"/>
          <w:b/>
          <w:bCs/>
          <w:sz w:val="28"/>
          <w:szCs w:val="28"/>
        </w:rPr>
      </w:pPr>
      <w:r w:rsidRPr="00A02722">
        <w:rPr>
          <w:rFonts w:cstheme="majorBidi" w:hAnsiTheme="majorBidi" w:asciiTheme="majorBidi"/>
          <w:b/>
          <w:bCs/>
          <w:sz w:val="22"/>
          <w:szCs w:val="22"/>
        </w:rPr>
        <w:tab/>
      </w:r>
      <w:r w:rsidRPr="00A02722">
        <w:rPr>
          <w:rFonts w:cstheme="majorBidi" w:hAnsiTheme="majorBidi" w:asciiTheme="majorBidi"/>
          <w:b/>
          <w:bCs/>
          <w:sz w:val="28"/>
          <w:szCs w:val="28"/>
        </w:rPr>
        <w:t>OBVEZE</w:t>
      </w:r>
    </w:p>
    <w:p w:rsidRDefault="00AF30E1" w:rsidP="008B2314" w:rsidR="00AF30E1" w:rsidRPr="00A02722">
      <w:pPr>
        <w:spacing w:lineRule="auto" w:line="276"/>
        <w:rPr>
          <w:rFonts w:cstheme="majorBidi" w:hAnsiTheme="majorBidi" w:asciiTheme="majorBidi"/>
          <w:b/>
          <w:bCs/>
          <w:sz w:val="22"/>
          <w:szCs w:val="22"/>
        </w:rPr>
      </w:pPr>
      <w:r w:rsidRPr="00A02722">
        <w:rPr>
          <w:rFonts w:cstheme="majorBidi" w:hAnsiTheme="majorBidi" w:asciiTheme="majorBidi"/>
          <w:b/>
          <w:bCs/>
          <w:sz w:val="22"/>
          <w:szCs w:val="22"/>
        </w:rPr>
        <w:t xml:space="preserve">          </w:t>
      </w:r>
    </w:p>
    <w:p w:rsidRDefault="00A02722" w:rsidP="008B2314" w:rsidR="00A02722" w:rsidRPr="00A02722">
      <w:pPr>
        <w:spacing w:lineRule="auto" w:line="276"/>
        <w:rPr>
          <w:rFonts w:cstheme="majorBidi" w:hAnsiTheme="majorBidi" w:asciiTheme="majorBidi"/>
          <w:b/>
          <w:bCs/>
          <w:sz w:val="22"/>
          <w:szCs w:val="22"/>
        </w:rPr>
      </w:pPr>
      <w:r w:rsidRPr="00A02722">
        <w:rPr>
          <w:rFonts w:cstheme="majorBidi" w:hAnsiTheme="majorBidi" w:asciiTheme="majorBidi"/>
          <w:b/>
          <w:bCs/>
          <w:sz w:val="22"/>
          <w:szCs w:val="22"/>
        </w:rPr>
        <w:t xml:space="preserve">          </w:t>
      </w:r>
    </w:p>
    <w:tbl>
      <w:tblPr>
        <w:tblW w:type="dxa" w:w="6941"/>
        <w:tblInd w:type="dxa" w:w="709"/>
        <w:tblLook w:val="04A0" w:noVBand="1" w:noHBand="0" w:lastColumn="0" w:firstColumn="1" w:lastRow="0" w:firstRow="1"/>
      </w:tblPr>
      <w:tblGrid>
        <w:gridCol w:w="846"/>
        <w:gridCol w:w="4252"/>
        <w:gridCol w:w="1843"/>
      </w:tblGrid>
      <w:tr w:rsidTr="00A02722" w:rsidR="00A02722" w:rsidRPr="00A02722">
        <w:trPr>
          <w:trHeight w:val="792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Red br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OBVEZE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Prijavljene i priznate tražbine vjerovnika po stečajnom upravitelju </w:t>
            </w:r>
          </w:p>
        </w:tc>
      </w:tr>
      <w:tr w:rsidTr="00A02722" w:rsidR="00A02722" w:rsidRPr="00A02722">
        <w:trPr>
          <w:trHeight w:val="288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center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2722" w:rsidP="00A02722" w:rsidR="00A02722" w:rsidRPr="00A02722">
            <w:pPr>
              <w:suppressAutoHyphens w:val="false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 xml:space="preserve">Obveze s osnova kredita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right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>753.149,68</w:t>
            </w:r>
          </w:p>
        </w:tc>
      </w:tr>
      <w:tr w:rsidTr="00A02722" w:rsidR="00A02722" w:rsidRPr="00A02722">
        <w:trPr>
          <w:trHeight w:val="288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center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>Obveze prema dobavljačima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right"/>
              <w:rPr>
                <w:rFonts w:cstheme="majorBidi" w:hAnsiTheme="majorBidi" w:asciiTheme="majorBidi"/>
                <w:i/>
                <w:i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i/>
                <w:iCs/>
                <w:color w:val="000000"/>
                <w:sz w:val="22"/>
                <w:szCs w:val="22"/>
                <w:lang w:eastAsia="hr-HR"/>
              </w:rPr>
              <w:t>27.208,69</w:t>
            </w:r>
          </w:p>
        </w:tc>
      </w:tr>
      <w:tr w:rsidTr="00A02722" w:rsidR="00A02722" w:rsidRPr="00A02722">
        <w:trPr>
          <w:trHeight w:val="288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center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color w:val="000000"/>
                <w:sz w:val="22"/>
                <w:szCs w:val="22"/>
                <w:lang w:eastAsia="hr-HR"/>
              </w:rPr>
              <w:t xml:space="preserve">Obveze za doprinose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right"/>
              <w:rPr>
                <w:rFonts w:cstheme="majorBidi" w:hAnsiTheme="majorBidi" w:asciiTheme="majorBidi"/>
                <w:i/>
                <w:i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i/>
                <w:iCs/>
                <w:color w:val="000000"/>
                <w:sz w:val="22"/>
                <w:szCs w:val="22"/>
                <w:lang w:eastAsia="hr-HR"/>
              </w:rPr>
              <w:t>80.551,89</w:t>
            </w:r>
          </w:p>
        </w:tc>
      </w:tr>
      <w:tr w:rsidTr="00A02722" w:rsidR="00A02722" w:rsidRPr="00A02722">
        <w:trPr>
          <w:trHeight w:val="300"/>
        </w:trPr>
        <w:tc>
          <w:tcPr>
            <w:tcW w:type="dxa" w:w="8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42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noWrap/>
            <w:vAlign w:val="center"/>
            <w:hideMark/>
          </w:tcPr>
          <w:p w:rsidRDefault="00A02722" w:rsidP="00A02722" w:rsidR="00A02722" w:rsidRPr="00A02722">
            <w:pPr>
              <w:suppressAutoHyphens w:val="false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UKUPNO OBVEZE (r.br. 1+2+3)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A02722" w:rsidP="00A02722" w:rsidR="00A02722" w:rsidRPr="00A02722">
            <w:pPr>
              <w:suppressAutoHyphens w:val="false"/>
              <w:jc w:val="right"/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cstheme="majorBidi" w:hAnsiTheme="majorBidi" w:asciiTheme="majorBidi"/>
                <w:b/>
                <w:bCs/>
                <w:color w:val="000000"/>
                <w:sz w:val="22"/>
                <w:szCs w:val="22"/>
                <w:lang w:eastAsia="hr-HR"/>
              </w:rPr>
              <w:t>860.910,26</w:t>
            </w:r>
          </w:p>
        </w:tc>
      </w:tr>
    </w:tbl>
    <w:p w:rsidRDefault="00AF30E1" w:rsidP="00A02722" w:rsidR="00AF30E1" w:rsidRPr="00A02722">
      <w:pPr>
        <w:spacing w:lineRule="auto" w:line="276"/>
        <w:ind w:left="567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</w:p>
    <w:p w:rsidRDefault="00A82116" w:rsidP="008B2314" w:rsidR="00A82116">
      <w:pPr>
        <w:spacing w:lineRule="auto" w:line="276"/>
        <w:rPr>
          <w:rFonts w:cs="Arial" w:hAnsi="Arial" w:ascii="Arial"/>
          <w:b/>
          <w:bCs/>
        </w:rPr>
      </w:pPr>
    </w:p>
    <w:p w:rsidRDefault="00AF30E1" w:rsidP="00AC7B99" w:rsidR="00AF30E1">
      <w:pPr>
        <w:tabs>
          <w:tab w:pos="5040" w:val="left"/>
        </w:tabs>
      </w:pPr>
    </w:p>
    <w:p w:rsidRDefault="00072649" w:rsidP="00AC7B99" w:rsidR="00072649">
      <w:pPr>
        <w:tabs>
          <w:tab w:pos="5040" w:val="left"/>
        </w:tabs>
      </w:pPr>
    </w:p>
    <w:p w:rsidRDefault="00072649" w:rsidP="00AC7B99" w:rsidR="00072649">
      <w:pPr>
        <w:tabs>
          <w:tab w:pos="5040" w:val="left"/>
        </w:tabs>
      </w:pPr>
    </w:p>
    <w:p w:rsidRDefault="00AF30E1" w:rsidP="00AC7B99" w:rsidR="00AC7B99" w:rsidRPr="008029B4">
      <w:pPr>
        <w:tabs>
          <w:tab w:pos="5040" w:val="left"/>
        </w:tabs>
      </w:pPr>
      <w:r>
        <w:tab/>
      </w:r>
      <w:r>
        <w:tab/>
      </w:r>
      <w:r>
        <w:tab/>
        <w:t xml:space="preserve">     </w:t>
      </w:r>
      <w:r w:rsidR="00AC7B99" w:rsidRPr="008029B4">
        <w:t xml:space="preserve">Stečajni upravitelj:                                                                                                           </w:t>
      </w:r>
    </w:p>
    <w:p w:rsidRDefault="00AC7B99" w:rsidP="00AC7B99" w:rsidR="00AC7B99" w:rsidRPr="008029B4">
      <w:r w:rsidRPr="008029B4">
        <w:t xml:space="preserve">  </w:t>
      </w:r>
      <w:r w:rsidR="00A82116">
        <w:t xml:space="preserve">    </w:t>
      </w:r>
      <w:r w:rsidRPr="008029B4">
        <w:t xml:space="preserve"> U Ča</w:t>
      </w:r>
      <w:r w:rsidR="008B2314">
        <w:t xml:space="preserve">kovcu, </w:t>
      </w:r>
      <w:r w:rsidR="00072649">
        <w:t>30.08.</w:t>
      </w:r>
      <w:r w:rsidR="003C03E2">
        <w:t>2018</w:t>
      </w:r>
      <w:r w:rsidRPr="008029B4">
        <w:t>.</w:t>
      </w:r>
      <w:r w:rsidR="003C03E2">
        <w:t>godine</w:t>
      </w:r>
      <w:r w:rsidRPr="008029B4">
        <w:t xml:space="preserve">                            </w:t>
      </w:r>
      <w:r w:rsidR="003C03E2">
        <w:t xml:space="preserve">                    </w:t>
      </w:r>
      <w:r w:rsidRPr="008029B4">
        <w:t xml:space="preserve">           Lidija Lesar</w:t>
      </w:r>
    </w:p>
    <w:p w:rsidRDefault="00A96D88" w:rsidP="00AC7B99" w:rsidR="00A96D88" w:rsidRPr="008029B4">
      <w:pPr>
        <w:ind w:right="-559" w:left="-1560"/>
      </w:pPr>
    </w:p>
    <w:sectPr w:rsidSect="00DB4648" w:rsidR="00A96D88" w:rsidRPr="008029B4">
      <w:headerReference w:type="default" r:id="rId9"/>
      <w:pgSz w:h="16838" w:w="11906"/>
      <w:pgMar w:gutter="0" w:footer="720" w:header="720" w:left="1134" w:bottom="737" w:right="851" w:top="73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61F" w:rsidP="004F42D2" w:rsidR="00A0661F">
      <w:r>
        <w:separator/>
      </w:r>
    </w:p>
  </w:endnote>
  <w:endnote w:id="0" w:type="continuationSeparator">
    <w:p w:rsidRDefault="00A0661F" w:rsidP="004F42D2" w:rsidR="00A06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61F" w:rsidP="004F42D2" w:rsidR="00A0661F">
      <w:r>
        <w:separator/>
      </w:r>
    </w:p>
  </w:footnote>
  <w:footnote w:id="0" w:type="continuationSeparator">
    <w:p w:rsidRDefault="00A0661F" w:rsidP="004F42D2" w:rsidR="00A06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649" w:rsidP="00072649" w:rsidR="005E04DB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jc w:val="center"/>
      <w:rPr>
        <w:b/>
        <w:lang w:val="pl-PL"/>
      </w:rPr>
    </w:pPr>
    <w:r>
      <w:rPr>
        <w:b/>
        <w:lang w:val="pl-PL"/>
      </w:rPr>
      <w:t>Stečajna masa iza TRANSPORTI TURK d.o.o. u stečaju</w:t>
    </w:r>
  </w:p>
  <w:p w:rsidRDefault="00072649" w:rsidP="00072649" w:rsidR="005E04DB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jc w:val="center"/>
    </w:pPr>
    <w:r>
      <w:rPr>
        <w:b/>
        <w:lang w:val="pl-PL"/>
      </w:rPr>
      <w:t>Čakovec, Travnička 26,</w:t>
    </w:r>
    <w:r w:rsidRPr="00786AB4">
      <w:rPr>
        <w:b/>
        <w:lang w:val="pl-PL"/>
      </w:rPr>
      <w:t xml:space="preserve"> OIB:</w:t>
    </w:r>
    <w:r>
      <w:rPr>
        <w:b/>
        <w:lang w:val="pl-PL"/>
      </w:rPr>
      <w:t xml:space="preserve"> 64071055716</w:t>
    </w:r>
    <w:r>
      <w:t xml:space="preserve">    </w:t>
    </w:r>
  </w:p>
  <w:p w:rsidRDefault="00072649" w:rsidP="00072649" w:rsidR="00072649" w:rsidRPr="006524EF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jc w:val="center"/>
      <w:rPr>
        <w:b/>
      </w:rPr>
    </w:pPr>
    <w:r>
      <w:rPr>
        <w:b/>
      </w:rPr>
      <w:t>Posl.broj: St-218/18</w:t>
    </w:r>
  </w:p>
  <w:p w:rsidRDefault="00072649" w:rsidP="00072649" w:rsidR="00072649" w:rsidRPr="0035403C">
    <w:pPr>
      <w:pBdr>
        <w:bottom w:space="0" w:sz="4" w:color="auto" w:val="single"/>
      </w:pBdr>
      <w:spacing w:lineRule="auto" w:line="288"/>
      <w:jc w:val="center"/>
      <w:rPr>
        <w:b/>
      </w:rPr>
    </w:pPr>
    <w:r w:rsidRPr="0035403C">
      <w:rPr>
        <w:b/>
      </w:rPr>
      <w:t>Lidija Lesar, stečajni upravitelj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NzC3MDI1tjA3NDI0MjdQ0lEKTi0uzszPAykwrQUAQcmXMywAAAA=" w:name="__Grammarly_42___1"/>
  </w:docVars>
  <w:rsids>
    <w:rsidRoot w:val="00AC7B99"/>
    <w:rsid w:val="00033F8F"/>
    <w:rsid w:val="000415CE"/>
    <w:rsid w:val="00063235"/>
    <w:rsid w:val="00072649"/>
    <w:rsid w:val="00082B2D"/>
    <w:rsid w:val="00085596"/>
    <w:rsid w:val="000A2379"/>
    <w:rsid w:val="000C5183"/>
    <w:rsid w:val="000C7FA4"/>
    <w:rsid w:val="00103ED4"/>
    <w:rsid w:val="00110BFC"/>
    <w:rsid w:val="001250C1"/>
    <w:rsid w:val="00197281"/>
    <w:rsid w:val="001F19C9"/>
    <w:rsid w:val="00201C2F"/>
    <w:rsid w:val="0021521C"/>
    <w:rsid w:val="00216B30"/>
    <w:rsid w:val="002259B0"/>
    <w:rsid w:val="00245CBA"/>
    <w:rsid w:val="002E4C43"/>
    <w:rsid w:val="002F75AC"/>
    <w:rsid w:val="00317F9A"/>
    <w:rsid w:val="0038460D"/>
    <w:rsid w:val="00392244"/>
    <w:rsid w:val="0039322A"/>
    <w:rsid w:val="003B64C4"/>
    <w:rsid w:val="003C03E2"/>
    <w:rsid w:val="003C1810"/>
    <w:rsid w:val="003C2976"/>
    <w:rsid w:val="003C4399"/>
    <w:rsid w:val="003D4F46"/>
    <w:rsid w:val="00421BFA"/>
    <w:rsid w:val="00454CF2"/>
    <w:rsid w:val="00460655"/>
    <w:rsid w:val="004622C1"/>
    <w:rsid w:val="00462779"/>
    <w:rsid w:val="0046286B"/>
    <w:rsid w:val="00464090"/>
    <w:rsid w:val="00475102"/>
    <w:rsid w:val="00482C2E"/>
    <w:rsid w:val="00483231"/>
    <w:rsid w:val="004859DC"/>
    <w:rsid w:val="00492B00"/>
    <w:rsid w:val="004C6778"/>
    <w:rsid w:val="004F42D2"/>
    <w:rsid w:val="004F62BA"/>
    <w:rsid w:val="00505CD9"/>
    <w:rsid w:val="0052124F"/>
    <w:rsid w:val="00542219"/>
    <w:rsid w:val="0054438E"/>
    <w:rsid w:val="00557A28"/>
    <w:rsid w:val="005B524E"/>
    <w:rsid w:val="005D0388"/>
    <w:rsid w:val="005D305C"/>
    <w:rsid w:val="005E04DB"/>
    <w:rsid w:val="005E2431"/>
    <w:rsid w:val="005E42A9"/>
    <w:rsid w:val="0063432F"/>
    <w:rsid w:val="006B0052"/>
    <w:rsid w:val="006D2BBD"/>
    <w:rsid w:val="006E06AD"/>
    <w:rsid w:val="006F1C55"/>
    <w:rsid w:val="00714459"/>
    <w:rsid w:val="00717D02"/>
    <w:rsid w:val="0077680D"/>
    <w:rsid w:val="00776D4B"/>
    <w:rsid w:val="007B7D46"/>
    <w:rsid w:val="007D7EEC"/>
    <w:rsid w:val="007E6244"/>
    <w:rsid w:val="008001AB"/>
    <w:rsid w:val="008029B4"/>
    <w:rsid w:val="00822490"/>
    <w:rsid w:val="008253B8"/>
    <w:rsid w:val="008258EC"/>
    <w:rsid w:val="00841506"/>
    <w:rsid w:val="00862518"/>
    <w:rsid w:val="0087698B"/>
    <w:rsid w:val="00883B33"/>
    <w:rsid w:val="00897952"/>
    <w:rsid w:val="008B2314"/>
    <w:rsid w:val="008D1E35"/>
    <w:rsid w:val="008E155F"/>
    <w:rsid w:val="00913959"/>
    <w:rsid w:val="009235CC"/>
    <w:rsid w:val="00956BFA"/>
    <w:rsid w:val="00964CFC"/>
    <w:rsid w:val="00986ACF"/>
    <w:rsid w:val="009B1D16"/>
    <w:rsid w:val="009E1310"/>
    <w:rsid w:val="00A02722"/>
    <w:rsid w:val="00A0661F"/>
    <w:rsid w:val="00A24EF9"/>
    <w:rsid w:val="00A70CB6"/>
    <w:rsid w:val="00A805F0"/>
    <w:rsid w:val="00A82116"/>
    <w:rsid w:val="00A96D88"/>
    <w:rsid w:val="00AA034C"/>
    <w:rsid w:val="00AA608A"/>
    <w:rsid w:val="00AC7B99"/>
    <w:rsid w:val="00AF2E94"/>
    <w:rsid w:val="00AF30E1"/>
    <w:rsid w:val="00B13D53"/>
    <w:rsid w:val="00B340D4"/>
    <w:rsid w:val="00B35A06"/>
    <w:rsid w:val="00B90B97"/>
    <w:rsid w:val="00BA5D6F"/>
    <w:rsid w:val="00BA64BE"/>
    <w:rsid w:val="00C11912"/>
    <w:rsid w:val="00C42A08"/>
    <w:rsid w:val="00C54321"/>
    <w:rsid w:val="00C6215D"/>
    <w:rsid w:val="00C85F7A"/>
    <w:rsid w:val="00CC7BA0"/>
    <w:rsid w:val="00CD3896"/>
    <w:rsid w:val="00CD4027"/>
    <w:rsid w:val="00CF14A0"/>
    <w:rsid w:val="00CF57BC"/>
    <w:rsid w:val="00D31ED3"/>
    <w:rsid w:val="00D55F1E"/>
    <w:rsid w:val="00D676C5"/>
    <w:rsid w:val="00D921CB"/>
    <w:rsid w:val="00DA07BB"/>
    <w:rsid w:val="00DB4648"/>
    <w:rsid w:val="00DC6AB7"/>
    <w:rsid w:val="00DD7962"/>
    <w:rsid w:val="00E35BF6"/>
    <w:rsid w:val="00EA1AD8"/>
    <w:rsid w:val="00EB7F2C"/>
    <w:rsid w:val="00ED5069"/>
    <w:rsid w:val="00ED7A5E"/>
    <w:rsid w:val="00EE3051"/>
    <w:rsid w:val="00F00D7C"/>
    <w:rsid w:val="00F05A7D"/>
    <w:rsid w:val="00F47C0D"/>
    <w:rsid w:val="00F53E26"/>
    <w:rsid w:val="00F6194F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exact" w:line="150" w:after="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B99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cs="Tahoma" w:eastAsia="Times New Roman" w:hAnsi="Tahoma" w:asci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8E1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55F"/>
    <w:rPr>
      <w:rFonts w:cs="Times New Roman" w:eastAsia="Arial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55F"/>
    <w:rPr>
      <w:rFonts w:eastAsia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55F"/>
    <w:rPr>
      <w:rFonts w:cs="Times New Roman" w:eastAsia="Arial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55F"/>
    <w:rPr>
      <w:rFonts w:cs="Times New Roman" w:eastAsia="Arial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" w:line="150" w:lineRule="exac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99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ascii="Tahoma" w:cs="Tahoma" w:eastAsia="Times New Roman" w:hAns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8E1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55F"/>
    <w:rPr>
      <w:rFonts w:ascii="Times New Roman" w:cs="Times New Roman" w:eastAsia="Arial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55F"/>
    <w:rPr>
      <w:rFonts w:eastAsia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55F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55F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68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50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12FD8-DD26-43AF-B945-1097489A7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73</properties:Words>
  <properties:Characters>453</properties:Characters>
  <properties:Lines>54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2018-09-01T17:01:00Z</dcterms:created>
  <dc:creator>User</dc:creator>
  <cp:lastModifiedBy>Tihana Martinez</cp:lastModifiedBy>
  <cp:lastPrinted>2018-05-14T15:01:00Z</cp:lastPrinted>
  <dcterms:modified xmlns:xsi="http://www.w3.org/2001/XMLSchema-instance" xsi:type="dcterms:W3CDTF">2018-09-04T06:46:00Z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St-218/2018-9 / Podnesak - Pregled imovine i obveza (St m  TRANSPORTI TURK -Pregled imovine i obveze.docx)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