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7d19f" w14:paraId="a17d19f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EF79D0">
        <w:rPr>
          <w:rStyle w:val="Naglaeno"/>
          <w:b w:val="false"/>
        </w:rPr>
        <w:t>1</w:t>
      </w:r>
      <w:r w:rsidR="0029017F">
        <w:rPr>
          <w:rStyle w:val="Naglaeno"/>
          <w:b w:val="false"/>
        </w:rPr>
        <w:t>5</w:t>
      </w:r>
      <w:r w:rsidR="0086401E">
        <w:rPr>
          <w:rStyle w:val="Naglaeno"/>
          <w:b w:val="false"/>
        </w:rPr>
        <w:t>7</w:t>
      </w:r>
      <w:r w:rsidR="00DB24FC">
        <w:rPr>
          <w:rStyle w:val="Naglaeno"/>
          <w:b w:val="false"/>
        </w:rPr>
        <w:t>6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</w:t>
      </w:r>
      <w:r w:rsidR="00DB24FC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Osijek</w:t>
      </w:r>
      <w:r w:rsidR="00F564E3">
        <w:t>,</w:t>
      </w:r>
      <w:r w:rsidR="004A0D7B">
        <w:t xml:space="preserve"> </w:t>
      </w:r>
      <w:r w:rsidR="00EF79D0">
        <w:t>Osijek</w:t>
      </w:r>
      <w:r w:rsidR="004A0D7B">
        <w:t>, L. Jagera 3,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DB24FC">
        <w:t>TEAM ORŠOLIĆ jednostavno društvo s ograničenom odgovornošću</w:t>
      </w:r>
      <w:r w:rsidR="004F61D9">
        <w:t xml:space="preserve"> </w:t>
      </w:r>
      <w:r w:rsidR="0086401E">
        <w:t xml:space="preserve">za </w:t>
      </w:r>
      <w:r w:rsidR="00DB24FC">
        <w:t>trgovinu i usluge</w:t>
      </w:r>
      <w:r w:rsidR="004F61D9">
        <w:t xml:space="preserve">, </w:t>
      </w:r>
      <w:r w:rsidR="00DB24FC">
        <w:t>Osijek, Ivana Gundulića 43</w:t>
      </w:r>
      <w:r w:rsidR="006C4ECC">
        <w:t xml:space="preserve">, </w:t>
      </w:r>
      <w:r w:rsidR="004E39CC">
        <w:t>MBS 0301</w:t>
      </w:r>
      <w:r w:rsidR="00DB24FC">
        <w:t>67470</w:t>
      </w:r>
      <w:r w:rsidR="00331402">
        <w:t xml:space="preserve">, OIB: </w:t>
      </w:r>
      <w:r w:rsidR="00DB24FC">
        <w:t>03527307628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4F61D9">
        <w:t>1</w:t>
      </w:r>
      <w:r w:rsidR="00DB24FC">
        <w:t>7</w:t>
      </w:r>
      <w:r w:rsidR="000408AE">
        <w:t xml:space="preserve">. </w:t>
      </w:r>
      <w:r w:rsidR="0086401E">
        <w:t>studenog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DB24FC">
        <w:t>TEAM ORŠOLIĆ jednostavno društvo s ograničenom odgovornošću za trgovinu i usluge, Osijek, Ivana Gundulića 43, MBS 030167470, OIB: 03527307628</w:t>
      </w:r>
      <w:r>
        <w:t xml:space="preserve">, </w:t>
      </w:r>
      <w:r w:rsidR="004D3C2C">
        <w:t xml:space="preserve">na temelju neizvršenih osnova za plaćanje </w:t>
      </w:r>
      <w:r>
        <w:t xml:space="preserve">iznosi </w:t>
      </w:r>
      <w:r w:rsidR="00A23BFB">
        <w:t>42.527,75</w:t>
      </w:r>
      <w:r w:rsidR="00F528AF">
        <w:t xml:space="preserve"> </w:t>
      </w:r>
      <w:r>
        <w:t>kn</w:t>
      </w:r>
      <w:r w:rsidR="0074540E">
        <w:t xml:space="preserve"> na dan </w:t>
      </w:r>
      <w:r w:rsidR="00573B76">
        <w:t>1</w:t>
      </w:r>
      <w:r w:rsidR="00A23BFB">
        <w:t>4</w:t>
      </w:r>
      <w:r w:rsidR="0074540E">
        <w:t>.</w:t>
      </w:r>
      <w:r w:rsidR="0046376A">
        <w:t>1</w:t>
      </w:r>
      <w:r w:rsidR="0022147B">
        <w:t>1</w:t>
      </w:r>
      <w:r w:rsidR="0074540E">
        <w:t>.2017</w:t>
      </w:r>
      <w:r>
        <w:t>.</w:t>
      </w:r>
    </w:p>
    <w:p w:rsidRDefault="004D3C2C" w:rsidP="00FA2A24" w:rsidR="004D3C2C">
      <w:pPr>
        <w:ind w:hanging="284" w:left="284"/>
        <w:jc w:val="both"/>
      </w:pPr>
    </w:p>
    <w:p w:rsidRDefault="00224AFF" w:rsidP="00D71700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EF78F4">
        <w:t xml:space="preserve">direktor dužnika </w:t>
      </w:r>
      <w:r w:rsidR="00A23BFB">
        <w:t>Ružica Oršolić, Osijek, Ivana Gundulića 43</w:t>
      </w:r>
      <w:r w:rsidR="00D71700">
        <w:t xml:space="preserve">, </w:t>
      </w:r>
      <w:r w:rsidR="00AE66C9">
        <w:t xml:space="preserve">OIB </w:t>
      </w:r>
      <w:r w:rsidR="00B731EC">
        <w:t>71962112308</w:t>
      </w:r>
      <w:r w:rsidR="00037CE9">
        <w:t xml:space="preserve">,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 xml:space="preserve">(četrdesetpet)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C52D76">
        <w:t>1</w:t>
      </w:r>
      <w:r w:rsidR="00775DF3">
        <w:t>5</w:t>
      </w:r>
      <w:r w:rsidR="007A14C7">
        <w:t>7</w:t>
      </w:r>
      <w:r w:rsidR="00B731EC">
        <w:t>6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A2132E">
        <w:t>a</w:t>
      </w:r>
      <w:r w:rsidR="00413C80">
        <w:t xml:space="preserve"> ovlašten</w:t>
      </w:r>
      <w:r w:rsidR="00A2132E">
        <w:t>a</w:t>
      </w:r>
      <w:r w:rsidR="00413C80">
        <w:t xml:space="preserve">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982FC1">
        <w:t>1</w:t>
      </w:r>
      <w:r w:rsidR="00B731EC">
        <w:t>7</w:t>
      </w:r>
      <w:r w:rsidR="007A14C7" w:rsidRPr="007A14C7">
        <w:t xml:space="preserve">. studenog </w:t>
      </w:r>
      <w:r>
        <w:t>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B731EC">
        <w:t>16</w:t>
      </w:r>
      <w:r w:rsidR="005B3A79">
        <w:t>/1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47DEA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96E1C"/>
    <w:rsid w:val="000B0EBD"/>
    <w:rsid w:val="000B72C7"/>
    <w:rsid w:val="000C1C20"/>
    <w:rsid w:val="000C26C6"/>
    <w:rsid w:val="000C4712"/>
    <w:rsid w:val="000C6AA1"/>
    <w:rsid w:val="000C725B"/>
    <w:rsid w:val="000D0569"/>
    <w:rsid w:val="000D12B4"/>
    <w:rsid w:val="000E762A"/>
    <w:rsid w:val="000F61EA"/>
    <w:rsid w:val="000F6941"/>
    <w:rsid w:val="00102060"/>
    <w:rsid w:val="0012059F"/>
    <w:rsid w:val="001347E8"/>
    <w:rsid w:val="001437B2"/>
    <w:rsid w:val="00166BF6"/>
    <w:rsid w:val="00173F18"/>
    <w:rsid w:val="0017565C"/>
    <w:rsid w:val="00177EC7"/>
    <w:rsid w:val="00194011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1F5381"/>
    <w:rsid w:val="00204C74"/>
    <w:rsid w:val="0020604D"/>
    <w:rsid w:val="002063E3"/>
    <w:rsid w:val="0021135F"/>
    <w:rsid w:val="002207C8"/>
    <w:rsid w:val="0022147B"/>
    <w:rsid w:val="00221669"/>
    <w:rsid w:val="002249F2"/>
    <w:rsid w:val="00224AFF"/>
    <w:rsid w:val="002358E7"/>
    <w:rsid w:val="00243721"/>
    <w:rsid w:val="002445AB"/>
    <w:rsid w:val="0025000D"/>
    <w:rsid w:val="00267D26"/>
    <w:rsid w:val="00277975"/>
    <w:rsid w:val="00283868"/>
    <w:rsid w:val="0028507D"/>
    <w:rsid w:val="002856FB"/>
    <w:rsid w:val="0029017F"/>
    <w:rsid w:val="00297848"/>
    <w:rsid w:val="002A2AF5"/>
    <w:rsid w:val="002A36D6"/>
    <w:rsid w:val="002A3BEF"/>
    <w:rsid w:val="002B4236"/>
    <w:rsid w:val="002C352F"/>
    <w:rsid w:val="002C3D49"/>
    <w:rsid w:val="002D2610"/>
    <w:rsid w:val="002D7681"/>
    <w:rsid w:val="002E574F"/>
    <w:rsid w:val="002F2EC7"/>
    <w:rsid w:val="002F4AAF"/>
    <w:rsid w:val="002F66FE"/>
    <w:rsid w:val="00312DA4"/>
    <w:rsid w:val="003150FD"/>
    <w:rsid w:val="00316796"/>
    <w:rsid w:val="00317905"/>
    <w:rsid w:val="00320C64"/>
    <w:rsid w:val="003276D7"/>
    <w:rsid w:val="00330910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79D1"/>
    <w:rsid w:val="00390BF1"/>
    <w:rsid w:val="003924AF"/>
    <w:rsid w:val="003A2A2F"/>
    <w:rsid w:val="003A56C0"/>
    <w:rsid w:val="003A610E"/>
    <w:rsid w:val="003B282B"/>
    <w:rsid w:val="003B5119"/>
    <w:rsid w:val="003C01DF"/>
    <w:rsid w:val="003C4B1C"/>
    <w:rsid w:val="003D02B1"/>
    <w:rsid w:val="003D0F26"/>
    <w:rsid w:val="003D2AE6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409F"/>
    <w:rsid w:val="00434C25"/>
    <w:rsid w:val="004351D0"/>
    <w:rsid w:val="00436570"/>
    <w:rsid w:val="00443F69"/>
    <w:rsid w:val="004545C4"/>
    <w:rsid w:val="00457B91"/>
    <w:rsid w:val="0046376A"/>
    <w:rsid w:val="004638F5"/>
    <w:rsid w:val="004640A1"/>
    <w:rsid w:val="0046632E"/>
    <w:rsid w:val="004710A4"/>
    <w:rsid w:val="00471BFA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3C2C"/>
    <w:rsid w:val="004D5A26"/>
    <w:rsid w:val="004D6CE6"/>
    <w:rsid w:val="004E1973"/>
    <w:rsid w:val="004E39CC"/>
    <w:rsid w:val="004E466C"/>
    <w:rsid w:val="004E5649"/>
    <w:rsid w:val="004E6A29"/>
    <w:rsid w:val="004F5FE8"/>
    <w:rsid w:val="004F61D9"/>
    <w:rsid w:val="005126B5"/>
    <w:rsid w:val="005159C5"/>
    <w:rsid w:val="00515F79"/>
    <w:rsid w:val="005167FF"/>
    <w:rsid w:val="005178B0"/>
    <w:rsid w:val="00524293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73B76"/>
    <w:rsid w:val="005868D0"/>
    <w:rsid w:val="005931E7"/>
    <w:rsid w:val="005B1166"/>
    <w:rsid w:val="005B3A79"/>
    <w:rsid w:val="005B59B6"/>
    <w:rsid w:val="005B6072"/>
    <w:rsid w:val="005C01B9"/>
    <w:rsid w:val="005C598E"/>
    <w:rsid w:val="005D2A79"/>
    <w:rsid w:val="005D7EC1"/>
    <w:rsid w:val="005E0812"/>
    <w:rsid w:val="005E0CFB"/>
    <w:rsid w:val="005E55B1"/>
    <w:rsid w:val="005F3F47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5D43"/>
    <w:rsid w:val="006A6EBE"/>
    <w:rsid w:val="006B29B9"/>
    <w:rsid w:val="006B2D9D"/>
    <w:rsid w:val="006B346E"/>
    <w:rsid w:val="006B4F4E"/>
    <w:rsid w:val="006B5168"/>
    <w:rsid w:val="006C36CE"/>
    <w:rsid w:val="006C4ECC"/>
    <w:rsid w:val="006C4FDF"/>
    <w:rsid w:val="006F6DD5"/>
    <w:rsid w:val="006F72C2"/>
    <w:rsid w:val="00711561"/>
    <w:rsid w:val="00712635"/>
    <w:rsid w:val="007253FF"/>
    <w:rsid w:val="0073010A"/>
    <w:rsid w:val="00734726"/>
    <w:rsid w:val="0073789B"/>
    <w:rsid w:val="0074540E"/>
    <w:rsid w:val="007657AA"/>
    <w:rsid w:val="00766D29"/>
    <w:rsid w:val="0077329E"/>
    <w:rsid w:val="00775DF3"/>
    <w:rsid w:val="0078009A"/>
    <w:rsid w:val="00796AED"/>
    <w:rsid w:val="007A14C7"/>
    <w:rsid w:val="007A4540"/>
    <w:rsid w:val="007A5699"/>
    <w:rsid w:val="007B0AB6"/>
    <w:rsid w:val="007B7534"/>
    <w:rsid w:val="007C1B5B"/>
    <w:rsid w:val="007C2BD7"/>
    <w:rsid w:val="007C3B06"/>
    <w:rsid w:val="007D0512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401E"/>
    <w:rsid w:val="008665E1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D3048"/>
    <w:rsid w:val="008E0BE0"/>
    <w:rsid w:val="008F1B6B"/>
    <w:rsid w:val="00901EF5"/>
    <w:rsid w:val="00912CF5"/>
    <w:rsid w:val="00914F33"/>
    <w:rsid w:val="00915CDC"/>
    <w:rsid w:val="00930B0A"/>
    <w:rsid w:val="00930E47"/>
    <w:rsid w:val="00936874"/>
    <w:rsid w:val="00937840"/>
    <w:rsid w:val="0094232B"/>
    <w:rsid w:val="0094702E"/>
    <w:rsid w:val="009525D4"/>
    <w:rsid w:val="009767F2"/>
    <w:rsid w:val="00980E4D"/>
    <w:rsid w:val="00982FC1"/>
    <w:rsid w:val="009A412B"/>
    <w:rsid w:val="009A5E54"/>
    <w:rsid w:val="009B40D7"/>
    <w:rsid w:val="009B46D8"/>
    <w:rsid w:val="009C1900"/>
    <w:rsid w:val="009C2B83"/>
    <w:rsid w:val="009C670C"/>
    <w:rsid w:val="009E5D6D"/>
    <w:rsid w:val="00A04792"/>
    <w:rsid w:val="00A07CA2"/>
    <w:rsid w:val="00A1285B"/>
    <w:rsid w:val="00A2132E"/>
    <w:rsid w:val="00A214C9"/>
    <w:rsid w:val="00A23BFB"/>
    <w:rsid w:val="00A405B5"/>
    <w:rsid w:val="00A41F76"/>
    <w:rsid w:val="00A4222B"/>
    <w:rsid w:val="00A4346C"/>
    <w:rsid w:val="00A46436"/>
    <w:rsid w:val="00A519A5"/>
    <w:rsid w:val="00A56ACB"/>
    <w:rsid w:val="00A57AB7"/>
    <w:rsid w:val="00A633F9"/>
    <w:rsid w:val="00A63F24"/>
    <w:rsid w:val="00A74747"/>
    <w:rsid w:val="00A81194"/>
    <w:rsid w:val="00A8702F"/>
    <w:rsid w:val="00AA6B6E"/>
    <w:rsid w:val="00AB7B53"/>
    <w:rsid w:val="00AC2A7E"/>
    <w:rsid w:val="00AD0676"/>
    <w:rsid w:val="00AD17F4"/>
    <w:rsid w:val="00AD251E"/>
    <w:rsid w:val="00AE66C9"/>
    <w:rsid w:val="00B00E40"/>
    <w:rsid w:val="00B24B41"/>
    <w:rsid w:val="00B25F6A"/>
    <w:rsid w:val="00B32948"/>
    <w:rsid w:val="00B41500"/>
    <w:rsid w:val="00B56125"/>
    <w:rsid w:val="00B67389"/>
    <w:rsid w:val="00B731EC"/>
    <w:rsid w:val="00B82540"/>
    <w:rsid w:val="00B931A9"/>
    <w:rsid w:val="00B95B20"/>
    <w:rsid w:val="00BA0255"/>
    <w:rsid w:val="00BA204A"/>
    <w:rsid w:val="00BD7ADD"/>
    <w:rsid w:val="00BE33FF"/>
    <w:rsid w:val="00BE6FE1"/>
    <w:rsid w:val="00BF32DE"/>
    <w:rsid w:val="00C04A19"/>
    <w:rsid w:val="00C2016D"/>
    <w:rsid w:val="00C321D1"/>
    <w:rsid w:val="00C43CDA"/>
    <w:rsid w:val="00C52D76"/>
    <w:rsid w:val="00C56925"/>
    <w:rsid w:val="00C66216"/>
    <w:rsid w:val="00C831D9"/>
    <w:rsid w:val="00C8590C"/>
    <w:rsid w:val="00CA01EF"/>
    <w:rsid w:val="00CA2793"/>
    <w:rsid w:val="00CA347D"/>
    <w:rsid w:val="00CB05E9"/>
    <w:rsid w:val="00CC49B6"/>
    <w:rsid w:val="00CE0EE4"/>
    <w:rsid w:val="00CE369E"/>
    <w:rsid w:val="00CF033B"/>
    <w:rsid w:val="00CF63EE"/>
    <w:rsid w:val="00D01DA0"/>
    <w:rsid w:val="00D024F1"/>
    <w:rsid w:val="00D212DB"/>
    <w:rsid w:val="00D22877"/>
    <w:rsid w:val="00D23251"/>
    <w:rsid w:val="00D24D2F"/>
    <w:rsid w:val="00D32BDC"/>
    <w:rsid w:val="00D505FE"/>
    <w:rsid w:val="00D64021"/>
    <w:rsid w:val="00D71700"/>
    <w:rsid w:val="00D745AC"/>
    <w:rsid w:val="00D77EA4"/>
    <w:rsid w:val="00D85974"/>
    <w:rsid w:val="00D97782"/>
    <w:rsid w:val="00DA146A"/>
    <w:rsid w:val="00DA2EA6"/>
    <w:rsid w:val="00DA3DF6"/>
    <w:rsid w:val="00DA4636"/>
    <w:rsid w:val="00DB24FC"/>
    <w:rsid w:val="00DB4D59"/>
    <w:rsid w:val="00DD5FFB"/>
    <w:rsid w:val="00DD6682"/>
    <w:rsid w:val="00DE1523"/>
    <w:rsid w:val="00DE5F69"/>
    <w:rsid w:val="00E16CD8"/>
    <w:rsid w:val="00E23AF8"/>
    <w:rsid w:val="00E27BF4"/>
    <w:rsid w:val="00E313B6"/>
    <w:rsid w:val="00E50DDF"/>
    <w:rsid w:val="00E60C19"/>
    <w:rsid w:val="00E64462"/>
    <w:rsid w:val="00E84847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23A"/>
    <w:rsid w:val="00ED68FE"/>
    <w:rsid w:val="00EF78F4"/>
    <w:rsid w:val="00EF79D0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D1DC5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53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F538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F538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538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538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53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F538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F538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538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538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1576</izvorni_sadrzaj>
    <derivirana_varijabla naziv="DomainObject.Predmet.Broj_1">1576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2017.</izvorni_sadrzaj>
    <derivirana_varijabla naziv="DomainObject.Predmet.DatumOsnivanja_1">16.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St-1576/2017</izvorni_sadrzaj>
    <derivirana_varijabla naziv="DomainObject.Predmet.OznakaBroj_1">St-1576/2017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TEAM ORŠOLIĆ jednostavno društvo s ograničenom odgovornošću za trgovinu i usluge</izvorni_sadrzaj>
    <derivirana_varijabla naziv="DomainObject.Predmet.ProtustrankaFormated_1">  TEAM ORŠOLIĆ jednostavno društvo s ograničenom odgovornošću za trgovinu i usluge</derivirana_varijabla>
  </DomainObject.Predmet.ProtustrankaFormated>
  <DomainObject.Predmet.ProtustrankaFormatedOIB>
    <izvorni_sadrzaj>  TEAM ORŠOLIĆ jednostavno društvo s ograničenom odgovornošću za trgovinu i usluge, OIB 03527307628</izvorni_sadrzaj>
    <derivirana_varijabla naziv="DomainObject.Predmet.ProtustrankaFormatedOIB_1">  TEAM ORŠOLIĆ jednostavno društvo s ograničenom odgovornošću za trgovinu i usluge, OIB 03527307628</derivirana_varijabla>
  </DomainObject.Predmet.ProtustrankaFormatedOIB>
  <DomainObject.Predmet.ProtustrankaFormatedWithAdress>
    <izvorni_sadrzaj> TEAM ORŠOLIĆ jednostavno društvo s ograničenom odgovornošću za trgovinu i usluge, Ivana Gundulića 43, 31000 Osijek</izvorni_sadrzaj>
    <derivirana_varijabla naziv="DomainObject.Predmet.ProtustrankaFormatedWithAdress_1"> TEAM ORŠOLIĆ jednostavno društvo s ograničenom odgovornošću za trgovinu i usluge, Ivana Gundulića 43, 31000 Osijek</derivirana_varijabla>
  </DomainObject.Predmet.ProtustrankaFormatedWithAdress>
  <DomainObject.Predmet.ProtustrankaFormatedWithAdressOIB>
    <izvorni_sadrzaj> TEAM ORŠOLIĆ jednostavno društvo s ograničenom odgovornošću za trgovinu i usluge, OIB 03527307628, Ivana Gundulića 43, 31000 Osijek</izvorni_sadrzaj>
    <derivirana_varijabla naziv="DomainObject.Predmet.ProtustrankaFormatedWithAdressOIB_1"> TEAM ORŠOLIĆ jednostavno društvo s ograničenom odgovornošću za trgovinu i usluge, OIB 03527307628, Ivana Gundulića 43, 31000 Osijek</derivirana_varijabla>
  </DomainObject.Predmet.ProtustrankaFormatedWithAdressOIB>
  <DomainObject.Predmet.ProtustrankaWithAdress>
    <izvorni_sadrzaj>TEAM ORŠOLIĆ jednostavno društvo s ograničenom odgovornošću za trgovinu i usluge Ivana Gundulića 43, 31000 Osijek</izvorni_sadrzaj>
    <derivirana_varijabla naziv="DomainObject.Predmet.ProtustrankaWithAdress_1">TEAM ORŠOLIĆ jednostavno društvo s ograničenom odgovornošću za trgovinu i usluge Ivana Gundulića 43, 31000 Osijek</derivirana_varijabla>
  </DomainObject.Predmet.ProtustrankaWithAdress>
  <DomainObject.Predmet.ProtustrankaWithAdressOIB>
    <izvorni_sadrzaj>TEAM ORŠOLIĆ jednostavno društvo s ograničenom odgovornošću za trgovinu i usluge, OIB 03527307628, Ivana Gundulića 43, 31000 Osijek</izvorni_sadrzaj>
    <derivirana_varijabla naziv="DomainObject.Predmet.ProtustrankaWithAdressOIB_1">TEAM ORŠOLIĆ jednostavno društvo s ograničenom odgovornošću za trgovinu i usluge, OIB 03527307628, Ivana Gundulića 43, 31000 Osijek</derivirana_varijabla>
  </DomainObject.Predmet.ProtustrankaWithAdressOIB>
  <DomainObject.Predmet.ProtustrankaNazivFormated>
    <izvorni_sadrzaj>TEAM ORŠOLIĆ jednostavno društvo s ograničenom odgovornošću za trgovinu i usluge</izvorni_sadrzaj>
    <derivirana_varijabla naziv="DomainObject.Predmet.ProtustrankaNazivFormated_1">TEAM ORŠOLIĆ jednostavno društvo s ograničenom odgovornošću za trgovinu i usluge</derivirana_varijabla>
  </DomainObject.Predmet.ProtustrankaNazivFormated>
  <DomainObject.Predmet.ProtustrankaNazivFormatedOIB>
    <izvorni_sadrzaj>TEAM ORŠOLIĆ jednostavno društvo s ograničenom odgovornošću za trgovinu i usluge, OIB 03527307628</izvorni_sadrzaj>
    <derivirana_varijabla naziv="DomainObject.Predmet.ProtustrankaNazivFormatedOIB_1">TEAM ORŠOLIĆ jednostavno društvo s ograničenom odgovornošću za trgovinu i usluge, OIB 03527307628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TEAM ORŠOLIĆ jednostavno društvo s ograničenom odgovornošću za trgovinu i usluge</item>
    </izvorni_sadrzaj>
    <derivirana_varijabla naziv="DomainObject.Predmet.ProtuStrankaListFormated_1">
      <item>TEAM ORŠOLIĆ jednostavno društvo s ograničenom odgovornošću za trgovinu i usluge</item>
    </derivirana_varijabla>
  </DomainObject.Predmet.ProtuStrankaListFormated>
  <DomainObject.Predmet.ProtuStrankaListFormatedOIB>
    <izvorni_sadrzaj>
      <item>TEAM ORŠOLIĆ jednostavno društvo s ograničenom odgovornošću za trgovinu i usluge, OIB 03527307628</item>
    </izvorni_sadrzaj>
    <derivirana_varijabla naziv="DomainObject.Predmet.ProtuStrankaListFormatedOIB_1">
      <item>TEAM ORŠOLIĆ jednostavno društvo s ograničenom odgovornošću za trgovinu i usluge, OIB 03527307628</item>
    </derivirana_varijabla>
  </DomainObject.Predmet.ProtuStrankaListFormatedOIB>
  <DomainObject.Predmet.ProtuStrankaListFormatedWithAdress>
    <izvorni_sadrzaj>
      <item>TEAM ORŠOLIĆ jednostavno društvo s ograničenom odgovornošću za trgovinu i usluge, Ivana Gundulića 43, 31000 Osijek</item>
    </izvorni_sadrzaj>
    <derivirana_varijabla naziv="DomainObject.Predmet.ProtuStrankaListFormatedWithAdress_1">
      <item>TEAM ORŠOLIĆ jednostavno društvo s ograničenom odgovornošću za trgovinu i usluge, Ivana Gundulića 43, 31000 Osijek</item>
    </derivirana_varijabla>
  </DomainObject.Predmet.ProtuStrankaListFormatedWithAdress>
  <DomainObject.Predmet.ProtuStrankaListFormatedWithAdressOIB>
    <izvorni_sadrzaj>
      <item>TEAM ORŠOLIĆ jednostavno društvo s ograničenom odgovornošću za trgovinu i usluge, OIB 03527307628, Ivana Gundulića 43, 31000 Osijek</item>
    </izvorni_sadrzaj>
    <derivirana_varijabla naziv="DomainObject.Predmet.ProtuStrankaListFormatedWithAdressOIB_1">
      <item>TEAM ORŠOLIĆ jednostavno društvo s ograničenom odgovornošću za trgovinu i usluge, OIB 03527307628, Ivana Gundulića 43, 31000 Osijek</item>
    </derivirana_varijabla>
  </DomainObject.Predmet.ProtuStrankaListFormatedWithAdressOIB>
  <DomainObject.Predmet.ProtuStrankaListNazivFormated>
    <izvorni_sadrzaj>
      <item>TEAM ORŠOLIĆ jednostavno društvo s ograničenom odgovornošću za trgovinu i usluge</item>
    </izvorni_sadrzaj>
    <derivirana_varijabla naziv="DomainObject.Predmet.ProtuStrankaListNazivFormated_1">
      <item>TEAM ORŠOLIĆ jednostavno društvo s ograničenom odgovornošću za trgovinu i usluge</item>
    </derivirana_varijabla>
  </DomainObject.Predmet.ProtuStrankaListNazivFormated>
  <DomainObject.Predmet.ProtuStrankaListNazivFormatedOIB>
    <izvorni_sadrzaj>
      <item>TEAM ORŠOLIĆ jednostavno društvo s ograničenom odgovornošću za trgovinu i usluge, OIB 03527307628</item>
    </izvorni_sadrzaj>
    <derivirana_varijabla naziv="DomainObject.Predmet.ProtuStrankaListNazivFormatedOIB_1">
      <item>TEAM ORŠOLIĆ jednostavno društvo s ograničenom odgovornošću za trgovinu i usluge, OIB 03527307628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TEAM ORŠOLIĆ jednostavno društvo s ograničenom odgovornošću za trgovinu i usluge</izvorni_sadrzaj>
    <derivirana_varijabla naziv="DomainObject.Predmet.ProtustrankaIDrugi_1">TEAM ORŠOLIĆ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TEAM ORŠOLIĆ jednostavno društvo s ograničenom odgovornošću za trgovinu i usluge, OIB 03527307628, Ivana Gundulića 43, 31000 Osijek</izvorni_sadrzaj>
    <derivirana_varijabla naziv="DomainObject.Predmet.ProtustrankaIDrugiAdressOIB_1">TEAM ORŠOLIĆ jednostavno društvo s ograničenom odgovornošću za trgovinu i usluge, OIB 03527307628, Ivana Gundulića 43,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TEAM ORŠOLIĆ jednostavno društvo s ograničenom odgovornošću za trgovinu i usluge</item>
    </izvorni_sadrzaj>
    <derivirana_varijabla naziv="DomainObject.Predmet.SudioniciListNaziv_1">
      <item>FINA RC OSIJEK</item>
      <item>TEAM ORŠOLIĆ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TEAM ORŠOLIĆ jednostavno društvo s ograničenom odgovornošću za trgovinu i usluge, OIB 03527307628, Ivana Gundulića 43,31000 Osijek</item>
    </izvorni_sadrzaj>
    <derivirana_varijabla naziv="DomainObject.Predmet.SudioniciListAdressOIB_1">
      <item>FINA RC OSIJEK, OIB 85821130368</item>
      <item>TEAM ORŠOLIĆ jednostavno društvo s ograničenom odgovornošću za trgovinu i usluge, OIB 03527307628, Ivana Gundulića 43,31000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03527307628</item>
    </izvorni_sadrzaj>
    <derivirana_varijabla naziv="DomainObject.Predmet.SudioniciListNazivOIB_1">
      <item>, OIB 85821130368</item>
      <item>, OIB 03527307628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F74FC5-123B-4BCA-8326-9DF2B0F3A2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417</properties:Words>
  <properties:Characters>2241</properties:Characters>
  <properties:Lines>51</properties:Lines>
  <properties:Paragraphs>16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2017-01-10T09:17:00Z</dcterms:created>
  <dc:creator>Korisnik</dc:creator>
  <cp:lastModifiedBy>Elizabeta Đeke</cp:lastModifiedBy>
  <cp:lastPrinted>2017-09-20T07:12:00Z</cp:lastPrinted>
  <dcterms:modified xmlns:xsi="http://www.w3.org/2001/XMLSchema-instance" xsi:type="dcterms:W3CDTF">2017-11-17T09:51:00Z</dcterms:modified>
  <cp:revision>31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