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ecda" w14:paraId="7a1ecda" w:rsidRDefault="00B8767D" w:rsidP="00B8767D" w:rsidR="00B8767D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B8767D" w:rsidP="00B8767D" w:rsidR="00B8767D" w:rsidRPr="00572798">
      <w:pPr>
        <w:tabs>
          <w:tab w:pos="6150" w:val="left"/>
        </w:tabs>
        <w:rPr>
          <w:b/>
        </w:rPr>
      </w:pPr>
    </w:p>
    <w:p w:rsidRDefault="00B8767D" w:rsidP="00B8767D" w:rsidR="00B8767D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B8767D" w:rsidP="00B8767D" w:rsidR="00B8767D">
      <w:pPr>
        <w:tabs>
          <w:tab w:pos="7020" w:val="left"/>
        </w:tabs>
      </w:pPr>
      <w:r>
        <w:t xml:space="preserve">REPUBLIKA HRVATSKA </w:t>
      </w:r>
    </w:p>
    <w:p w:rsidRDefault="00B8767D" w:rsidP="00B8767D" w:rsidR="00B8767D">
      <w:r>
        <w:t xml:space="preserve">  Trgovački sud u Zagrebu</w:t>
      </w:r>
    </w:p>
    <w:p w:rsidRDefault="00B8767D" w:rsidP="00B8767D" w:rsidR="00B8767D">
      <w:r>
        <w:t xml:space="preserve">   Zagreb, Amruševa 2/II</w:t>
      </w:r>
    </w:p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56306">
        <w:t>7198</w:t>
      </w:r>
      <w:r>
        <w:t>/15, temeljem odredbe članka 430. Stečajnog zakona (Narodne novine br. 71/15.), dana 29. prosinca 2015., objavljuje:</w:t>
      </w:r>
    </w:p>
    <w:p w:rsidRDefault="00B8767D" w:rsidP="00B8767D" w:rsidR="00B8767D" w:rsidRPr="008155EE">
      <w:pPr>
        <w:rPr>
          <w:sz w:val="40"/>
          <w:szCs w:val="40"/>
        </w:rPr>
      </w:pPr>
    </w:p>
    <w:p w:rsidRDefault="00B8767D" w:rsidP="00B8767D" w:rsidR="00B8767D" w:rsidRPr="009E0378">
      <w:pPr>
        <w:jc w:val="center"/>
      </w:pPr>
      <w:r w:rsidRPr="009E0378">
        <w:t>O G L A S</w:t>
      </w:r>
    </w:p>
    <w:p w:rsidRDefault="00B8767D" w:rsidP="00B8767D" w:rsidR="00B8767D" w:rsidRPr="001F6933">
      <w:pPr>
        <w:rPr>
          <w:b/>
        </w:rPr>
      </w:pPr>
    </w:p>
    <w:p w:rsidRDefault="00B8767D" w:rsidP="00B8767D" w:rsidR="00B8767D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56306">
        <w:t>RAN-AUTOPLIN d.o.o., Zagreb, Trg Senjskih uskoka 4, OIB:  46323195287</w:t>
      </w:r>
      <w:r>
        <w:t xml:space="preserve">.    </w:t>
      </w:r>
    </w:p>
    <w:p w:rsidRDefault="00B8767D" w:rsidP="00B8767D" w:rsidR="00B8767D">
      <w:pPr>
        <w:pStyle w:val="Odlomakpopisa"/>
        <w:ind w:left="1428"/>
      </w:pPr>
    </w:p>
    <w:p w:rsidRDefault="00B8767D" w:rsidP="00B8767D" w:rsidR="00B8767D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256306">
        <w:t>6.807,91</w:t>
      </w:r>
      <w:r>
        <w:t xml:space="preserve">  kn.</w:t>
      </w:r>
    </w:p>
    <w:p w:rsidRDefault="00B8767D" w:rsidP="00B8767D" w:rsidR="00B8767D">
      <w:pPr>
        <w:ind w:left="360"/>
      </w:pPr>
      <w:r>
        <w:t xml:space="preserve"> </w:t>
      </w:r>
    </w:p>
    <w:p w:rsidRDefault="00B8767D" w:rsidP="00B8767D" w:rsidR="00B8767D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B8767D" w:rsidP="00B8767D" w:rsidR="00B8767D">
      <w:pPr>
        <w:ind w:firstLine="720"/>
        <w:jc w:val="both"/>
      </w:pPr>
    </w:p>
    <w:p w:rsidRDefault="00B8767D" w:rsidP="00B8767D" w:rsidR="00B8767D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8767D" w:rsidP="00B8767D" w:rsidR="00B8767D">
      <w:pPr>
        <w:pStyle w:val="Odlomakpopisa"/>
      </w:pPr>
    </w:p>
    <w:p w:rsidRDefault="00B8767D" w:rsidP="00B8767D" w:rsidR="00B8767D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B8767D" w:rsidP="00B8767D" w:rsidR="00B8767D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B8767D" w:rsidP="00B8767D" w:rsidR="00B8767D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B8767D" w:rsidP="00B8767D" w:rsidR="00B8767D">
      <w:pPr>
        <w:jc w:val="center"/>
      </w:pPr>
    </w:p>
    <w:p w:rsidRDefault="00B8767D" w:rsidP="00B8767D" w:rsidR="00B8767D">
      <w:pPr>
        <w:jc w:val="center"/>
      </w:pPr>
      <w:r>
        <w:t>U Zagrebu, 29. prosinca 2015.</w:t>
      </w:r>
    </w:p>
    <w:p w:rsidRDefault="00B8767D" w:rsidP="00B8767D" w:rsidR="00B8767D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B8767D" w:rsidP="00B8767D" w:rsidR="00B8767D">
      <w:pPr>
        <w:jc w:val="right"/>
      </w:pPr>
      <w:r>
        <w:t xml:space="preserve">          Jelena Vučemilo Manojlovski </w:t>
      </w:r>
    </w:p>
    <w:p w:rsidRDefault="00B8767D" w:rsidP="00B8767D" w:rsidR="00B8767D">
      <w:pPr>
        <w:jc w:val="right"/>
      </w:pPr>
    </w:p>
    <w:p w:rsidRDefault="00B8767D" w:rsidP="00B8767D" w:rsidR="00B8767D">
      <w:pPr>
        <w:jc w:val="right"/>
      </w:pPr>
    </w:p>
    <w:p w:rsidRDefault="00B8767D" w:rsidP="00B8767D" w:rsidR="00B8767D">
      <w:pPr>
        <w:jc w:val="right"/>
      </w:pPr>
    </w:p>
    <w:p w:rsidRDefault="00B8767D" w:rsidP="00B8767D" w:rsidR="00B8767D">
      <w:pPr>
        <w:jc w:val="right"/>
      </w:pPr>
    </w:p>
    <w:p w:rsidRDefault="00B8767D" w:rsidP="00B8767D" w:rsidR="00B8767D">
      <w:r>
        <w:t>DNA:</w:t>
      </w:r>
    </w:p>
    <w:p w:rsidRDefault="00B8767D" w:rsidP="00B8767D" w:rsidR="00B8767D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B8767D" w:rsidP="00B8767D" w:rsidR="00B8767D">
      <w:pPr>
        <w:pStyle w:val="Odlomakpopisa"/>
        <w:numPr>
          <w:ilvl w:val="0"/>
          <w:numId w:val="2"/>
        </w:numPr>
      </w:pPr>
      <w:r>
        <w:t>spis</w:t>
      </w:r>
    </w:p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B8767D" w:rsidP="00B8767D" w:rsidR="00B8767D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63C" w:rsidR="00000000">
      <w:r>
        <w:separator/>
      </w:r>
    </w:p>
  </w:endnote>
  <w:endnote w:id="0" w:type="continuationSeparator">
    <w:p w:rsidRDefault="00A9463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63C" w:rsidR="00000000">
      <w:r>
        <w:separator/>
      </w:r>
    </w:p>
  </w:footnote>
  <w:footnote w:id="0" w:type="continuationSeparator">
    <w:p w:rsidRDefault="00A9463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30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463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30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46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463C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767D"/>
    <w:rsid w:val="00133143"/>
    <w:rsid w:val="00256306"/>
    <w:rsid w:val="00A9463C"/>
    <w:rsid w:val="00B8767D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767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76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8767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8767D"/>
  </w:style>
  <w:style w:styleId="Odlomakpopisa" w:type="paragraph">
    <w:name w:val="List Paragraph"/>
    <w:basedOn w:val="Normal"/>
    <w:uiPriority w:val="34"/>
    <w:qFormat/>
    <w:rsid w:val="00B876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76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767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6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6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6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6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767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876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8767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8767D"/>
  </w:style>
  <w:style w:styleId="Odlomakpopisa" w:type="paragraph">
    <w:name w:val="List Paragraph"/>
    <w:basedOn w:val="Normal"/>
    <w:uiPriority w:val="34"/>
    <w:qFormat/>
    <w:rsid w:val="00B8767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76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767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6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6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6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6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7198</izvorni_sadrzaj>
    <derivirana_varijabla naziv="DomainObject.Predmet.Broj_1">7198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St-7198/2015</izvorni_sadrzaj>
    <derivirana_varijabla naziv="DomainObject.Predmet.OznakaBroj_1">St-7198/2015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RAN-AUTOPLIN d.o.o.</izvorni_sadrzaj>
    <derivirana_varijabla naziv="DomainObject.Predmet.ProtustrankaFormated_1">  RAN-AUTOPLIN d.o.o.</derivirana_varijabla>
  </DomainObject.Predmet.ProtustrankaFormated>
  <DomainObject.Predmet.ProtustrankaFormatedOIB>
    <izvorni_sadrzaj>  RAN-AUTOPLIN d.o.o., OIB 46323195287</izvorni_sadrzaj>
    <derivirana_varijabla naziv="DomainObject.Predmet.ProtustrankaFormatedOIB_1">  RAN-AUTOPLIN d.o.o., OIB 46323195287</derivirana_varijabla>
  </DomainObject.Predmet.ProtustrankaFormatedOIB>
  <DomainObject.Predmet.ProtustrankaFormatedWithAdress>
    <izvorni_sadrzaj> RAN-AUTOPLIN d.o.o., Trg Senjskih uskoka 4, 10000 Zagreb</izvorni_sadrzaj>
    <derivirana_varijabla naziv="DomainObject.Predmet.ProtustrankaFormatedWithAdress_1"> RAN-AUTOPLIN d.o.o., Trg Senjskih uskoka 4, 10000 Zagreb</derivirana_varijabla>
  </DomainObject.Predmet.ProtustrankaFormatedWithAdress>
  <DomainObject.Predmet.ProtustrankaFormatedWithAdressOIB>
    <izvorni_sadrzaj> RAN-AUTOPLIN d.o.o., OIB 46323195287, Trg Senjskih uskoka 4, 10000 Zagreb</izvorni_sadrzaj>
    <derivirana_varijabla naziv="DomainObject.Predmet.ProtustrankaFormatedWithAdressOIB_1"> RAN-AUTOPLIN d.o.o., OIB 46323195287, Trg Senjskih uskoka 4, 10000 Zagreb</derivirana_varijabla>
  </DomainObject.Predmet.ProtustrankaFormatedWithAdressOIB>
  <DomainObject.Predmet.ProtustrankaWithAdress>
    <izvorni_sadrzaj>RAN-AUTOPLIN d.o.o. Trg Senjskih uskoka 4, 10000 Zagreb</izvorni_sadrzaj>
    <derivirana_varijabla naziv="DomainObject.Predmet.ProtustrankaWithAdress_1">RAN-AUTOPLIN d.o.o. Trg Senjskih uskoka 4, 10000 Zagreb</derivirana_varijabla>
  </DomainObject.Predmet.ProtustrankaWithAdress>
  <DomainObject.Predmet.ProtustrankaWithAdressOIB>
    <izvorni_sadrzaj>RAN-AUTOPLIN d.o.o., OIB 46323195287, Trg Senjskih uskoka 4, 10000 Zagreb</izvorni_sadrzaj>
    <derivirana_varijabla naziv="DomainObject.Predmet.ProtustrankaWithAdressOIB_1">RAN-AUTOPLIN d.o.o., OIB 46323195287, Trg Senjskih uskoka 4, 10000 Zagreb</derivirana_varijabla>
  </DomainObject.Predmet.ProtustrankaWithAdressOIB>
  <DomainObject.Predmet.ProtustrankaNazivFormated>
    <izvorni_sadrzaj>RAN-AUTOPLIN d.o.o.</izvorni_sadrzaj>
    <derivirana_varijabla naziv="DomainObject.Predmet.ProtustrankaNazivFormated_1">RAN-AUTOPLIN d.o.o.</derivirana_varijabla>
  </DomainObject.Predmet.ProtustrankaNazivFormated>
  <DomainObject.Predmet.ProtustrankaNazivFormatedOIB>
    <izvorni_sadrzaj>RAN-AUTOPLIN d.o.o., OIB 46323195287</izvorni_sadrzaj>
    <derivirana_varijabla naziv="DomainObject.Predmet.ProtustrankaNazivFormatedOIB_1">RAN-AUTOPLIN d.o.o., OIB 46323195287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RAN-AUTOPLIN d.o.o.</item>
    </izvorni_sadrzaj>
    <derivirana_varijabla naziv="DomainObject.Predmet.ProtuStrankaListFormated_1">
      <item>RAN-AUTOPLIN d.o.o.</item>
    </derivirana_varijabla>
  </DomainObject.Predmet.ProtuStrankaListFormated>
  <DomainObject.Predmet.ProtuStrankaListFormatedOIB>
    <izvorni_sadrzaj>
      <item>RAN-AUTOPLIN d.o.o., OIB 46323195287</item>
    </izvorni_sadrzaj>
    <derivirana_varijabla naziv="DomainObject.Predmet.ProtuStrankaListFormatedOIB_1">
      <item>RAN-AUTOPLIN d.o.o., OIB 46323195287</item>
    </derivirana_varijabla>
  </DomainObject.Predmet.ProtuStrankaListFormatedOIB>
  <DomainObject.Predmet.ProtuStrankaListFormatedWithAdress>
    <izvorni_sadrzaj>
      <item>RAN-AUTOPLIN d.o.o., Trg Senjskih uskoka 4, 10000 Zagreb</item>
    </izvorni_sadrzaj>
    <derivirana_varijabla naziv="DomainObject.Predmet.ProtuStrankaListFormatedWithAdress_1">
      <item>RAN-AUTOPLIN d.o.o., Trg Senjskih uskoka 4, 10000 Zagreb</item>
    </derivirana_varijabla>
  </DomainObject.Predmet.ProtuStrankaListFormatedWithAdress>
  <DomainObject.Predmet.ProtuStrankaListFormatedWithAdressOIB>
    <izvorni_sadrzaj>
      <item>RAN-AUTOPLIN d.o.o., OIB 46323195287, Trg Senjskih uskoka 4, 10000 Zagreb</item>
    </izvorni_sadrzaj>
    <derivirana_varijabla naziv="DomainObject.Predmet.ProtuStrankaListFormatedWithAdressOIB_1">
      <item>RAN-AUTOPLIN d.o.o., OIB 46323195287, Trg Senjskih uskoka 4, 10000 Zagreb</item>
    </derivirana_varijabla>
  </DomainObject.Predmet.ProtuStrankaListFormatedWithAdressOIB>
  <DomainObject.Predmet.ProtuStrankaListNazivFormated>
    <izvorni_sadrzaj>
      <item>RAN-AUTOPLIN d.o.o.</item>
    </izvorni_sadrzaj>
    <derivirana_varijabla naziv="DomainObject.Predmet.ProtuStrankaListNazivFormated_1">
      <item>RAN-AUTOPLIN d.o.o.</item>
    </derivirana_varijabla>
  </DomainObject.Predmet.ProtuStrankaListNazivFormated>
  <DomainObject.Predmet.ProtuStrankaListNazivFormatedOIB>
    <izvorni_sadrzaj>
      <item>RAN-AUTOPLIN d.o.o., OIB 46323195287</item>
    </izvorni_sadrzaj>
    <derivirana_varijabla naziv="DomainObject.Predmet.ProtuStrankaListNazivFormatedOIB_1">
      <item>RAN-AUTOPLIN d.o.o., OIB 46323195287</item>
    </derivirana_varijabla>
  </DomainObject.Predmet.ProtuStrankaListNazivFormatedOIB>
  <DomainObject.Predmet.OstaliListFormated>
    <izvorni_sadrzaj>
      <item>Nebojša Radojičić</item>
    </izvorni_sadrzaj>
    <derivirana_varijabla naziv="DomainObject.Predmet.OstaliListFormated_1">
      <item>Nebojša Radojičić</item>
    </derivirana_varijabla>
  </DomainObject.Predmet.OstaliListFormated>
  <DomainObject.Predmet.OstaliListFormatedOIB>
    <izvorni_sadrzaj>
      <item>Nebojša Radojičić, OIB 79258596209</item>
    </izvorni_sadrzaj>
    <derivirana_varijabla naziv="DomainObject.Predmet.OstaliListFormatedOIB_1">
      <item>Nebojša Radojičić, OIB 79258596209</item>
    </derivirana_varijabla>
  </DomainObject.Predmet.OstaliListFormatedOIB>
  <DomainObject.Predmet.OstaliListFormatedWithAdress>
    <izvorni_sadrzaj>
      <item>Nebojša Radojičić</item>
    </izvorni_sadrzaj>
    <derivirana_varijabla naziv="DomainObject.Predmet.OstaliListFormatedWithAdress_1">
      <item>Nebojša Radojičić</item>
    </derivirana_varijabla>
  </DomainObject.Predmet.OstaliListFormatedWithAdress>
  <DomainObject.Predmet.OstaliListFormatedWithAdressOIB>
    <izvorni_sadrzaj>
      <item>Nebojša Radojičić, OIB 79258596209</item>
    </izvorni_sadrzaj>
    <derivirana_varijabla naziv="DomainObject.Predmet.OstaliListFormatedWithAdressOIB_1">
      <item>Nebojša Radojičić, OIB 79258596209</item>
    </derivirana_varijabla>
  </DomainObject.Predmet.OstaliListFormatedWithAdressOIB>
  <DomainObject.Predmet.OstaliListNazivFormated>
    <izvorni_sadrzaj>
      <item>Nebojša Radojičić</item>
    </izvorni_sadrzaj>
    <derivirana_varijabla naziv="DomainObject.Predmet.OstaliListNazivFormated_1">
      <item>Nebojša Radojičić</item>
    </derivirana_varijabla>
  </DomainObject.Predmet.OstaliListNazivFormated>
  <DomainObject.Predmet.OstaliListNazivFormatedOIB>
    <izvorni_sadrzaj>
      <item>Nebojša Radojičić, OIB 79258596209</item>
    </izvorni_sadrzaj>
    <derivirana_varijabla naziv="DomainObject.Predmet.OstaliListNazivFormatedOIB_1">
      <item>Nebojša Radojičić, OIB 79258596209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RAN-AUTOPLIN d.o.o.</izvorni_sadrzaj>
    <derivirana_varijabla naziv="DomainObject.Predmet.ProtustrankaIDrugi_1">RAN-AUTOPLIN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RAN-AUTOPLIN d.o.o., OIB 46323195287, Trg Senjskih uskoka 4, 10000 Zagreb</izvorni_sadrzaj>
    <derivirana_varijabla naziv="DomainObject.Predmet.ProtustrankaIDrugiAdressOIB_1">RAN-AUTOPLIN d.o.o., OIB 46323195287, Trg Senjskih uskoka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RAN-AUTOPLIN d.o.o.</item>
      <item>Nebojša Radojičić</item>
    </izvorni_sadrzaj>
    <derivirana_varijabla naziv="DomainObject.Predmet.SudioniciListNaziv_1">
      <item>FINA Regionalni centar Zagreb</item>
      <item>RAN-AUTOPLIN d.o.o.</item>
      <item>Nebojša Radojičić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RAN-AUTOPLIN d.o.o., OIB 46323195287, Trg Senjskih uskoka 4,10000 Zagreb</item>
      <item>Nebojša Radojičić, OIB 79258596209</item>
    </izvorni_sadrzaj>
    <derivirana_varijabla naziv="DomainObject.Predmet.SudioniciListAdressOIB_1">
      <item>FINA Regionalni centar Zagreb, OIB 85821130368, Trg svibanjskih žrtava 1995. br. 1,10000 Zagreb</item>
      <item>RAN-AUTOPLIN d.o.o., OIB 46323195287, Trg Senjskih uskoka 4,10000 Zagreb</item>
      <item>Nebojša Radojičić, OIB 79258596209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46323195287</item>
      <item>, OIB 79258596209</item>
    </izvorni_sadrzaj>
    <derivirana_varijabla naziv="DomainObject.Predmet.SudioniciListNazivOIB_1">
      <item>, OIB 85821130368</item>
      <item>, OIB 46323195287</item>
      <item>, OIB 79258596209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1350</properties:Characters>
  <properties:Lines>92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2015-12-29T12:46:00Z</dcterms:created>
  <dc:creator>Jelena Vučemilo Manojlovski</dc:creator>
  <cp:lastModifiedBy>Jelena Vučemilo Manojlovski</cp:lastModifiedBy>
  <dcterms:modified xmlns:xsi="http://www.w3.org/2001/XMLSchema-instance" xsi:type="dcterms:W3CDTF">2015-12-29T12:48:00Z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