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b3a4" w14:paraId="5ccb3a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D3600">
        <w:rPr>
          <w:rFonts w:hAnsi="Times New Roman" w:ascii="Times New Roman"/>
          <w:szCs w:val="24"/>
        </w:rPr>
        <w:t>53</w:t>
      </w:r>
      <w:r w:rsidR="00913839">
        <w:rPr>
          <w:rFonts w:hAnsi="Times New Roman" w:ascii="Times New Roman"/>
          <w:szCs w:val="24"/>
        </w:rPr>
        <w:t>43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913839" w:rsidRPr="000A160C">
        <w:rPr>
          <w:rFonts w:hAnsi="Times New Roman" w:ascii="Times New Roman"/>
          <w:szCs w:val="24"/>
        </w:rPr>
        <w:t>PALAC GORE d.o.o. za usluge</w:t>
      </w:r>
      <w:r w:rsidR="00913839">
        <w:rPr>
          <w:rFonts w:hAnsi="Times New Roman" w:ascii="Times New Roman"/>
          <w:szCs w:val="24"/>
        </w:rPr>
        <w:t xml:space="preserve">, Zagreb (Grad Zagreb), Hrgovići 43, OIB: </w:t>
      </w:r>
      <w:r w:rsidR="00913839" w:rsidRPr="00262913">
        <w:rPr>
          <w:rFonts w:hAnsi="Times New Roman" w:ascii="Times New Roman"/>
          <w:szCs w:val="24"/>
        </w:rPr>
        <w:t>05745252433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C4654C">
        <w:rPr>
          <w:rFonts w:hAnsi="Times New Roman" w:ascii="Times New Roman"/>
          <w:szCs w:val="24"/>
        </w:rPr>
        <w:t>1.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2D3600" w:rsidP="00FF649E" w:rsidR="002D3600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913839" w:rsidRPr="000A160C">
        <w:rPr>
          <w:rFonts w:hAnsi="Times New Roman" w:ascii="Times New Roman"/>
          <w:szCs w:val="24"/>
        </w:rPr>
        <w:t>PALAC GORE d.o.o. za usluge</w:t>
      </w:r>
      <w:r w:rsidR="00913839">
        <w:rPr>
          <w:rFonts w:hAnsi="Times New Roman" w:ascii="Times New Roman"/>
          <w:szCs w:val="24"/>
        </w:rPr>
        <w:t xml:space="preserve">, Zagreb (Grad Zagreb), Hrgovići 43, OIB: </w:t>
      </w:r>
      <w:r w:rsidR="00913839" w:rsidRPr="00262913">
        <w:rPr>
          <w:rFonts w:hAnsi="Times New Roman" w:ascii="Times New Roman"/>
          <w:szCs w:val="24"/>
        </w:rPr>
        <w:t>05745252433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913839">
        <w:rPr>
          <w:rFonts w:hAnsi="Times New Roman" w:ascii="Times New Roman"/>
        </w:rPr>
        <w:t>11.120,89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C4654C">
        <w:rPr>
          <w:rFonts w:hAnsi="Times New Roman" w:ascii="Times New Roman"/>
          <w:szCs w:val="24"/>
        </w:rPr>
        <w:t>1.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F7457" w:rsidR="007F7457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F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D3600"/>
    <w:rsid w:val="002F3BE5"/>
    <w:rsid w:val="00305C99"/>
    <w:rsid w:val="0031252B"/>
    <w:rsid w:val="00312FD0"/>
    <w:rsid w:val="00314FF2"/>
    <w:rsid w:val="0038153F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4440"/>
    <w:rsid w:val="005F5768"/>
    <w:rsid w:val="00615B11"/>
    <w:rsid w:val="00624906"/>
    <w:rsid w:val="00624974"/>
    <w:rsid w:val="006300BC"/>
    <w:rsid w:val="0066000C"/>
    <w:rsid w:val="0066240A"/>
    <w:rsid w:val="0067382F"/>
    <w:rsid w:val="00683F13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7F41AF"/>
    <w:rsid w:val="007F7457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F35B4"/>
    <w:rsid w:val="00BF77F5"/>
    <w:rsid w:val="00BF7FC3"/>
    <w:rsid w:val="00C00F04"/>
    <w:rsid w:val="00C139F3"/>
    <w:rsid w:val="00C4654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4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45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4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4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4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45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4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4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5343</izvorni_sadrzaj>
    <derivirana_varijabla naziv="DomainObject.Predmet.Broj_1">5343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St-5343/2015</izvorni_sadrzaj>
    <derivirana_varijabla naziv="DomainObject.Predmet.OznakaBroj_1">St-5343/2015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PALAC GORE d.o.o. zastupanog po punomoćniku Predrag Puselja</izvorni_sadrzaj>
    <derivirana_varijabla naziv="DomainObject.Predmet.ProtustrankaFormated_1">  PALAC GORE d.o.o. zastupanog po punomoćniku Predrag Puselja</derivirana_varijabla>
  </DomainObject.Predmet.ProtustrankaFormated>
  <DomainObject.Predmet.ProtustrankaFormatedOIB>
    <izvorni_sadrzaj>  PALAC GORE d.o.o., OIB 05745252433 zastupanog po punomoćniku Predrag Puselja</izvorni_sadrzaj>
    <derivirana_varijabla naziv="DomainObject.Predmet.ProtustrankaFormatedOIB_1">  PALAC GORE d.o.o., OIB 05745252433 zastupanog po punomoćniku Predrag Puselja</derivirana_varijabla>
  </DomainObject.Predmet.ProtustrankaFormatedOIB>
  <DomainObject.Predmet.ProtustrankaFormatedWithAdress>
    <izvorni_sadrzaj> PALAC GORE d.o.o., Hrgovići 43, 10000 Zagreb zastupanog po punomoćniku Predrag Puselja</izvorni_sadrzaj>
    <derivirana_varijabla naziv="DomainObject.Predmet.ProtustrankaFormatedWithAdress_1"> PALAC GORE d.o.o., Hrgovići 43, 10000 Zagreb zastupanog po punomoćniku Predrag Puselja</derivirana_varijabla>
  </DomainObject.Predmet.ProtustrankaFormatedWithAdress>
  <DomainObject.Predmet.ProtustrankaFormatedWithAdressOIB>
    <izvorni_sadrzaj> PALAC GORE d.o.o., OIB 05745252433, Hrgovići 43, 10000 Zagreb zastupanog po punomoćniku Predrag Puselja</izvorni_sadrzaj>
    <derivirana_varijabla naziv="DomainObject.Predmet.ProtustrankaFormatedWithAdressOIB_1"> PALAC GORE d.o.o., OIB 05745252433, Hrgovići 43, 10000 Zagreb zastupanog po punomoćniku Predrag Puselja</derivirana_varijabla>
  </DomainObject.Predmet.ProtustrankaFormatedWithAdressOIB>
  <DomainObject.Predmet.ProtustrankaWithAdress>
    <izvorni_sadrzaj>PALAC GORE d.o.o. Hrgovići 43, 10000 Zagreb</izvorni_sadrzaj>
    <derivirana_varijabla naziv="DomainObject.Predmet.ProtustrankaWithAdress_1">PALAC GORE d.o.o. Hrgovići 43, 10000 Zagreb</derivirana_varijabla>
  </DomainObject.Predmet.ProtustrankaWithAdress>
  <DomainObject.Predmet.ProtustrankaWithAdressOIB>
    <izvorni_sadrzaj>PALAC GORE d.o.o., OIB 05745252433, Hrgovići 43, 10000 Zagreb</izvorni_sadrzaj>
    <derivirana_varijabla naziv="DomainObject.Predmet.ProtustrankaWithAdressOIB_1">PALAC GORE d.o.o., OIB 05745252433, Hrgovići 43, 10000 Zagreb</derivirana_varijabla>
  </DomainObject.Predmet.ProtustrankaWithAdressOIB>
  <DomainObject.Predmet.ProtustrankaNazivFormated>
    <izvorni_sadrzaj>PALAC GORE d.o.o.</izvorni_sadrzaj>
    <derivirana_varijabla naziv="DomainObject.Predmet.ProtustrankaNazivFormated_1">PALAC GORE d.o.o.</derivirana_varijabla>
  </DomainObject.Predmet.ProtustrankaNazivFormated>
  <DomainObject.Predmet.ProtustrankaNazivFormatedOIB>
    <izvorni_sadrzaj>PALAC GORE d.o.o., OIB 05745252433</izvorni_sadrzaj>
    <derivirana_varijabla naziv="DomainObject.Predmet.ProtustrankaNazivFormatedOIB_1">PALAC GORE d.o.o., OIB 05745252433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PALAC GORE d.o.o. zastupanog po punomoćniku Predrag Puselja</item>
    </izvorni_sadrzaj>
    <derivirana_varijabla naziv="DomainObject.Predmet.ProtuStrankaListFormated_1">
      <item>PALAC GORE d.o.o. zastupanog po punomoćniku Predrag Puselja</item>
    </derivirana_varijabla>
  </DomainObject.Predmet.ProtuStrankaListFormated>
  <DomainObject.Predmet.ProtuStrankaListFormatedOIB>
    <izvorni_sadrzaj>
      <item>PALAC GORE d.o.o., OIB 05745252433 zastupanog po punomoćniku Predrag Puselja</item>
    </izvorni_sadrzaj>
    <derivirana_varijabla naziv="DomainObject.Predmet.ProtuStrankaListFormatedOIB_1">
      <item>PALAC GORE d.o.o., OIB 05745252433 zastupanog po punomoćniku Predrag Puselja</item>
    </derivirana_varijabla>
  </DomainObject.Predmet.ProtuStrankaListFormatedOIB>
  <DomainObject.Predmet.ProtuStrankaListFormatedWithAdress>
    <izvorni_sadrzaj>
      <item>PALAC GORE d.o.o., Hrgovići 43, 10000 Zagreb zastupanog po punomoćniku Predrag Puselja</item>
    </izvorni_sadrzaj>
    <derivirana_varijabla naziv="DomainObject.Predmet.ProtuStrankaListFormatedWithAdress_1">
      <item>PALAC GORE d.o.o., Hrgovići 43, 10000 Zagreb zastupanog po punomoćniku Predrag Puselja</item>
    </derivirana_varijabla>
  </DomainObject.Predmet.ProtuStrankaListFormatedWithAdress>
  <DomainObject.Predmet.ProtuStrankaListFormatedWithAdressOIB>
    <izvorni_sadrzaj>
      <item>PALAC GORE d.o.o., OIB 05745252433, Hrgovići 43, 10000 Zagreb zastupanog po punomoćniku Predrag Puselja</item>
    </izvorni_sadrzaj>
    <derivirana_varijabla naziv="DomainObject.Predmet.ProtuStrankaListFormatedWithAdressOIB_1">
      <item>PALAC GORE d.o.o., OIB 05745252433, Hrgovići 43, 10000 Zagreb zastupanog po punomoćniku Predrag Puselja</item>
    </derivirana_varijabla>
  </DomainObject.Predmet.ProtuStrankaListFormatedWithAdressOIB>
  <DomainObject.Predmet.ProtuStrankaListNazivFormated>
    <izvorni_sadrzaj>
      <item>PALAC GORE d.o.o.</item>
    </izvorni_sadrzaj>
    <derivirana_varijabla naziv="DomainObject.Predmet.ProtuStrankaListNazivFormated_1">
      <item>PALAC GORE d.o.o.</item>
    </derivirana_varijabla>
  </DomainObject.Predmet.ProtuStrankaListNazivFormated>
  <DomainObject.Predmet.ProtuStrankaListNazivFormatedOIB>
    <izvorni_sadrzaj>
      <item>PALAC GORE d.o.o., OIB 05745252433</item>
    </izvorni_sadrzaj>
    <derivirana_varijabla naziv="DomainObject.Predmet.ProtuStrankaListNazivFormatedOIB_1">
      <item>PALAC GORE d.o.o., OIB 05745252433</item>
    </derivirana_varijabla>
  </DomainObject.Predmet.ProtuStrankaListNazivFormatedOIB>
  <DomainObject.Predmet.OstaliListFormated>
    <izvorni_sadrzaj>
      <item>Predrag Puselja punomoćnik sudionika u postupku PALAC GORE d.o.o.</item>
    </izvorni_sadrzaj>
    <derivirana_varijabla naziv="DomainObject.Predmet.OstaliListFormated_1">
      <item>Predrag Puselja punomoćnik sudionika u postupku PALAC GORE d.o.o.</item>
    </derivirana_varijabla>
  </DomainObject.Predmet.OstaliListFormated>
  <DomainObject.Predmet.OstaliListFormatedOIB>
    <izvorni_sadrzaj>
      <item>Predrag Puselja, OIB 49239640400 punomoćnik sudionika u postupku PALAC GORE d.o.o.</item>
    </izvorni_sadrzaj>
    <derivirana_varijabla naziv="DomainObject.Predmet.OstaliListFormatedOIB_1">
      <item>Predrag Puselja, OIB 49239640400 punomoćnik sudionika u postupku PALAC GORE d.o.o.</item>
    </derivirana_varijabla>
  </DomainObject.Predmet.OstaliListFormatedOIB>
  <DomainObject.Predmet.OstaliListFormatedWithAdress>
    <izvorni_sadrzaj>
      <item>Predrag Puselja, Vlaška 63, 10000 Zagreb punomoćnik sudionika u postupku PALAC GORE d.o.o.</item>
    </izvorni_sadrzaj>
    <derivirana_varijabla naziv="DomainObject.Predmet.OstaliListFormatedWithAdress_1">
      <item>Predrag Puselja, Vlaška 63, 10000 Zagreb punomoćnik sudionika u postupku PALAC GORE d.o.o.</item>
    </derivirana_varijabla>
  </DomainObject.Predmet.OstaliListFormatedWithAdress>
  <DomainObject.Predmet.OstaliListFormatedWithAdressOIB>
    <izvorni_sadrzaj>
      <item>Predrag Puselja, OIB 49239640400, Vlaška 63, 10000 Zagreb punomoćnik sudionika u postupku PALAC GORE d.o.o.</item>
    </izvorni_sadrzaj>
    <derivirana_varijabla naziv="DomainObject.Predmet.OstaliListFormatedWithAdressOIB_1">
      <item>Predrag Puselja, OIB 49239640400, Vlaška 63, 10000 Zagreb punomoćnik sudionika u postupku PALAC GORE d.o.o.</item>
    </derivirana_varijabla>
  </DomainObject.Predmet.OstaliListFormatedWithAdressOIB>
  <DomainObject.Predmet.OstaliListNazivFormated>
    <izvorni_sadrzaj>
      <item>Predrag Puselja</item>
    </izvorni_sadrzaj>
    <derivirana_varijabla naziv="DomainObject.Predmet.OstaliListNazivFormated_1">
      <item>Predrag Puselja</item>
    </derivirana_varijabla>
  </DomainObject.Predmet.OstaliListNazivFormated>
  <DomainObject.Predmet.OstaliListNazivFormatedOIB>
    <izvorni_sadrzaj>
      <item>Predrag Puselja, OIB 49239640400</item>
    </izvorni_sadrzaj>
    <derivirana_varijabla naziv="DomainObject.Predmet.OstaliListNazivFormatedOIB_1">
      <item>Predrag Puselja, OIB 49239640400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PALAC GORE d.o.o.</izvorni_sadrzaj>
    <derivirana_varijabla naziv="DomainObject.Predmet.ProtustrankaIDrugi_1">PALAC GORE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PALAC GORE d.o.o., OIB 05745252433, Hrgovići 43, 10000 Zagreb</izvorni_sadrzaj>
    <derivirana_varijabla naziv="DomainObject.Predmet.ProtustrankaIDrugiAdressOIB_1">PALAC GORE d.o.o., OIB 05745252433, Hrgovići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PALAC GORE d.o.o.</item>
      <item>FINA Regionalni centar Zagreb</item>
      <item>Predrag Puselja</item>
    </izvorni_sadrzaj>
    <derivirana_varijabla naziv="DomainObject.Predmet.SudioniciListNaziv_1">
      <item>PALAC GORE d.o.o.</item>
      <item>FINA Regionalni centar Zagreb</item>
      <item>Predrag Puselja</item>
    </derivirana_varijabla>
  </DomainObject.Predmet.SudioniciListNaziv>
  <DomainObject.Predmet.SudioniciListAdressOIB>
    <izvorni_sadrzaj>
      <item>PALAC GORE d.o.o., OIB 05745252433, Hrgovići 43,10000 Zagreb</item>
      <item>FINA Regionalni centar Zagreb, OIB 85821130368, Trg svibanjskih žrtava 1995. Br. 1,10000 Zagreb</item>
      <item>Predrag Puselja, OIB 49239640400, Vlaška 63,10000 Zagreb</item>
    </izvorni_sadrzaj>
    <derivirana_varijabla naziv="DomainObject.Predmet.SudioniciListAdressOIB_1">
      <item>PALAC GORE d.o.o., OIB 05745252433, Hrgovići 43,10000 Zagreb</item>
      <item>FINA Regionalni centar Zagreb, OIB 85821130368, Trg svibanjskih žrtava 1995. Br. 1,10000 Zagreb</item>
      <item>Predrag Puselja, OIB 49239640400, Vlaška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05745252433</item>
      <item>, OIB 85821130368</item>
      <item>, OIB 49239640400</item>
    </izvorni_sadrzaj>
    <derivirana_varijabla naziv="DomainObject.Predmet.SudioniciListNazivOIB_1">
      <item>, OIB 05745252433</item>
      <item>, OIB 85821130368</item>
      <item>, OIB 49239640400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1652</properties:Characters>
  <properties:Lines>46</properties:Lines>
  <properties:Paragraphs>23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2016-03-01T12:40:00Z</cp:lastPrinted>
  <dcterms:modified xmlns:xsi="http://www.w3.org/2001/XMLSchema-instance" xsi:type="dcterms:W3CDTF">2016-03-01T12:43:00Z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