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cc83" w14:paraId="adbcc83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St-772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PAKOS d.o.o. iz Pakova Sela, Pakovo selo 0, MBS: </w:t>
      </w:r>
      <w:r w:rsidR="00586408" w:rsidRP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>060026017</w:t>
      </w:r>
      <w:r w:rsid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86408" w:rsidRP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>49371489069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PAKOS d.o.o. iz Pakova Sela, Pakovo selo 0, MBS: </w:t>
      </w:r>
      <w:r w:rsidR="00586408" w:rsidRP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>060026017</w:t>
      </w:r>
      <w:r w:rsid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86408" w:rsidRP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>49371489069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11.00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>Jelenko Lehki iz Zagreba, Trg Pavla Hatza 10, OIB: 96068307857.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PAKOS d.o.o. iz Pakova Sela, Pakovo selo 0, MBS: </w:t>
      </w:r>
      <w:r w:rsidR="00586408" w:rsidRP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>060026017</w:t>
      </w:r>
      <w:r w:rsid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86408" w:rsidRP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>49371489069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27. 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PAKOS d.o.o. iz Pakova Sela, Pakovo selo 0, MBS: </w:t>
      </w:r>
      <w:r w:rsidR="00586408" w:rsidRP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>060026017</w:t>
      </w:r>
      <w:r w:rsid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86408" w:rsidRP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>49371489069</w:t>
      </w:r>
      <w:r w:rsid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Oglasom ovog suda pod poslovnim brojem 9 St-</w:t>
      </w:r>
      <w:r w:rsidR="00586408">
        <w:rPr>
          <w:rFonts w:cs="Times New Roman" w:eastAsia="Times New Roman" w:hAnsi="Times New Roman" w:ascii="Times New Roman"/>
          <w:sz w:val="24"/>
          <w:szCs w:val="24"/>
          <w:lang w:eastAsia="hr-HR"/>
        </w:rPr>
        <w:t>772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933D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56DD1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E23" w:rsidP="00345FCD" w:rsidR="007D4E23">
      <w:pPr>
        <w:spacing w:lineRule="auto" w:line="240" w:after="0"/>
      </w:pPr>
      <w:r>
        <w:separator/>
      </w:r>
    </w:p>
  </w:endnote>
  <w:endnote w:id="0" w:type="continuationSeparator">
    <w:p w:rsidRDefault="007D4E23" w:rsidP="00345FCD" w:rsidR="007D4E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E23" w:rsidP="00345FCD" w:rsidR="007D4E23">
      <w:pPr>
        <w:spacing w:lineRule="auto" w:line="240" w:after="0"/>
      </w:pPr>
      <w:r>
        <w:separator/>
      </w:r>
    </w:p>
  </w:footnote>
  <w:footnote w:id="0" w:type="continuationSeparator">
    <w:p w:rsidRDefault="007D4E23" w:rsidP="00345FCD" w:rsidR="007D4E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556DD1">
      <w:rPr>
        <w:noProof/>
      </w:rPr>
      <w:t>2</w:t>
    </w:r>
    <w:r>
      <w:fldChar w:fldCharType="end"/>
    </w:r>
    <w:r>
      <w:t xml:space="preserve">                            </w:t>
    </w:r>
    <w:r w:rsidR="00586408">
      <w:t xml:space="preserve">                        9 St-772</w:t>
    </w:r>
    <w:r>
      <w:t>/15</w:t>
    </w:r>
  </w:p>
  <w:p w:rsidRDefault="00556DD1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55293"/>
    <w:rsid w:val="001949A3"/>
    <w:rsid w:val="002C1AEF"/>
    <w:rsid w:val="00345FCD"/>
    <w:rsid w:val="00556DD1"/>
    <w:rsid w:val="00575278"/>
    <w:rsid w:val="00586408"/>
    <w:rsid w:val="006A426F"/>
    <w:rsid w:val="007A2200"/>
    <w:rsid w:val="007D4E23"/>
    <w:rsid w:val="007F555B"/>
    <w:rsid w:val="008433F1"/>
    <w:rsid w:val="00933D9C"/>
    <w:rsid w:val="00962C2C"/>
    <w:rsid w:val="00974D24"/>
    <w:rsid w:val="009E218F"/>
    <w:rsid w:val="00A3376C"/>
    <w:rsid w:val="00D01556"/>
    <w:rsid w:val="00ED487B"/>
    <w:rsid w:val="00ED4D5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556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DD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6DD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6DD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6DD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556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D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6D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6D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6D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St-772/2015</izvorni_sadrzaj>
    <derivirana_varijabla naziv="DomainObject.Predmet.OznakaBroj_1">St-772/2015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PAKOS društvo s ograničenom odgovornošću za trgovinu i usluge</izvorni_sadrzaj>
    <derivirana_varijabla naziv="DomainObject.Predmet.ProtustrankaFormated_1">  PAKOS društvo s ograničenom odgovornošću za trgovinu i usluge</derivirana_varijabla>
  </DomainObject.Predmet.ProtustrankaFormated>
  <DomainObject.Predmet.ProtustrankaFormatedOIB>
    <izvorni_sadrzaj>  PAKOS društvo s ograničenom odgovornošću za trgovinu i usluge, OIB 49371489069</izvorni_sadrzaj>
    <derivirana_varijabla naziv="DomainObject.Predmet.ProtustrankaFormatedOIB_1">  PAKOS društvo s ograničenom odgovornošću za trgovinu i usluge, OIB 49371489069</derivirana_varijabla>
  </DomainObject.Predmet.ProtustrankaFormatedOIB>
  <DomainObject.Predmet.ProtustrankaFormatedWithAdress>
    <izvorni_sadrzaj> PAKOS društvo s ograničenom odgovornošću za trgovinu i usluge, Pakovo Selo 0, 22320 Pakovo Selo</izvorni_sadrzaj>
    <derivirana_varijabla naziv="DomainObject.Predmet.ProtustrankaFormatedWithAdress_1"> PAKOS društvo s ograničenom odgovornošću za trgovinu i usluge, Pakovo Selo 0, 22320 Pakovo Selo</derivirana_varijabla>
  </DomainObject.Predmet.ProtustrankaFormatedWithAdress>
  <DomainObject.Predmet.ProtustrankaFormatedWithAdressOIB>
    <izvorni_sadrzaj> PAKOS društvo s ograničenom odgovornošću za trgovinu i usluge, OIB 49371489069, Pakovo Selo 0, 22320 Pakovo Selo</izvorni_sadrzaj>
    <derivirana_varijabla naziv="DomainObject.Predmet.ProtustrankaFormatedWithAdressOIB_1"> PAKOS društvo s ograničenom odgovornošću za trgovinu i usluge, OIB 49371489069, Pakovo Selo 0, 22320 Pakovo Selo</derivirana_varijabla>
  </DomainObject.Predmet.ProtustrankaFormatedWithAdressOIB>
  <DomainObject.Predmet.ProtustrankaWithAdress>
    <izvorni_sadrzaj>PAKOS društvo s ograničenom odgovornošću za trgovinu i usluge Pakovo Selo 0, 22320 Pakovo Selo</izvorni_sadrzaj>
    <derivirana_varijabla naziv="DomainObject.Predmet.ProtustrankaWithAdress_1">PAKOS društvo s ograničenom odgovornošću za trgovinu i usluge Pakovo Selo 0, 22320 Pakovo Selo</derivirana_varijabla>
  </DomainObject.Predmet.ProtustrankaWithAdress>
  <DomainObject.Predmet.ProtustrankaWithAdressOIB>
    <izvorni_sadrzaj>PAKOS društvo s ograničenom odgovornošću za trgovinu i usluge, OIB 49371489069, Pakovo Selo 0, 22320 Pakovo Selo</izvorni_sadrzaj>
    <derivirana_varijabla naziv="DomainObject.Predmet.ProtustrankaWithAdressOIB_1">PAKOS društvo s ograničenom odgovornošću za trgovinu i usluge, OIB 49371489069, Pakovo Selo 0, 22320 Pakovo Selo</derivirana_varijabla>
  </DomainObject.Predmet.ProtustrankaWithAdressOIB>
  <DomainObject.Predmet.ProtustrankaNazivFormated>
    <izvorni_sadrzaj>PAKOS društvo s ograničenom odgovornošću za trgovinu i usluge</izvorni_sadrzaj>
    <derivirana_varijabla naziv="DomainObject.Predmet.ProtustrankaNazivFormated_1">PAKOS društvo s ograničenom odgovornošću za trgovinu i usluge</derivirana_varijabla>
  </DomainObject.Predmet.ProtustrankaNazivFormated>
  <DomainObject.Predmet.ProtustrankaNazivFormatedOIB>
    <izvorni_sadrzaj>PAKOS društvo s ograničenom odgovornošću za trgovinu i usluge, OIB 49371489069</izvorni_sadrzaj>
    <derivirana_varijabla naziv="DomainObject.Predmet.ProtustrankaNazivFormatedOIB_1">PAKOS društvo s ograničenom odgovornošću za trgovinu i usluge, OIB 49371489069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PAKOS društvo s ograničenom odgovornošću za trgovinu i usluge</item>
    </izvorni_sadrzaj>
    <derivirana_varijabla naziv="DomainObject.Predmet.ProtuStrankaListFormated_1">
      <item>PAKOS društvo s ograničenom odgovornošću za trgovinu i usluge</item>
    </derivirana_varijabla>
  </DomainObject.Predmet.ProtuStrankaListFormated>
  <DomainObject.Predmet.ProtuStrankaListFormatedOIB>
    <izvorni_sadrzaj>
      <item>PAKOS društvo s ograničenom odgovornošću za trgovinu i usluge, OIB 49371489069</item>
    </izvorni_sadrzaj>
    <derivirana_varijabla naziv="DomainObject.Predmet.ProtuStrankaListFormatedOIB_1">
      <item>PAKOS društvo s ograničenom odgovornošću za trgovinu i usluge, OIB 49371489069</item>
    </derivirana_varijabla>
  </DomainObject.Predmet.ProtuStrankaListFormatedOIB>
  <DomainObject.Predmet.ProtuStrankaListFormatedWithAdress>
    <izvorni_sadrzaj>
      <item>PAKOS društvo s ograničenom odgovornošću za trgovinu i usluge, Pakovo Selo 0, 22320 Pakovo Selo</item>
    </izvorni_sadrzaj>
    <derivirana_varijabla naziv="DomainObject.Predmet.ProtuStrankaListFormatedWithAdress_1">
      <item>PAKOS društvo s ograničenom odgovornošću za trgovinu i usluge, Pakovo Selo 0, 22320 Pakovo Selo</item>
    </derivirana_varijabla>
  </DomainObject.Predmet.ProtuStrankaListFormatedWithAdress>
  <DomainObject.Predmet.ProtuStrankaListFormatedWithAdressOIB>
    <izvorni_sadrzaj>
      <item>PAKOS društvo s ograničenom odgovornošću za trgovinu i usluge, OIB 49371489069, Pakovo Selo 0, 22320 Pakovo Selo</item>
    </izvorni_sadrzaj>
    <derivirana_varijabla naziv="DomainObject.Predmet.ProtuStrankaListFormatedWithAdressOIB_1">
      <item>PAKOS društvo s ograničenom odgovornošću za trgovinu i usluge, OIB 49371489069, Pakovo Selo 0, 22320 Pakovo Selo</item>
    </derivirana_varijabla>
  </DomainObject.Predmet.ProtuStrankaListFormatedWithAdressOIB>
  <DomainObject.Predmet.ProtuStrankaListNazivFormated>
    <izvorni_sadrzaj>
      <item>PAKOS društvo s ograničenom odgovornošću za trgovinu i usluge</item>
    </izvorni_sadrzaj>
    <derivirana_varijabla naziv="DomainObject.Predmet.ProtuStrankaListNazivFormated_1">
      <item>PAKOS društvo s ograničenom odgovornošću za trgovinu i usluge</item>
    </derivirana_varijabla>
  </DomainObject.Predmet.ProtuStrankaListNazivFormated>
  <DomainObject.Predmet.ProtuStrankaListNazivFormatedOIB>
    <izvorni_sadrzaj>
      <item>PAKOS društvo s ograničenom odgovornošću za trgovinu i usluge, OIB 49371489069</item>
    </izvorni_sadrzaj>
    <derivirana_varijabla naziv="DomainObject.Predmet.ProtuStrankaListNazivFormatedOIB_1">
      <item>PAKOS društvo s ograničenom odgovornošću za trgovinu i usluge, OIB 49371489069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PAKOS društvo s ograničenom odgovornošću za trgovinu i usluge</izvorni_sadrzaj>
    <derivirana_varijabla naziv="DomainObject.Predmet.ProtustrankaIDrugi_1">PAKOS društvo s ograničenom odgovornošću za trgovinu i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PAKOS društvo s ograničenom odgovornošću za trgovinu i usluge, OIB 49371489069, Pakovo Selo 0, 22320 Pakovo Selo</izvorni_sadrzaj>
    <derivirana_varijabla naziv="DomainObject.Predmet.ProtustrankaIDrugiAdressOIB_1">PAKOS društvo s ograničenom odgovornošću za trgovinu i usluge, OIB 49371489069, Pakovo Selo 0, 22320 Pakovo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PAKOS društvo s ograničenom odgovornošću za trgovinu i usluge</item>
    </izvorni_sadrzaj>
    <derivirana_varijabla naziv="DomainObject.Predmet.SudioniciListNaziv_1">
      <item>FINA - Podružnica Šibenik</item>
      <item>PAKOS društvo s ograničenom odgovornošću za trgovinu i usluge</item>
    </derivirana_varijabla>
  </DomainObject.Predmet.SudioniciListNaziv>
  <DomainObject.Predmet.SudioniciListAdressOIB>
    <izvorni_sadrzaj>
      <item>FINA - Podružnica Šibenik, OIB 85821130368, Perivoj Luje Maruna 1,22000 Šibenik</item>
      <item>PAKOS društvo s ograničenom odgovornošću za trgovinu i usluge, OIB 49371489069, Pakovo Selo 0,22320 Pakovo Selo</item>
    </izvorni_sadrzaj>
    <derivirana_varijabla naziv="DomainObject.Predmet.SudioniciListAdressOIB_1">
      <item>FINA - Podružnica Šibenik, OIB 85821130368, Perivoj Luje Maruna 1,22000 Šibenik</item>
      <item>PAKOS društvo s ograničenom odgovornošću za trgovinu i usluge, OIB 49371489069, Pakovo Selo 0,22320 Pakovo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49371489069</item>
    </izvorni_sadrzaj>
    <derivirana_varijabla naziv="DomainObject.Predmet.SudioniciListNazivOIB_1">
      <item>, OIB 85821130368</item>
      <item>, OIB 49371489069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2546</properties:Characters>
  <properties:Lines>95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2016-02-05T09:07:00Z</dcterms:created>
  <dc:creator>Joško Livaković</dc:creator>
  <cp:lastModifiedBy>Marina Gulin</cp:lastModifiedBy>
  <cp:lastPrinted>2016-02-03T11:01:00Z</cp:lastPrinted>
  <dcterms:modified xmlns:xsi="http://www.w3.org/2001/XMLSchema-instance" xsi:type="dcterms:W3CDTF">2016-02-05T09:09:00Z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