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ecf5" w14:paraId="043ecf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2A48CD">
        <w:rPr>
          <w:rFonts w:hAnsi="Times New Roman" w:ascii="Times New Roman"/>
          <w:szCs w:val="24"/>
          <w:lang w:val="hr-HR"/>
        </w:rPr>
        <w:t>2064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532A8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983C91">
        <w:rPr>
          <w:rFonts w:hAnsi="Times New Roman" w:ascii="Times New Roman"/>
          <w:szCs w:val="24"/>
          <w:lang w:val="hr-HR"/>
        </w:rPr>
        <w:t>Ivi Karin Šipek</w:t>
      </w:r>
      <w:r w:rsidR="0041643E" w:rsidRPr="00983C91">
        <w:rPr>
          <w:rFonts w:hAnsi="Times New Roman" w:ascii="Times New Roman"/>
          <w:szCs w:val="24"/>
          <w:lang w:val="hr-HR"/>
        </w:rPr>
        <w:t xml:space="preserve"> </w:t>
      </w:r>
      <w:r w:rsidR="00EE69E5" w:rsidRPr="00983C91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B532A8">
        <w:rPr>
          <w:rFonts w:hAnsi="Times New Roman" w:ascii="Times New Roman"/>
          <w:szCs w:val="24"/>
          <w:lang w:val="hr-HR"/>
        </w:rPr>
        <w:t xml:space="preserve">dužnikom </w:t>
      </w:r>
      <w:r w:rsidR="00B532A8" w:rsidRPr="00B532A8">
        <w:rPr>
          <w:rFonts w:hAnsi="Times New Roman" w:ascii="Times New Roman"/>
        </w:rPr>
        <w:t>POLJOPRIVREDNO-VOĆARSKO-STOČARSKA ZADRUGA BREZOVICA-ZADRUGA BRANITELJA zadruga za proizvodnju, ekološku proizvodnju i razvoj u poljoprivredi, stočarstvu i voćarstvu, Zagreb, Odranski Obrež, Obreška cesta 72, MBS: 080522872, OIB: 80685503451</w:t>
      </w:r>
      <w:r w:rsidR="00B6390A" w:rsidRPr="00B532A8">
        <w:rPr>
          <w:rFonts w:hAnsi="Times New Roman" w:ascii="Times New Roman"/>
          <w:lang w:val="hr-HR"/>
        </w:rPr>
        <w:t xml:space="preserve">, </w:t>
      </w:r>
      <w:r w:rsidR="00EE69E5" w:rsidRPr="00B532A8">
        <w:rPr>
          <w:rFonts w:hAnsi="Times New Roman" w:ascii="Times New Roman"/>
          <w:szCs w:val="24"/>
          <w:lang w:val="hr-HR"/>
        </w:rPr>
        <w:t xml:space="preserve">dana </w:t>
      </w:r>
      <w:r w:rsidR="00780214" w:rsidRPr="00B532A8">
        <w:rPr>
          <w:rFonts w:hAnsi="Times New Roman" w:ascii="Times New Roman"/>
          <w:szCs w:val="24"/>
          <w:lang w:val="hr-HR"/>
        </w:rPr>
        <w:t>7. ožujka</w:t>
      </w:r>
      <w:r w:rsidR="00EE69E5" w:rsidRPr="00B532A8">
        <w:rPr>
          <w:rFonts w:hAnsi="Times New Roman" w:ascii="Times New Roman"/>
          <w:szCs w:val="24"/>
          <w:lang w:val="hr-HR"/>
        </w:rPr>
        <w:t xml:space="preserve"> </w:t>
      </w:r>
      <w:r w:rsidR="00870918" w:rsidRPr="00B532A8">
        <w:rPr>
          <w:rFonts w:hAnsi="Times New Roman" w:ascii="Times New Roman"/>
          <w:szCs w:val="24"/>
          <w:lang w:val="hr-HR"/>
        </w:rPr>
        <w:t>2016</w:t>
      </w:r>
      <w:r w:rsidR="00EE69E5" w:rsidRPr="00B532A8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B532A8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B532A8">
      <w:pPr>
        <w:jc w:val="center"/>
        <w:rPr>
          <w:rFonts w:hAnsi="Times New Roman" w:ascii="Times New Roman"/>
          <w:szCs w:val="24"/>
          <w:lang w:val="hr-HR"/>
        </w:rPr>
      </w:pPr>
      <w:r w:rsidRPr="00B532A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32A8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532A8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B532A8">
      <w:pPr>
        <w:pStyle w:val="BodyText21"/>
        <w:ind w:firstLine="0" w:left="0"/>
        <w:rPr>
          <w:rFonts w:hAnsi="Times New Roman" w:ascii="Times New Roman"/>
          <w:szCs w:val="24"/>
        </w:rPr>
      </w:pPr>
      <w:r w:rsidRPr="00B532A8">
        <w:rPr>
          <w:rFonts w:hAnsi="Times New Roman" w:ascii="Times New Roman"/>
          <w:szCs w:val="24"/>
        </w:rPr>
        <w:t>I</w:t>
      </w:r>
      <w:r w:rsidRPr="00B532A8">
        <w:rPr>
          <w:rFonts w:hAnsi="Times New Roman" w:ascii="Times New Roman"/>
          <w:szCs w:val="24"/>
        </w:rPr>
        <w:tab/>
      </w:r>
      <w:r w:rsidR="00EE69E5" w:rsidRPr="00B532A8">
        <w:rPr>
          <w:rFonts w:hAnsi="Times New Roman" w:ascii="Times New Roman"/>
          <w:szCs w:val="24"/>
        </w:rPr>
        <w:t>Otvara se stečajni postupak nad dužnikom</w:t>
      </w:r>
      <w:r w:rsidR="00B6390A" w:rsidRPr="00B532A8">
        <w:rPr>
          <w:rFonts w:hAnsi="Times New Roman" w:ascii="Times New Roman"/>
        </w:rPr>
        <w:t xml:space="preserve"> </w:t>
      </w:r>
      <w:r w:rsidR="00B532A8" w:rsidRPr="00B532A8">
        <w:rPr>
          <w:rFonts w:hAnsi="Times New Roman" w:ascii="Times New Roman"/>
        </w:rPr>
        <w:t>POLJOPRIVREDNO-VOĆARSKO-STOČARSKA ZADRUGA BREZOVICA-ZADRUGA BRANITELJA zadruga za proizvodnju, ekološku proizvodnju i razvoj u poljoprivredi, stočarstvu i voćarstvu, Zagreb, Odranski Obrež, Obreška cesta 72, MBS: 080522872, OIB: 80685503451</w:t>
      </w:r>
      <w:r w:rsidR="00EE69E5" w:rsidRPr="00B532A8">
        <w:rPr>
          <w:rFonts w:hAnsi="Times New Roman" w:ascii="Times New Roman"/>
          <w:szCs w:val="24"/>
        </w:rPr>
        <w:t xml:space="preserve">. Stečajni postupak otvoren je dana </w:t>
      </w:r>
      <w:r w:rsidR="00780214" w:rsidRPr="00B532A8">
        <w:rPr>
          <w:rFonts w:hAnsi="Times New Roman" w:ascii="Times New Roman"/>
          <w:szCs w:val="24"/>
        </w:rPr>
        <w:t>7. ožujka</w:t>
      </w:r>
      <w:r w:rsidR="002D5693" w:rsidRPr="00B532A8">
        <w:rPr>
          <w:rFonts w:hAnsi="Times New Roman" w:ascii="Times New Roman"/>
          <w:szCs w:val="24"/>
        </w:rPr>
        <w:t xml:space="preserve"> 2016.</w:t>
      </w:r>
      <w:r w:rsidR="00EE69E5" w:rsidRPr="00B532A8">
        <w:rPr>
          <w:rFonts w:hAnsi="Times New Roman" w:ascii="Times New Roman"/>
          <w:szCs w:val="24"/>
        </w:rPr>
        <w:t xml:space="preserve"> u </w:t>
      </w:r>
      <w:r w:rsidR="002D5693" w:rsidRPr="00B532A8">
        <w:rPr>
          <w:rFonts w:hAnsi="Times New Roman" w:ascii="Times New Roman"/>
          <w:szCs w:val="24"/>
        </w:rPr>
        <w:t>1</w:t>
      </w:r>
      <w:r w:rsidR="001A3EFC" w:rsidRPr="00B532A8">
        <w:rPr>
          <w:rFonts w:hAnsi="Times New Roman" w:ascii="Times New Roman"/>
          <w:szCs w:val="24"/>
        </w:rPr>
        <w:t>5</w:t>
      </w:r>
      <w:r w:rsidR="00EE69E5" w:rsidRPr="00B532A8">
        <w:rPr>
          <w:rFonts w:hAnsi="Times New Roman" w:ascii="Times New Roman"/>
          <w:szCs w:val="24"/>
        </w:rPr>
        <w:t xml:space="preserve"> sati i </w:t>
      </w:r>
      <w:r w:rsidR="002D5693" w:rsidRPr="00B532A8">
        <w:rPr>
          <w:rFonts w:hAnsi="Times New Roman" w:ascii="Times New Roman"/>
          <w:szCs w:val="24"/>
        </w:rPr>
        <w:t>00</w:t>
      </w:r>
      <w:r w:rsidR="00EE69E5" w:rsidRPr="00B532A8">
        <w:rPr>
          <w:rFonts w:hAnsi="Times New Roman" w:ascii="Times New Roman"/>
          <w:szCs w:val="24"/>
        </w:rPr>
        <w:t xml:space="preserve"> minuta, kada je ovo rješenje</w:t>
      </w:r>
      <w:r w:rsidR="00B2463B" w:rsidRPr="00B532A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B532A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624EB1" w:rsidRPr="00B532A8">
      <w:pPr>
        <w:pStyle w:val="BodyText21"/>
        <w:ind w:firstLine="0" w:left="0"/>
        <w:rPr>
          <w:rFonts w:hAnsi="Times New Roman" w:ascii="Times New Roman"/>
          <w:szCs w:val="24"/>
        </w:rPr>
      </w:pPr>
      <w:r w:rsidRPr="00B532A8">
        <w:rPr>
          <w:rFonts w:hAnsi="Times New Roman" w:ascii="Times New Roman"/>
          <w:szCs w:val="24"/>
        </w:rPr>
        <w:t>II</w:t>
      </w:r>
      <w:r w:rsidRPr="00B532A8">
        <w:rPr>
          <w:rFonts w:hAnsi="Times New Roman" w:ascii="Times New Roman"/>
          <w:szCs w:val="24"/>
        </w:rPr>
        <w:tab/>
      </w:r>
      <w:r w:rsidR="00EE69E5" w:rsidRPr="00B532A8">
        <w:rPr>
          <w:rFonts w:hAnsi="Times New Roman" w:ascii="Times New Roman"/>
          <w:szCs w:val="24"/>
        </w:rPr>
        <w:t xml:space="preserve">Za stečajnog upravitelja imenuje se </w:t>
      </w:r>
      <w:r w:rsidR="00B532A8">
        <w:rPr>
          <w:rFonts w:hAnsi="Times New Roman" w:ascii="Times New Roman"/>
          <w:szCs w:val="24"/>
        </w:rPr>
        <w:t>Ivan Hudoletnjak</w:t>
      </w:r>
      <w:r w:rsidR="00780214" w:rsidRPr="00B532A8">
        <w:rPr>
          <w:rFonts w:hAnsi="Times New Roman" w:ascii="Times New Roman"/>
          <w:szCs w:val="24"/>
        </w:rPr>
        <w:t xml:space="preserve"> iz </w:t>
      </w:r>
      <w:r w:rsidR="00B532A8">
        <w:rPr>
          <w:rFonts w:hAnsi="Times New Roman" w:ascii="Times New Roman"/>
          <w:szCs w:val="24"/>
        </w:rPr>
        <w:t>Ivanca, Zavojna ulica 3</w:t>
      </w:r>
      <w:r w:rsidR="00BF2CB7" w:rsidRPr="00B532A8">
        <w:rPr>
          <w:rFonts w:hAnsi="Times New Roman" w:ascii="Times New Roman"/>
          <w:szCs w:val="24"/>
        </w:rPr>
        <w:t xml:space="preserve">, OIB: </w:t>
      </w:r>
      <w:r w:rsidR="00B532A8">
        <w:rPr>
          <w:rFonts w:hAnsi="Times New Roman" w:ascii="Times New Roman"/>
          <w:szCs w:val="24"/>
        </w:rPr>
        <w:t>80924395653</w:t>
      </w:r>
      <w:r w:rsidR="00BF2CB7" w:rsidRPr="00B532A8">
        <w:rPr>
          <w:rFonts w:hAnsi="Times New Roman" w:ascii="Times New Roman"/>
          <w:szCs w:val="24"/>
        </w:rPr>
        <w:t>.</w:t>
      </w:r>
    </w:p>
    <w:p w:rsidRDefault="00BF2CB7" w:rsidP="00BF2CB7" w:rsidR="00BF2CB7" w:rsidRPr="00B532A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B532A8">
      <w:pPr>
        <w:jc w:val="both"/>
        <w:rPr>
          <w:rFonts w:hAnsi="Times New Roman" w:ascii="Times New Roman"/>
          <w:lang w:val="hr-HR"/>
        </w:rPr>
      </w:pPr>
      <w:r w:rsidRPr="00B532A8">
        <w:rPr>
          <w:rFonts w:hAnsi="Times New Roman" w:ascii="Times New Roman"/>
          <w:szCs w:val="24"/>
          <w:lang w:val="hr-HR"/>
        </w:rPr>
        <w:t>III</w:t>
      </w:r>
      <w:r w:rsidRPr="00B532A8">
        <w:rPr>
          <w:rFonts w:hAnsi="Times New Roman" w:ascii="Times New Roman"/>
          <w:szCs w:val="24"/>
          <w:lang w:val="hr-HR"/>
        </w:rPr>
        <w:tab/>
      </w:r>
      <w:r w:rsidR="00EE69E5" w:rsidRPr="00B532A8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532A8">
        <w:rPr>
          <w:rFonts w:hAnsi="Times New Roman" w:ascii="Times New Roman"/>
          <w:lang w:val="hr-HR"/>
        </w:rPr>
        <w:t xml:space="preserve"> </w:t>
      </w:r>
      <w:r w:rsidR="00B532A8" w:rsidRPr="00B532A8">
        <w:rPr>
          <w:rFonts w:hAnsi="Times New Roman" w:ascii="Times New Roman"/>
        </w:rPr>
        <w:t>POLJOPRIVREDNO-VOĆARSKO-STOČARSKA ZADRUGA BREZOVICA-ZADRUGA BRANITELJA zadruga za proizvodnju, ekološku proizvodnju i razvoj u poljoprivredi, stočarstvu i voćarstvu, Zagreb, Odranski Obrež, Obreška cesta 72, MBS: 080522872, OIB: 80685503451</w:t>
      </w:r>
      <w:r w:rsidR="00B6390A" w:rsidRPr="00B532A8">
        <w:rPr>
          <w:rFonts w:hAnsi="Times New Roman" w:ascii="Times New Roman"/>
          <w:lang w:val="hr-HR"/>
        </w:rPr>
        <w:t>.</w:t>
      </w:r>
    </w:p>
    <w:p w:rsidRDefault="00B6390A" w:rsidP="00B6390A" w:rsidR="00B6390A" w:rsidRPr="00780214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</w:t>
      </w:r>
      <w:r w:rsidR="00EE69E5" w:rsidRPr="0078021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780214">
        <w:rPr>
          <w:rFonts w:hAnsi="Times New Roman" w:ascii="Times New Roman"/>
          <w:szCs w:val="24"/>
          <w:lang w:val="hr-HR"/>
        </w:rPr>
        <w:t>ovog rješenja</w:t>
      </w:r>
      <w:r w:rsidRPr="00780214">
        <w:rPr>
          <w:rFonts w:hAnsi="Times New Roman" w:ascii="Times New Roman"/>
          <w:szCs w:val="24"/>
          <w:lang w:val="hr-HR"/>
        </w:rPr>
        <w:t>,</w:t>
      </w:r>
      <w:r w:rsidR="00EE69E5" w:rsidRPr="0078021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8021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8021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ED171E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ED171E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ED171E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ED171E">
        <w:rPr>
          <w:rFonts w:hAnsi="Times New Roman" w:ascii="Times New Roman"/>
          <w:szCs w:val="24"/>
          <w:lang w:val="hr-HR"/>
        </w:rPr>
        <w:t>: FINA</w:t>
      </w:r>
      <w:r w:rsidR="00B6390A" w:rsidRPr="00ED171E">
        <w:rPr>
          <w:rFonts w:hAnsi="Times New Roman" w:ascii="Times New Roman"/>
          <w:szCs w:val="24"/>
          <w:lang w:val="hr-HR"/>
        </w:rPr>
        <w:t>)</w:t>
      </w:r>
      <w:r w:rsidRPr="00ED171E">
        <w:rPr>
          <w:rFonts w:hAnsi="Times New Roman" w:ascii="Times New Roman"/>
          <w:szCs w:val="24"/>
          <w:lang w:val="hr-HR"/>
        </w:rPr>
        <w:t xml:space="preserve">, </w:t>
      </w:r>
      <w:r w:rsidR="00B6390A" w:rsidRPr="00ED171E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ED171E">
        <w:rPr>
          <w:rFonts w:hAnsi="Times New Roman" w:ascii="Times New Roman"/>
          <w:lang w:val="hr-HR"/>
        </w:rPr>
        <w:t>Stečajnog zakona (</w:t>
      </w:r>
      <w:r w:rsidR="00E31F06" w:rsidRPr="00ED171E">
        <w:rPr>
          <w:rFonts w:hAnsi="Times New Roman" w:ascii="Times New Roman"/>
          <w:lang w:val="hr-HR"/>
        </w:rPr>
        <w:t>„</w:t>
      </w:r>
      <w:r w:rsidR="00343131" w:rsidRPr="00ED171E">
        <w:rPr>
          <w:rFonts w:hAnsi="Times New Roman" w:ascii="Times New Roman"/>
          <w:lang w:val="hr-HR"/>
        </w:rPr>
        <w:t>Narodne novine</w:t>
      </w:r>
      <w:r w:rsidR="00E31F06" w:rsidRPr="00ED171E">
        <w:rPr>
          <w:rFonts w:hAnsi="Times New Roman" w:ascii="Times New Roman"/>
          <w:lang w:val="hr-HR"/>
        </w:rPr>
        <w:t>“</w:t>
      </w:r>
      <w:r w:rsidR="00870918" w:rsidRPr="00ED171E">
        <w:rPr>
          <w:rFonts w:hAnsi="Times New Roman" w:ascii="Times New Roman"/>
          <w:lang w:val="hr-HR"/>
        </w:rPr>
        <w:t xml:space="preserve"> broj </w:t>
      </w:r>
      <w:r w:rsidR="00343131" w:rsidRPr="00ED171E">
        <w:rPr>
          <w:rFonts w:hAnsi="Times New Roman" w:ascii="Times New Roman"/>
          <w:lang w:val="hr-HR"/>
        </w:rPr>
        <w:t>71/15, dalje</w:t>
      </w:r>
      <w:r w:rsidR="00870918" w:rsidRPr="00ED171E">
        <w:rPr>
          <w:rFonts w:hAnsi="Times New Roman" w:ascii="Times New Roman"/>
          <w:lang w:val="hr-HR"/>
        </w:rPr>
        <w:t xml:space="preserve"> u tekstu</w:t>
      </w:r>
      <w:r w:rsidR="00343131" w:rsidRPr="00ED171E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ED171E">
        <w:rPr>
          <w:rFonts w:hAnsi="Times New Roman" w:ascii="Times New Roman"/>
          <w:lang w:val="hr-HR"/>
        </w:rPr>
        <w:t>-a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</w:t>
      </w:r>
      <w:r w:rsidR="00EA6CFF"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780214">
        <w:rPr>
          <w:rFonts w:hAnsi="Times New Roman" w:ascii="Times New Roman"/>
          <w:lang w:val="hr-HR"/>
        </w:rPr>
        <w:t>7. ožujka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</w:t>
      </w:r>
      <w:r w:rsidR="00D44D4F" w:rsidRPr="00ED171E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1.) </w:t>
      </w:r>
      <w:r w:rsidR="00532B71" w:rsidRPr="00ED171E">
        <w:rPr>
          <w:rFonts w:hAnsi="Times New Roman" w:ascii="Times New Roman"/>
          <w:szCs w:val="24"/>
          <w:lang w:val="hr-HR"/>
        </w:rPr>
        <w:t>Podnositelju zahtjeva: FINA-i</w:t>
      </w:r>
      <w:r w:rsidR="00983C91">
        <w:rPr>
          <w:rFonts w:hAnsi="Times New Roman" w:ascii="Times New Roman"/>
          <w:szCs w:val="24"/>
          <w:lang w:val="hr-HR"/>
        </w:rPr>
        <w:t>, po sudskom dostavljaču</w:t>
      </w:r>
    </w:p>
    <w:p w:rsidRDefault="00D44D4F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2.)</w:t>
      </w:r>
      <w:r w:rsidR="00532B71" w:rsidRPr="00ED171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ED171E">
        <w:rPr>
          <w:rFonts w:hAnsi="Times New Roman" w:ascii="Times New Roman"/>
          <w:szCs w:val="24"/>
          <w:lang w:val="hr-HR"/>
        </w:rPr>
        <w:t xml:space="preserve"> </w:t>
      </w:r>
      <w:r w:rsidR="00983C91">
        <w:rPr>
          <w:rFonts w:hAnsi="Times New Roman" w:ascii="Times New Roman"/>
          <w:szCs w:val="24"/>
          <w:lang w:val="hr-HR"/>
        </w:rPr>
        <w:t>– e- oglasna i preporučeno poštom</w:t>
      </w:r>
    </w:p>
    <w:p w:rsidRDefault="00867F16" w:rsidR="00867F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</w:t>
      </w:r>
      <w:r w:rsidR="00C57CAF" w:rsidRPr="00ED171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4</w:t>
      </w:r>
      <w:r w:rsidR="00867F16" w:rsidRPr="00ED171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</w:t>
      </w:r>
      <w:r w:rsidR="00532B71" w:rsidRPr="00ED171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D3BB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2A48CD">
      <w:rPr>
        <w:rFonts w:hAnsi="Times New Roman" w:ascii="Times New Roman"/>
        <w:lang w:val="hr-HR"/>
      </w:rPr>
      <w:t>2064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1A3EFC"/>
    <w:rsid w:val="001D3BB5"/>
    <w:rsid w:val="00274728"/>
    <w:rsid w:val="00297E3C"/>
    <w:rsid w:val="002A48CD"/>
    <w:rsid w:val="002D5693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83C91"/>
    <w:rsid w:val="00997BA9"/>
    <w:rsid w:val="009F5765"/>
    <w:rsid w:val="00A703A0"/>
    <w:rsid w:val="00A95334"/>
    <w:rsid w:val="00AB7883"/>
    <w:rsid w:val="00AF40B4"/>
    <w:rsid w:val="00B03169"/>
    <w:rsid w:val="00B2463B"/>
    <w:rsid w:val="00B532A8"/>
    <w:rsid w:val="00B6390A"/>
    <w:rsid w:val="00B75681"/>
    <w:rsid w:val="00BF2CB7"/>
    <w:rsid w:val="00BF41A2"/>
    <w:rsid w:val="00C57CAF"/>
    <w:rsid w:val="00CF2939"/>
    <w:rsid w:val="00D37215"/>
    <w:rsid w:val="00D44D4F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3B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B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BB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B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B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3B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B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BB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B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B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2064</izvorni_sadrzaj>
    <derivirana_varijabla naziv="DomainObject.Predmet.Broj_1">2064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St-2064/2015</izvorni_sadrzaj>
    <derivirana_varijabla naziv="DomainObject.Predmet.OznakaBroj_1">St-2064/2015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POLJOPRIVREDNO-VOĆARSKO-STOČARSKA ZADRUGA BREZOVICA-ZADRUGA BRANITELJA zadruga za proizvodnju, ekološku proizvodnju i razvoj  zastupanog po punomoćniku Tomislav Jakopović</izvorni_sadrzaj>
    <derivirana_varijabla naziv="DomainObject.Predmet.ProtustrankaFormated_1">  POLJOPRIVREDNO-VOĆARSKO-STOČARSKA ZADRUGA BREZOVICA-ZADRUGA BRANITELJA zadruga za proizvodnju, ekološku proizvodnju i razvoj  zastupanog po punomoćniku Tomislav Jakopović</derivirana_varijabla>
  </DomainObject.Predmet.ProtustrankaFormated>
  <DomainObject.Predmet.ProtustrankaFormatedOIB>
    <izvorni_sadrzaj>  POLJOPRIVREDNO-VOĆARSKO-STOČARSKA ZADRUGA BREZOVICA-ZADRUGA BRANITELJA zadruga za proizvodnju, ekološku proizvodnju i razvoj , OIB 80685503451 zastupanog po punomoćniku Tomislav Jakopović</izvorni_sadrzaj>
    <derivirana_varijabla naziv="DomainObject.Predmet.ProtustrankaFormatedOIB_1">  POLJOPRIVREDNO-VOĆARSKO-STOČARSKA ZADRUGA BREZOVICA-ZADRUGA BRANITELJA zadruga za proizvodnju, ekološku proizvodnju i razvoj , OIB 80685503451 zastupanog po punomoćniku Tomislav Jakopović</derivirana_varijabla>
  </DomainObject.Predmet.ProtustrankaFormatedOIB>
  <DomainObject.Predmet.ProtustrankaFormatedWithAdress>
    <izvorni_sadrzaj> POLJOPRIVREDNO-VOĆARSKO-STOČARSKA ZADRUGA BREZOVICA-ZADRUGA BRANITELJA zadruga za proizvodnju, ekološku proizvodnju i razvoj , Odranski Obrež, Obreška cesta 72, 10000 Zagreb zastupanog po punomoćniku Tomislav Jakopović</izvorni_sadrzaj>
    <derivirana_varijabla naziv="DomainObject.Predmet.ProtustrankaFormatedWithAdress_1"> POLJOPRIVREDNO-VOĆARSKO-STOČARSKA ZADRUGA BREZOVICA-ZADRUGA BRANITELJA zadruga za proizvodnju, ekološku proizvodnju i razvoj , Odranski Obrež, Obreška cesta 72, 10000 Zagreb zastupanog po punomoćniku Tomislav Jakopović</derivirana_varijabla>
  </DomainObject.Predmet.ProtustrankaFormatedWithAdress>
  <DomainObject.Predmet.ProtustrankaFormatedWithAdressOIB>
    <izvorni_sadrzaj> POLJOPRIVREDNO-VOĆARSKO-STOČARSKA ZADRUGA BREZOVICA-ZADRUGA BRANITELJA zadruga za proizvodnju, ekološku proizvodnju i razvoj , OIB 80685503451, Odranski Obrež, Obreška cesta 72, 10000 Zagreb zastupanog po punomoćniku Tomislav Jakopović</izvorni_sadrzaj>
    <derivirana_varijabla naziv="DomainObject.Predmet.ProtustrankaFormatedWithAdressOIB_1"> POLJOPRIVREDNO-VOĆARSKO-STOČARSKA ZADRUGA BREZOVICA-ZADRUGA BRANITELJA zadruga za proizvodnju, ekološku proizvodnju i razvoj , OIB 80685503451, Odranski Obrež, Obreška cesta 72, 10000 Zagreb zastupanog po punomoćniku Tomislav Jakopović</derivirana_varijabla>
  </DomainObject.Predmet.ProtustrankaFormatedWithAdressOIB>
  <DomainObject.Predmet.ProtustrankaWithAdress>
    <izvorni_sadrzaj>POLJOPRIVREDNO-VOĆARSKO-STOČARSKA ZADRUGA BREZOVICA-ZADRUGA BRANITELJA zadruga za proizvodnju, ekološku proizvodnju i razvoj  Odranski Obrež, Obreška cesta 72, 10000 Zagreb</izvorni_sadrzaj>
    <derivirana_varijabla naziv="DomainObject.Predmet.ProtustrankaWithAdress_1">POLJOPRIVREDNO-VOĆARSKO-STOČARSKA ZADRUGA BREZOVICA-ZADRUGA BRANITELJA zadruga za proizvodnju, ekološku proizvodnju i razvoj  Odranski Obrež, Obreška cesta 72, 10000 Zagreb</derivirana_varijabla>
  </DomainObject.Predmet.ProtustrankaWithAdress>
  <DomainObject.Predmet.ProtustrankaWithAdressOIB>
    <izvorni_sadrzaj>POLJOPRIVREDNO-VOĆARSKO-STOČARSKA ZADRUGA BREZOVICA-ZADRUGA BRANITELJA zadruga za proizvodnju, ekološku proizvodnju i razvoj , OIB 80685503451, Odranski Obrež, Obreška cesta 72, 10000 Zagreb</izvorni_sadrzaj>
    <derivirana_varijabla naziv="DomainObject.Predmet.ProtustrankaWithAdressOIB_1">POLJOPRIVREDNO-VOĆARSKO-STOČARSKA ZADRUGA BREZOVICA-ZADRUGA BRANITELJA zadruga za proizvodnju, ekološku proizvodnju i razvoj , OIB 80685503451, Odranski Obrež, Obreška cesta 72, 10000 Zagreb</derivirana_varijabla>
  </DomainObject.Predmet.ProtustrankaWithAdressOIB>
  <DomainObject.Predmet.ProtustrankaNazivFormated>
    <izvorni_sadrzaj>POLJOPRIVREDNO-VOĆARSKO-STOČARSKA ZADRUGA BREZOVICA-ZADRUGA BRANITELJA zadruga za proizvodnju, ekološku proizvodnju i razvoj </izvorni_sadrzaj>
    <derivirana_varijabla naziv="DomainObject.Predmet.ProtustrankaNazivFormated_1">POLJOPRIVREDNO-VOĆARSKO-STOČARSKA ZADRUGA BREZOVICA-ZADRUGA BRANITELJA zadruga za proizvodnju, ekološku proizvodnju i razvoj </derivirana_varijabla>
  </DomainObject.Predmet.ProtustrankaNazivFormated>
  <DomainObject.Predmet.ProtustrankaNazivFormatedOIB>
    <izvorni_sadrzaj>POLJOPRIVREDNO-VOĆARSKO-STOČARSKA ZADRUGA BREZOVICA-ZADRUGA BRANITELJA zadruga za proizvodnju, ekološku proizvodnju i razvoj , OIB 80685503451</izvorni_sadrzaj>
    <derivirana_varijabla naziv="DomainObject.Predmet.ProtustrankaNazivFormatedOIB_1">POLJOPRIVREDNO-VOĆARSKO-STOČARSKA ZADRUGA BREZOVICA-ZADRUGA BRANITELJA zadruga za proizvodnju, ekološku proizvodnju i razvoj , OIB 80685503451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POLJOPRIVREDNO-VOĆARSKO-STOČARSKA ZADRUGA BREZOVICA-ZADRUGA BRANITELJA zadruga za proizvodnju, ekološku proizvodnju i razvoj  zastupanog po punomoćniku Tomislav Jakopović</item>
    </izvorni_sadrzaj>
    <derivirana_varijabla naziv="DomainObject.Predmet.ProtuStrankaListFormated_1">
      <item>POLJOPRIVREDNO-VOĆARSKO-STOČARSKA ZADRUGA BREZOVICA-ZADRUGA BRANITELJA zadruga za proizvodnju, ekološku proizvodnju i razvoj  zastupanog po punomoćniku Tomislav Jakopović</item>
    </derivirana_varijabla>
  </DomainObject.Predmet.ProtuStrankaListFormated>
  <DomainObject.Predmet.ProtuStrankaListFormatedOIB>
    <izvorni_sadrzaj>
      <item>POLJOPRIVREDNO-VOĆARSKO-STOČARSKA ZADRUGA BREZOVICA-ZADRUGA BRANITELJA zadruga za proizvodnju, ekološku proizvodnju i razvoj , OIB 80685503451 zastupanog po punomoćniku Tomislav Jakopović</item>
    </izvorni_sadrzaj>
    <derivirana_varijabla naziv="DomainObject.Predmet.ProtuStrankaListFormatedOIB_1">
      <item>POLJOPRIVREDNO-VOĆARSKO-STOČARSKA ZADRUGA BREZOVICA-ZADRUGA BRANITELJA zadruga za proizvodnju, ekološku proizvodnju i razvoj , OIB 80685503451 zastupanog po punomoćniku Tomislav Jakopović</item>
    </derivirana_varijabla>
  </DomainObject.Predmet.ProtuStrankaListFormatedOIB>
  <DomainObject.Predmet.ProtuStrankaListFormatedWithAdress>
    <izvorni_sadrzaj>
      <item>POLJOPRIVREDNO-VOĆARSKO-STOČARSKA ZADRUGA BREZOVICA-ZADRUGA BRANITELJA zadruga za proizvodnju, ekološku proizvodnju i razvoj , Odranski Obrež, Obreška cesta 72, 10000 Zagreb zastupanog po punomoćniku Tomislav Jakopović</item>
    </izvorni_sadrzaj>
    <derivirana_varijabla naziv="DomainObject.Predmet.ProtuStrankaListFormatedWithAdress_1">
      <item>POLJOPRIVREDNO-VOĆARSKO-STOČARSKA ZADRUGA BREZOVICA-ZADRUGA BRANITELJA zadruga za proizvodnju, ekološku proizvodnju i razvoj , Odranski Obrež, Obreška cesta 72, 10000 Zagreb zastupanog po punomoćniku Tomislav Jakopović</item>
    </derivirana_varijabla>
  </DomainObject.Predmet.ProtuStrankaListFormatedWithAdress>
  <DomainObject.Predmet.ProtuStrankaListFormatedWithAdressOIB>
    <izvorni_sadrzaj>
      <item>POLJOPRIVREDNO-VOĆARSKO-STOČARSKA ZADRUGA BREZOVICA-ZADRUGA BRANITELJA zadruga za proizvodnju, ekološku proizvodnju i razvoj , OIB 80685503451, Odranski Obrež, Obreška cesta 72, 10000 Zagreb zastupanog po punomoćniku Tomislav Jakopović</item>
    </izvorni_sadrzaj>
    <derivirana_varijabla naziv="DomainObject.Predmet.ProtuStrankaListFormatedWithAdressOIB_1">
      <item>POLJOPRIVREDNO-VOĆARSKO-STOČARSKA ZADRUGA BREZOVICA-ZADRUGA BRANITELJA zadruga za proizvodnju, ekološku proizvodnju i razvoj , OIB 80685503451, Odranski Obrež, Obreška cesta 72, 10000 Zagreb zastupanog po punomoćniku Tomislav Jakopović</item>
    </derivirana_varijabla>
  </DomainObject.Predmet.ProtuStrankaListFormatedWithAdressOIB>
  <DomainObject.Predmet.ProtuStrankaListNazivFormated>
    <izvorni_sadrzaj>
      <item>POLJOPRIVREDNO-VOĆARSKO-STOČARSKA ZADRUGA BREZOVICA-ZADRUGA BRANITELJA zadruga za proizvodnju, ekološku proizvodnju i razvoj </item>
    </izvorni_sadrzaj>
    <derivirana_varijabla naziv="DomainObject.Predmet.ProtuStrankaListNazivFormated_1">
      <item>POLJOPRIVREDNO-VOĆARSKO-STOČARSKA ZADRUGA BREZOVICA-ZADRUGA BRANITELJA zadruga za proizvodnju, ekološku proizvodnju i razvoj </item>
    </derivirana_varijabla>
  </DomainObject.Predmet.ProtuStrankaListNazivFormated>
  <DomainObject.Predmet.ProtuStrankaListNazivFormatedOIB>
    <izvorni_sadrzaj>
      <item>POLJOPRIVREDNO-VOĆARSKO-STOČARSKA ZADRUGA BREZOVICA-ZADRUGA BRANITELJA zadruga za proizvodnju, ekološku proizvodnju i razvoj , OIB 80685503451</item>
    </izvorni_sadrzaj>
    <derivirana_varijabla naziv="DomainObject.Predmet.ProtuStrankaListNazivFormatedOIB_1">
      <item>POLJOPRIVREDNO-VOĆARSKO-STOČARSKA ZADRUGA BREZOVICA-ZADRUGA BRANITELJA zadruga za proizvodnju, ekološku proizvodnju i razvoj , OIB 80685503451</item>
    </derivirana_varijabla>
  </DomainObject.Predmet.ProtuStrankaListNazivFormatedOIB>
  <DomainObject.Predmet.OstaliListFormated>
    <izvorni_sadrzaj>
      <item>Tomislav Jakopović punomoćnik sudionika u postupku POLJOPRIVREDNO-VOĆARSKO-STOČARSKA ZADRUGA BREZOVICA-ZADRUGA BRANITELJA zadruga za proizvodnju, ekološku proizvodnju i razvoj </item>
    </izvorni_sadrzaj>
    <derivirana_varijabla naziv="DomainObject.Predmet.OstaliListFormated_1">
      <item>Tomislav Jakopović punomoćnik sudionika u postupku POLJOPRIVREDNO-VOĆARSKO-STOČARSKA ZADRUGA BREZOVICA-ZADRUGA BRANITELJA zadruga za proizvodnju, ekološku proizvodnju i razvoj </item>
    </derivirana_varijabla>
  </DomainObject.Predmet.OstaliListFormated>
  <DomainObject.Predmet.OstaliListFormatedOIB>
    <izvorni_sadrzaj>
      <item>Tomislav Jakopović, OIB 86529451905 punomoćnik sudionika u postupku POLJOPRIVREDNO-VOĆARSKO-STOČARSKA ZADRUGA BREZOVICA-ZADRUGA BRANITELJA zadruga za proizvodnju, ekološku proizvodnju i razvoj </item>
    </izvorni_sadrzaj>
    <derivirana_varijabla naziv="DomainObject.Predmet.OstaliListFormatedOIB_1">
      <item>Tomislav Jakopović, OIB 86529451905 punomoćnik sudionika u postupku POLJOPRIVREDNO-VOĆARSKO-STOČARSKA ZADRUGA BREZOVICA-ZADRUGA BRANITELJA zadruga za proizvodnju, ekološku proizvodnju i razvoj </item>
    </derivirana_varijabla>
  </DomainObject.Predmet.OstaliListFormatedOIB>
  <DomainObject.Predmet.OstaliListFormatedWithAdress>
    <izvorni_sadrzaj>
      <item>Tomislav Jakopović, Bok Palanječki 35, 44000 Bok Palanječki punomoćnik sudionika u postupku POLJOPRIVREDNO-VOĆARSKO-STOČARSKA ZADRUGA BREZOVICA-ZADRUGA BRANITELJA zadruga za proizvodnju, ekološku proizvodnju i razvoj </item>
    </izvorni_sadrzaj>
    <derivirana_varijabla naziv="DomainObject.Predmet.OstaliListFormatedWithAdress_1">
      <item>Tomislav Jakopović, Bok Palanječki 35, 44000 Bok Palanječki punomoćnik sudionika u postupku POLJOPRIVREDNO-VOĆARSKO-STOČARSKA ZADRUGA BREZOVICA-ZADRUGA BRANITELJA zadruga za proizvodnju, ekološku proizvodnju i razvoj </item>
    </derivirana_varijabla>
  </DomainObject.Predmet.OstaliListFormatedWithAdress>
  <DomainObject.Predmet.OstaliListFormatedWithAdressOIB>
    <izvorni_sadrzaj>
      <item>Tomislav Jakopović, OIB 86529451905, Bok Palanječki 35, 44000 Bok Palanječki punomoćnik sudionika u postupku POLJOPRIVREDNO-VOĆARSKO-STOČARSKA ZADRUGA BREZOVICA-ZADRUGA BRANITELJA zadruga za proizvodnju, ekološku proizvodnju i razvoj </item>
    </izvorni_sadrzaj>
    <derivirana_varijabla naziv="DomainObject.Predmet.OstaliListFormatedWithAdressOIB_1">
      <item>Tomislav Jakopović, OIB 86529451905, Bok Palanječki 35, 44000 Bok Palanječki punomoćnik sudionika u postupku POLJOPRIVREDNO-VOĆARSKO-STOČARSKA ZADRUGA BREZOVICA-ZADRUGA BRANITELJA zadruga za proizvodnju, ekološku proizvodnju i razvoj </item>
    </derivirana_varijabla>
  </DomainObject.Predmet.OstaliListFormatedWithAdressOIB>
  <DomainObject.Predmet.OstaliListNazivFormated>
    <izvorni_sadrzaj>
      <item>Tomislav Jakopović</item>
    </izvorni_sadrzaj>
    <derivirana_varijabla naziv="DomainObject.Predmet.OstaliListNazivFormated_1">
      <item>Tomislav Jakopović</item>
    </derivirana_varijabla>
  </DomainObject.Predmet.OstaliListNazivFormated>
  <DomainObject.Predmet.OstaliListNazivFormatedOIB>
    <izvorni_sadrzaj>
      <item>Tomislav Jakopović, OIB 86529451905</item>
    </izvorni_sadrzaj>
    <derivirana_varijabla naziv="DomainObject.Predmet.OstaliListNazivFormatedOIB_1">
      <item>Tomislav Jakopović, OIB 86529451905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POLJOPRIVREDNO-VOĆARSKO-STOČARSKA ZADRUGA BREZOVICA-ZADRUGA BRANITELJA zadruga za proizvodnju, ekološku proizvodnju i razvoj </izvorni_sadrzaj>
    <derivirana_varijabla naziv="DomainObject.Predmet.ProtustrankaIDrugi_1">POLJOPRIVREDNO-VOĆARSKO-STOČARSKA ZADRUGA BREZOVICA-ZADRUGA BRANITELJA zadruga za proizvodnju, ekološku proizvodnju i razvoj 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POLJOPRIVREDNO-VOĆARSKO-STOČARSKA ZADRUGA BREZOVICA-ZADRUGA BRANITELJA zadruga za proizvodnju, ekološku proizvodnju i razvoj , OIB 80685503451, Odranski Obrež, Obreška cesta 72, 10000 Zagreb</izvorni_sadrzaj>
    <derivirana_varijabla naziv="DomainObject.Predmet.ProtustrankaIDrugiAdressOIB_1">POLJOPRIVREDNO-VOĆARSKO-STOČARSKA ZADRUGA BREZOVICA-ZADRUGA BRANITELJA zadruga za proizvodnju, ekološku proizvodnju i razvoj , OIB 80685503451, Odranski Obrež, Obreška cesta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POLJOPRIVREDNO-VOĆARSKO-STOČARSKA ZADRUGA BREZOVICA-ZADRUGA BRANITELJA zadruga za proizvodnju, ekološku proizvodnju i razvoj </item>
      <item>Tomislav Jakopović</item>
    </izvorni_sadrzaj>
    <derivirana_varijabla naziv="DomainObject.Predmet.SudioniciListNaziv_1">
      <item>FINA Regionalni centar Zagreb</item>
      <item>POLJOPRIVREDNO-VOĆARSKO-STOČARSKA ZADRUGA BREZOVICA-ZADRUGA BRANITELJA zadruga za proizvodnju, ekološku proizvodnju i razvoj </item>
      <item>Tomislav Jakopović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POLJOPRIVREDNO-VOĆARSKO-STOČARSKA ZADRUGA BREZOVICA-ZADRUGA BRANITELJA zadruga za proizvodnju, ekološku proizvodnju i razvoj , OIB 80685503451, Odranski Obrež, Obreška cesta 72,10000 Zagreb</item>
      <item>Tomislav Jakopović, OIB 86529451905, Bok Palanječki 35,44000 Bok Palanječki</item>
    </izvorni_sadrzaj>
    <derivirana_varijabla naziv="DomainObject.Predmet.SudioniciListAdressOIB_1">
      <item>FINA Regionalni centar Zagreb, OIB 85821130368, Trg svibanjskih žrtava 1995. 1,10000 Zagreb</item>
      <item>POLJOPRIVREDNO-VOĆARSKO-STOČARSKA ZADRUGA BREZOVICA-ZADRUGA BRANITELJA zadruga za proizvodnju, ekološku proizvodnju i razvoj , OIB 80685503451, Odranski Obrež, Obreška cesta 72,10000 Zagreb</item>
      <item>Tomislav Jakopović, OIB 86529451905, Bok Palanječki 35,44000 Bok Palanječki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80685503451</item>
      <item>, OIB 86529451905</item>
    </izvorni_sadrzaj>
    <derivirana_varijabla naziv="DomainObject.Predmet.SudioniciListNazivOIB_1">
      <item>, OIB 85821130368</item>
      <item>, OIB 80685503451</item>
      <item>, OIB 86529451905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497</properties:Words>
  <properties:Characters>2798</properties:Characters>
  <properties:Lines>77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2016-03-07T12:43:00Z</dcterms:created>
  <dc:creator>Sudsko vijeæe</dc:creator>
  <cp:lastModifiedBy>Marija Kojić</cp:lastModifiedBy>
  <cp:lastPrinted>2016-03-07T12:28:00Z</cp:lastPrinted>
  <dcterms:modified xmlns:xsi="http://www.w3.org/2001/XMLSchema-instance" xsi:type="dcterms:W3CDTF">2016-03-07T12:46:00Z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