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34d6" w14:paraId="15f34d6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B5126">
        <w:rPr>
          <w:rFonts w:hAnsi="Times New Roman" w:ascii="Times New Roman"/>
          <w:szCs w:val="24"/>
        </w:rPr>
        <w:t>8/17</w:t>
      </w:r>
      <w:r w:rsidR="00590959">
        <w:rPr>
          <w:rFonts w:hAnsi="Times New Roman" w:ascii="Times New Roman"/>
          <w:szCs w:val="24"/>
        </w:rPr>
        <w:t>-19</w:t>
      </w:r>
    </w:p>
    <w:p w:rsidRDefault="00BB5126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080180" w:rsidRPr="00080180">
        <w:rPr>
          <w:rFonts w:hAnsi="Times New Roman" w:ascii="Times New Roman"/>
          <w:szCs w:val="24"/>
        </w:rPr>
        <w:t>PLUTUS INFO d.o.o. za usluge,  Zagreb (Grad Zagreb), Fruškogorska 4, OIB  52412385981, kojeg zastupa punomoćnik Boro Savić, odvjetn</w:t>
      </w:r>
      <w:r w:rsidR="00080180">
        <w:rPr>
          <w:rFonts w:hAnsi="Times New Roman" w:ascii="Times New Roman"/>
          <w:szCs w:val="24"/>
        </w:rPr>
        <w:t>ik iz  Zagreba, Crnčićeva 16a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080180">
        <w:rPr>
          <w:rFonts w:hAnsi="Times New Roman" w:ascii="Times New Roman"/>
          <w:szCs w:val="24"/>
        </w:rPr>
        <w:t>27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080180">
        <w:rPr>
          <w:rFonts w:hAnsi="Times New Roman" w:ascii="Times New Roman"/>
          <w:szCs w:val="24"/>
        </w:rPr>
        <w:t>rujna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  <w:r w:rsidR="00A51F26">
        <w:rPr>
          <w:rFonts w:hAnsi="Times New Roman" w:ascii="Times New Roman"/>
          <w:szCs w:val="24"/>
        </w:rPr>
        <w:t xml:space="preserve"> 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094851" w:rsidR="00094851" w:rsidRPr="0009485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080180" w:rsidRPr="00080180">
        <w:rPr>
          <w:rFonts w:hAnsi="Times New Roman" w:ascii="Times New Roman"/>
          <w:szCs w:val="24"/>
        </w:rPr>
        <w:t>PLUTUS INFO d.o.o. za usluge,  Zagreb (Grad Zagreb), Fruškogorska 4, OIB  52412385981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094851" w:rsidR="00845C88" w:rsidRPr="0009485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094851">
        <w:rPr>
          <w:rFonts w:hAnsi="Times New Roman" w:ascii="Times New Roman"/>
          <w:szCs w:val="24"/>
        </w:rPr>
        <w:t>Za stečajnog upravitelja imenuje se</w:t>
      </w:r>
      <w:r w:rsidR="00254897" w:rsidRPr="00094851">
        <w:rPr>
          <w:rFonts w:hAnsi="Times New Roman" w:ascii="Times New Roman"/>
          <w:szCs w:val="24"/>
        </w:rPr>
        <w:t xml:space="preserve"> </w:t>
      </w:r>
      <w:r w:rsidR="00094851" w:rsidRPr="00094851">
        <w:rPr>
          <w:rFonts w:hAnsi="Times New Roman" w:ascii="Times New Roman"/>
          <w:szCs w:val="24"/>
        </w:rPr>
        <w:t>Zdravko Tešić, Ogulin, Bukovnik 36, OIB 70123627818.</w:t>
      </w:r>
    </w:p>
    <w:p w:rsidRDefault="00F35A6E" w:rsidP="008B5275" w:rsidR="008B5275" w:rsidRPr="00845C8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45C88">
        <w:rPr>
          <w:rFonts w:hAnsi="Times New Roman" w:ascii="Times New Roman"/>
          <w:szCs w:val="24"/>
        </w:rPr>
        <w:t xml:space="preserve">Zaključuje se stečajni postupak nad dužnikom </w:t>
      </w:r>
      <w:r w:rsidR="00080180" w:rsidRPr="00080180">
        <w:rPr>
          <w:rFonts w:hAnsi="Times New Roman" w:ascii="Times New Roman"/>
          <w:szCs w:val="24"/>
        </w:rPr>
        <w:t>PLUTUS INFO d.o.o. za usluge,  Zagreb (Grad Zagreb), Fruškogorska 4, OIB  52412385981</w:t>
      </w:r>
      <w:r w:rsidR="007C4194" w:rsidRPr="00845C88">
        <w:rPr>
          <w:rFonts w:hAnsi="Times New Roman" w:ascii="Times New Roman"/>
          <w:szCs w:val="24"/>
        </w:rPr>
        <w:t xml:space="preserve">, </w:t>
      </w:r>
      <w:r w:rsidRPr="00845C88">
        <w:rPr>
          <w:rFonts w:hAnsi="Times New Roman" w:ascii="Times New Roman"/>
          <w:szCs w:val="24"/>
        </w:rPr>
        <w:t>temeljem odredbe</w:t>
      </w:r>
      <w:r w:rsidR="008B5275" w:rsidRPr="00845C88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C907B5">
        <w:rPr>
          <w:rFonts w:hAnsi="Times New Roman" w:ascii="Times New Roman"/>
          <w:szCs w:val="24"/>
        </w:rPr>
        <w:t>29</w:t>
      </w:r>
      <w:r w:rsidR="003E7D64">
        <w:rPr>
          <w:rFonts w:hAnsi="Times New Roman" w:ascii="Times New Roman"/>
          <w:szCs w:val="24"/>
        </w:rPr>
        <w:t xml:space="preserve">. </w:t>
      </w:r>
      <w:r w:rsidR="00C907B5">
        <w:rPr>
          <w:rFonts w:hAnsi="Times New Roman" w:ascii="Times New Roman"/>
          <w:szCs w:val="24"/>
        </w:rPr>
        <w:t>prosinca</w:t>
      </w:r>
      <w:r w:rsidR="00895CA8">
        <w:rPr>
          <w:rFonts w:hAnsi="Times New Roman" w:ascii="Times New Roman"/>
          <w:szCs w:val="24"/>
        </w:rPr>
        <w:t xml:space="preserve"> 2016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C907B5">
        <w:rPr>
          <w:rFonts w:hAnsi="Times New Roman" w:ascii="Times New Roman"/>
          <w:color w:themeColor="text1" w:val="000000"/>
          <w:szCs w:val="24"/>
        </w:rPr>
        <w:t xml:space="preserve">915.370,38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>kn.</w:t>
      </w:r>
    </w:p>
    <w:p w:rsidRDefault="00895CA8" w:rsidP="00C86DE9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C86DE9" w:rsidR="00BA0D9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094851">
        <w:rPr>
          <w:rFonts w:hAnsi="Times New Roman" w:ascii="Times New Roman"/>
          <w:color w:themeColor="text1" w:val="000000"/>
          <w:szCs w:val="24"/>
        </w:rPr>
        <w:t>20-</w:t>
      </w:r>
      <w:r w:rsidR="00CA23AF">
        <w:rPr>
          <w:rFonts w:hAnsi="Times New Roman" w:ascii="Times New Roman"/>
          <w:color w:themeColor="text1" w:val="000000"/>
          <w:szCs w:val="24"/>
        </w:rPr>
        <w:t>25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A23AF" w:rsidP="006A0271" w:rsidR="00A915CF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Punomoćnik dužnika na ročištu se očitovao da na izvješće privremenog stečajnog upravitelja nema primjedbi.</w:t>
      </w:r>
    </w:p>
    <w:p w:rsidRDefault="00895CA8" w:rsidP="006A0271" w:rsidR="00895CA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CA23AF">
        <w:rPr>
          <w:rFonts w:hAnsi="Times New Roman" w:ascii="Times New Roman"/>
          <w:szCs w:val="24"/>
        </w:rPr>
        <w:t>5</w:t>
      </w:r>
      <w:r w:rsidR="00A915CF">
        <w:rPr>
          <w:rFonts w:hAnsi="Times New Roman" w:ascii="Times New Roman"/>
          <w:szCs w:val="24"/>
        </w:rPr>
        <w:t xml:space="preserve">. </w:t>
      </w:r>
      <w:r w:rsidR="00CA23AF">
        <w:rPr>
          <w:rFonts w:hAnsi="Times New Roman" w:ascii="Times New Roman"/>
          <w:szCs w:val="24"/>
        </w:rPr>
        <w:t>travnja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981A5B" w:rsidP="00981A5B" w:rsidR="00981A5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B5629B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B5629B">
        <w:rPr>
          <w:rFonts w:hAnsi="Times New Roman" w:ascii="Times New Roman"/>
          <w:szCs w:val="24"/>
        </w:rPr>
        <w:t>rujna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59095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</w:p>
    <w:p w:rsidRDefault="00590959" w:rsidP="00641162" w:rsidR="00590959">
      <w:pPr>
        <w:jc w:val="both"/>
        <w:rPr>
          <w:rFonts w:hAnsi="Times New Roman" w:ascii="Times New Roman"/>
          <w:szCs w:val="24"/>
        </w:rPr>
      </w:pPr>
    </w:p>
    <w:p w:rsidRDefault="001350E9" w:rsidP="00590959" w:rsidR="00641162" w:rsidRPr="005E2BC4">
      <w:pPr>
        <w:ind w:firstLine="708" w:left="637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590959">
        <w:rPr>
          <w:rFonts w:hAnsi="Times New Roman" w:ascii="Times New Roman"/>
          <w:szCs w:val="24"/>
        </w:rPr>
        <w:t>,v.r.</w:t>
      </w:r>
    </w:p>
    <w:p w:rsidRDefault="00BB6551" w:rsidP="00E335E3" w:rsidR="00BB6551">
      <w:pPr>
        <w:jc w:val="both"/>
        <w:rPr>
          <w:rFonts w:hAnsi="Times New Roman" w:ascii="Times New Roman"/>
          <w:szCs w:val="24"/>
        </w:rPr>
      </w:pPr>
    </w:p>
    <w:p w:rsidRDefault="00B951C8" w:rsidP="00E335E3" w:rsidR="00B951C8">
      <w:pPr>
        <w:jc w:val="both"/>
        <w:rPr>
          <w:rFonts w:hAnsi="Times New Roman" w:ascii="Times New Roman"/>
          <w:szCs w:val="24"/>
        </w:rPr>
      </w:pPr>
    </w:p>
    <w:p w:rsidRDefault="00B951C8" w:rsidP="00E335E3" w:rsidR="00B951C8">
      <w:pPr>
        <w:jc w:val="both"/>
        <w:rPr>
          <w:rFonts w:hAnsi="Times New Roman" w:ascii="Times New Roman"/>
          <w:szCs w:val="24"/>
        </w:rPr>
      </w:pPr>
    </w:p>
    <w:p w:rsidRDefault="00B951C8" w:rsidP="00E335E3" w:rsidR="00B951C8">
      <w:pPr>
        <w:jc w:val="both"/>
        <w:rPr>
          <w:rFonts w:hAnsi="Times New Roman" w:ascii="Times New Roman"/>
          <w:szCs w:val="24"/>
        </w:rPr>
      </w:pPr>
    </w:p>
    <w:p w:rsidRDefault="00B951C8" w:rsidP="00E335E3" w:rsidR="00B951C8">
      <w:pPr>
        <w:jc w:val="both"/>
        <w:rPr>
          <w:rFonts w:hAnsi="Times New Roman" w:ascii="Times New Roman"/>
          <w:szCs w:val="24"/>
        </w:rPr>
      </w:pPr>
    </w:p>
    <w:p w:rsidRDefault="00B951C8" w:rsidP="00E335E3" w:rsidR="00B951C8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590959" w:rsidP="00590959" w:rsidR="0059095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90959" w:rsidP="00590959" w:rsidR="0059095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A3F3D" w:rsidP="00590959" w:rsidR="009A3F3D" w:rsidRPr="00A2564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B951C8" w:rsidR="009A3F3D" w:rsidRPr="00A2564D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590959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94851">
      <w:rPr>
        <w:rFonts w:hAnsi="Times New Roman" w:ascii="Times New Roman"/>
        <w:szCs w:val="24"/>
      </w:rPr>
      <w:t>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0180"/>
    <w:rsid w:val="00084086"/>
    <w:rsid w:val="0008468D"/>
    <w:rsid w:val="00086014"/>
    <w:rsid w:val="00093FFD"/>
    <w:rsid w:val="00094851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3A6D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D0A57"/>
    <w:rsid w:val="002D2FCB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0959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564D"/>
    <w:rsid w:val="00A276F6"/>
    <w:rsid w:val="00A305F4"/>
    <w:rsid w:val="00A307D7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5766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9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9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9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9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90959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9095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9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9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9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9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90959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9095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St-8/2017-19</izvorni_sadrzaj>
    <derivirana_varijabla naziv="DomainObject.Oznaka_1">St-8/2017-19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PLUTUS INFO d.o.o. zastupanog po punomoćniku BORO SAVIĆ; Andrej Tumir</izvorni_sadrzaj>
    <derivirana_varijabla naziv="DomainObject.Predmet.ProtustrankaFormated_1">  PLUTUS INFO d.o.o. zastupanog po punomoćniku BORO SAVIĆ; Andrej Tumir</derivirana_varijabla>
  </DomainObject.Predmet.ProtustrankaFormated>
  <DomainObject.Predmet.ProtustrankaFormatedOIB>
    <izvorni_sadrzaj>  PLUTUS INFO d.o.o., OIB 52412385981 zastupanog po punomoćniku BORO SAVIĆ; Andrej Tumir</izvorni_sadrzaj>
    <derivirana_varijabla naziv="DomainObject.Predmet.ProtustrankaFormatedOIB_1">  PLUTUS INFO d.o.o., OIB 52412385981 zastupanog po punomoćniku BORO SAVIĆ; Andrej Tumir</derivirana_varijabla>
  </DomainObject.Predmet.ProtustrankaFormatedOIB>
  <DomainObject.Predmet.ProtustrankaFormatedWithAdress>
    <izvorni_sadrzaj> PLUTUS INFO d.o.o., Fruškogorska 4, 10000 Zagreb zastupanog po punomoćniku BORO SAVIĆ; Andrej Tumir</izvorni_sadrzaj>
    <derivirana_varijabla naziv="DomainObject.Predmet.ProtustrankaFormatedWithAdress_1"> PLUTUS INFO d.o.o., Fruškogorska 4, 10000 Zagreb zastupanog po punomoćniku BORO SAVIĆ; Andrej Tumir</derivirana_varijabla>
  </DomainObject.Predmet.ProtustrankaFormatedWithAdress>
  <DomainObject.Predmet.ProtustrankaFormatedWithAdressOIB>
    <izvorni_sadrzaj> PLUTUS INFO d.o.o., OIB 52412385981, Fruškogorska 4, 10000 Zagreb zastupanog po punomoćniku BORO SAVIĆ; Andrej Tumir</izvorni_sadrzaj>
    <derivirana_varijabla naziv="DomainObject.Predmet.ProtustrankaFormatedWithAdressOIB_1"> PLUTUS INFO d.o.o., OIB 52412385981, Fruškogorska 4, 10000 Zagreb zastupanog po punomoćniku BORO SAVIĆ; Andrej Tumir</derivirana_varijabla>
  </DomainObject.Predmet.ProtustrankaFormatedWithAdressOIB>
  <DomainObject.Predmet.ProtustrankaWithAdress>
    <izvorni_sadrzaj>PLUTUS INFO d.o.o. Fruškogorska 4, 10000 Zagreb</izvorni_sadrzaj>
    <derivirana_varijabla naziv="DomainObject.Predmet.ProtustrankaWithAdress_1">PLUTUS INFO d.o.o. Fruškogorska 4, 10000 Zagreb</derivirana_varijabla>
  </DomainObject.Predmet.ProtustrankaWithAdress>
  <DomainObject.Predmet.ProtustrankaWithAdressOIB>
    <izvorni_sadrzaj>PLUTUS INFO d.o.o., OIB 52412385981, Fruškogorska 4, 10000 Zagreb</izvorni_sadrzaj>
    <derivirana_varijabla naziv="DomainObject.Predmet.ProtustrankaWithAdressOIB_1">PLUTUS INFO d.o.o., OIB 52412385981, Fruškogorska 4, 10000 Zagreb</derivirana_varijabla>
  </DomainObject.Predmet.ProtustrankaWithAdressOIB>
  <DomainObject.Predmet.ProtustrankaNazivFormated>
    <izvorni_sadrzaj>PLUTUS INFO d.o.o.</izvorni_sadrzaj>
    <derivirana_varijabla naziv="DomainObject.Predmet.ProtustrankaNazivFormated_1">PLUTUS INFO d.o.o.</derivirana_varijabla>
  </DomainObject.Predmet.ProtustrankaNazivFormated>
  <DomainObject.Predmet.ProtustrankaNazivFormatedOIB>
    <izvorni_sadrzaj>PLUTUS INFO d.o.o., OIB 52412385981</izvorni_sadrzaj>
    <derivirana_varijabla naziv="DomainObject.Predmet.ProtustrankaNazivFormatedOIB_1">PLUTUS INFO d.o.o., OIB 52412385981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PLUTUS INFO d.o.o. zastupanog po punomoćniku BORO SAVIĆ; Andrej Tumir</item>
    </izvorni_sadrzaj>
    <derivirana_varijabla naziv="DomainObject.Predmet.ProtuStrankaListFormated_1">
      <item>PLUTUS INFO d.o.o. zastupanog po punomoćniku BORO SAVIĆ; Andrej Tumir</item>
    </derivirana_varijabla>
  </DomainObject.Predmet.ProtuStrankaListFormated>
  <DomainObject.Predmet.ProtuStrankaListFormatedOIB>
    <izvorni_sadrzaj>
      <item>PLUTUS INFO d.o.o., OIB 52412385981 zastupanog po punomoćniku BORO SAVIĆ; Andrej Tumir</item>
    </izvorni_sadrzaj>
    <derivirana_varijabla naziv="DomainObject.Predmet.ProtuStrankaListFormatedOIB_1">
      <item>PLUTUS INFO d.o.o., OIB 52412385981 zastupanog po punomoćniku BORO SAVIĆ; Andrej Tumir</item>
    </derivirana_varijabla>
  </DomainObject.Predmet.ProtuStrankaListFormatedOIB>
  <DomainObject.Predmet.ProtuStrankaListFormatedWithAdress>
    <izvorni_sadrzaj>
      <item>PLUTUS INFO d.o.o., Fruškogorska 4, 10000 Zagreb zastupanog po punomoćniku BORO SAVIĆ; Andrej Tumir</item>
    </izvorni_sadrzaj>
    <derivirana_varijabla naziv="DomainObject.Predmet.ProtuStrankaListFormatedWithAdress_1">
      <item>PLUTUS INFO d.o.o., Fruškogorska 4, 10000 Zagreb zastupanog po punomoćniku BORO SAVIĆ; Andrej Tumir</item>
    </derivirana_varijabla>
  </DomainObject.Predmet.ProtuStrankaListFormatedWithAdress>
  <DomainObject.Predmet.ProtuStrankaListFormatedWithAdressOIB>
    <izvorni_sadrzaj>
      <item>PLUTUS INFO d.o.o., OIB 52412385981, Fruškogorska 4, 10000 Zagreb zastupanog po punomoćniku BORO SAVIĆ; Andrej Tumir</item>
    </izvorni_sadrzaj>
    <derivirana_varijabla naziv="DomainObject.Predmet.ProtuStrankaListFormatedWithAdressOIB_1">
      <item>PLUTUS INFO d.o.o., OIB 52412385981, Fruškogorska 4, 10000 Zagreb zastupanog po punomoćniku BORO SAVIĆ; Andrej Tumir</item>
    </derivirana_varijabla>
  </DomainObject.Predmet.ProtuStrankaListFormatedWithAdressOIB>
  <DomainObject.Predmet.ProtuStrankaListNazivFormated>
    <izvorni_sadrzaj>
      <item>PLUTUS INFO d.o.o.</item>
    </izvorni_sadrzaj>
    <derivirana_varijabla naziv="DomainObject.Predmet.ProtuStrankaListNazivFormated_1">
      <item>PLUTUS INFO d.o.o.</item>
    </derivirana_varijabla>
  </DomainObject.Predmet.ProtuStrankaListNazivFormated>
  <DomainObject.Predmet.ProtuStrankaListNazivFormatedOIB>
    <izvorni_sadrzaj>
      <item>PLUTUS INFO d.o.o., OIB 52412385981</item>
    </izvorni_sadrzaj>
    <derivirana_varijabla naziv="DomainObject.Predmet.ProtuStrankaListNazivFormatedOIB_1">
      <item>PLUTUS INFO d.o.o., OIB 52412385981</item>
    </derivirana_varijabla>
  </DomainObject.Predmet.ProtuStrankaListNazivFormatedOIB>
  <DomainObject.Predmet.OstaliListFormated>
    <izvorni_sadrzaj>
      <item>BORO SAVIĆ punomoćnik sudionika u postupku PLUTUS INFO d.o.o.</item>
      <item>Andrej Tumir punomoćnik sudionika u postupku PLUTUS INFO d.o.o.</item>
    </izvorni_sadrzaj>
    <derivirana_varijabla naziv="DomainObject.Predmet.OstaliListFormated_1">
      <item>BORO SAVIĆ punomoćnik sudionika u postupku PLUTUS INFO d.o.o.</item>
      <item>Andrej Tumir punomoćnik sudionika u postupku PLUTUS INFO d.o.o.</item>
    </derivirana_varijabla>
  </DomainObject.Predmet.OstaliListFormated>
  <DomainObject.Predmet.OstaliListFormatedOIB>
    <izvorni_sadrzaj>
      <item>BORO SAVIĆ punomoćnik sudionika u postupku PLUTUS INFO d.o.o.</item>
      <item>Andrej Tumir, OIB 18263113704 punomoćnik sudionika u postupku PLUTUS INFO d.o.o.</item>
    </izvorni_sadrzaj>
    <derivirana_varijabla naziv="DomainObject.Predmet.OstaliListFormatedOIB_1">
      <item>BORO SAVIĆ punomoćnik sudionika u postupku PLUTUS INFO d.o.o.</item>
      <item>Andrej Tumir, OIB 18263113704 punomoćnik sudionika u postupku PLUTUS INFO d.o.o.</item>
    </derivirana_varijabla>
  </DomainObject.Predmet.OstaliListFormatedOIB>
  <DomainObject.Predmet.OstaliListFormatedWithAdress>
    <izvorni_sadrzaj>
      <item>BORO SAVIĆ, CRNČIĆEVA 16A, 10000 Zagreb punomoćnik sudionika u postupku PLUTUS INFO d.o.o.</item>
      <item>Andrej Tumir, Fruškogorska 4, 10000 Zagreb punomoćnik sudionika u postupku PLUTUS INFO d.o.o.</item>
    </izvorni_sadrzaj>
    <derivirana_varijabla naziv="DomainObject.Predmet.OstaliListFormatedWithAdress_1">
      <item>BORO SAVIĆ, CRNČIĆEVA 16A, 10000 Zagreb punomoćnik sudionika u postupku PLUTUS INFO d.o.o.</item>
      <item>Andrej Tumir, Fruškogorska 4, 10000 Zagreb punomoćnik sudionika u postupku PLUTUS INFO d.o.o.</item>
    </derivirana_varijabla>
  </DomainObject.Predmet.OstaliListFormatedWithAdress>
  <DomainObject.Predmet.OstaliListFormatedWithAdressOIB>
    <izvorni_sadrzaj>
      <item>BORO SAVIĆ, CRNČIĆEVA 16A, 10000 Zagreb punomoćnik sudionika u postupku PLUTUS INFO d.o.o.</item>
      <item>Andrej Tumir, OIB 18263113704, Fruškogorska 4, 10000 Zagreb punomoćnik sudionika u postupku PLUTUS INFO d.o.o.</item>
    </izvorni_sadrzaj>
    <derivirana_varijabla naziv="DomainObject.Predmet.OstaliListFormatedWithAdressOIB_1">
      <item>BORO SAVIĆ, CRNČIĆEVA 16A, 10000 Zagreb punomoćnik sudionika u postupku PLUTUS INFO d.o.o.</item>
      <item>Andrej Tumir, OIB 18263113704, Fruškogorska 4, 10000 Zagreb punomoćnik sudionika u postupku PLUTUS INFO d.o.o.</item>
    </derivirana_varijabla>
  </DomainObject.Predmet.OstaliListFormatedWithAdressOIB>
  <DomainObject.Predmet.OstaliListNazivFormated>
    <izvorni_sadrzaj>
      <item>BORO SAVIĆ</item>
      <item>Andrej Tumir</item>
    </izvorni_sadrzaj>
    <derivirana_varijabla naziv="DomainObject.Predmet.OstaliListNazivFormated_1">
      <item>BORO SAVIĆ</item>
      <item>Andrej Tumir</item>
    </derivirana_varijabla>
  </DomainObject.Predmet.OstaliListNazivFormated>
  <DomainObject.Predmet.OstaliListNazivFormatedOIB>
    <izvorni_sadrzaj>
      <item>BORO SAVIĆ</item>
      <item>Andrej Tumir, OIB 18263113704</item>
    </izvorni_sadrzaj>
    <derivirana_varijabla naziv="DomainObject.Predmet.OstaliListNazivFormatedOIB_1">
      <item>BORO SAVIĆ</item>
      <item>Andrej Tumir, OIB 18263113704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St-8/2017-19</izvorni_sadrzaj>
    <derivirana_varijabla naziv="DomainObject.PoslovniBrojDokumenta_1">St-8/2017-19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PLUTUS INFO d.o.o.</izvorni_sadrzaj>
    <derivirana_varijabla naziv="DomainObject.Predmet.ProtustrankaIDrugi_1">PLUTUS INFO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PLUTUS INFO d.o.o., OIB 52412385981, Fruškogorska 4, 10000 Zagreb</izvorni_sadrzaj>
    <derivirana_varijabla naziv="DomainObject.Predmet.ProtustrankaIDrugiAdressOIB_1">PLUTUS INFO d.o.o., OIB 52412385981, Fruškogorska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PLUTUS INFO d.o.o.</item>
      <item>BORO SAVIĆ</item>
      <item>Andrej Tumir</item>
    </izvorni_sadrzaj>
    <derivirana_varijabla naziv="DomainObject.Predmet.SudioniciListNaziv_1">
      <item>FINA Regionalni centar Zagreb</item>
      <item>PLUTUS INFO d.o.o.</item>
      <item>BORO SAVIĆ</item>
      <item>Andrej Tumir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PLUTUS INFO d.o.o., OIB 52412385981, Fruškogorska 4,10000 Zagreb</item>
      <item>BORO SAVIĆ, CRNČIĆEVA 16A,10000 Zagreb</item>
      <item>Andrej Tumir, OIB 18263113704, Fruškogorska 4,10000 Zagreb</item>
    </izvorni_sadrzaj>
    <derivirana_varijabla naziv="DomainObject.Predmet.SudioniciListAdressOIB_1">
      <item>FINA Regionalni centar Zagreb, OIB 85821130368, Trg svibanjskih žrtava 1995. br. 1,10000 Zagreb</item>
      <item>PLUTUS INFO d.o.o., OIB 52412385981, Fruškogorska 4,10000 Zagreb</item>
      <item>BORO SAVIĆ, CRNČIĆEVA 16A,10000 Zagreb</item>
      <item>Andrej Tumir, OIB 18263113704, Fruškogorska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52412385981</item>
      <item>, OIB null</item>
      <item>, OIB 18263113704</item>
    </izvorni_sadrzaj>
    <derivirana_varijabla naziv="DomainObject.Predmet.SudioniciListNazivOIB_1">
      <item>, OIB 85821130368</item>
      <item>, OIB 52412385981</item>
      <item>, OIB null</item>
      <item>, OIB 18263113704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67100-CEA2-42AB-91C4-48C8EB30F8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4489</properties:Characters>
  <properties:Lines>100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2018-09-27T08:34:00Z</dcterms:created>
  <dc:creator>rsticn</dc:creator>
  <cp:lastModifiedBy>Monika Grbac</cp:lastModifiedBy>
  <cp:lastPrinted>2017-10-03T13:07:00Z</cp:lastPrinted>
  <dcterms:modified xmlns:xsi="http://www.w3.org/2001/XMLSchema-instance" xsi:type="dcterms:W3CDTF">2018-09-27T08:54:00Z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St-8/2017-19 / Odluka - Rješenje - otvaranje i zaključenje stečajnog postupka (čl. 132) (st-8-17 PLUTUS INFO.docx)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