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bf41" w14:paraId="f46bf4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84D34">
        <w:rPr>
          <w:sz w:val="24"/>
          <w:szCs w:val="24"/>
          <w:lang w:val="hr-HR"/>
        </w:rPr>
        <w:t>777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84D34">
        <w:t>UNIVERZAL-NIKO</w:t>
      </w:r>
      <w:r w:rsidR="00E275B2">
        <w:t xml:space="preserve"> d.o.o</w:t>
      </w:r>
      <w:r w:rsidR="00CD34CA">
        <w:t xml:space="preserve">., </w:t>
      </w:r>
      <w:r w:rsidR="00284D34">
        <w:t>Šibenik, Svilajska 22</w:t>
      </w:r>
      <w:r w:rsidR="004E5F23" w:rsidRPr="00B12545">
        <w:t>, OIB</w:t>
      </w:r>
      <w:r w:rsidR="004E5F23">
        <w:t>:</w:t>
      </w:r>
      <w:r w:rsidR="004E5F23" w:rsidRPr="00B12545">
        <w:t xml:space="preserve"> </w:t>
      </w:r>
      <w:r w:rsidR="00284D34">
        <w:t>50973388609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D34CA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84D34">
        <w:rPr>
          <w:sz w:val="24"/>
          <w:szCs w:val="24"/>
          <w:lang w:val="hr-HR"/>
        </w:rPr>
        <w:t>NIKOLA DUJIĆ, Šibenik, Svilajska 22</w:t>
      </w:r>
      <w:r w:rsidR="00CD34C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OIB: </w:t>
      </w:r>
      <w:r w:rsidR="00284D34">
        <w:rPr>
          <w:sz w:val="24"/>
          <w:szCs w:val="24"/>
          <w:lang w:val="hr-HR"/>
        </w:rPr>
        <w:t>45485861543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284D34">
        <w:rPr>
          <w:sz w:val="24"/>
          <w:szCs w:val="24"/>
          <w:lang w:val="hr-HR"/>
        </w:rPr>
        <w:t>777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E275B2" w:rsidR="00E275B2" w:rsidRPr="00284D3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84D34" w:rsidRPr="00284D34">
        <w:rPr>
          <w:sz w:val="24"/>
          <w:szCs w:val="24"/>
        </w:rPr>
        <w:t>UNIVERZAL-NIKO d.o.o., Šibenik.</w:t>
      </w:r>
    </w:p>
    <w:p w:rsidRDefault="0049238A" w:rsidP="00E275B2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D34CA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84D34">
        <w:rPr>
          <w:szCs w:val="24"/>
        </w:rPr>
        <w:t>NIKOLA DUJIĆ, Šibenik, Svilajska 22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1620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284D34">
      <w:rPr>
        <w:sz w:val="24"/>
        <w:szCs w:val="24"/>
        <w:lang w:val="hr-HR"/>
      </w:rPr>
      <w:t>777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209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4D34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978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275B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6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2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2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2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2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6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2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2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2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2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UNIVERZAL-NIKO d.o.o. za proizvodnju, prijevoz i trgovinu</izvorni_sadrzaj>
    <derivirana_varijabla naziv="DomainObject.Predmet.ProtustrankaFormated_1">  UNIVERZAL-NIKO d.o.o. za proizvodnju, prijevoz i trgovinu</derivirana_varijabla>
  </DomainObject.Predmet.ProtustrankaFormated>
  <DomainObject.Predmet.ProtustrankaFormatedOIB>
    <izvorni_sadrzaj>  UNIVERZAL-NIKO d.o.o. za proizvodnju, prijevoz i trgovinu, OIB 50973388609</izvorni_sadrzaj>
    <derivirana_varijabla naziv="DomainObject.Predmet.ProtustrankaFormatedOIB_1">  UNIVERZAL-NIKO d.o.o. za proizvodnju, prijevoz i trgovinu, OIB 50973388609</derivirana_varijabla>
  </DomainObject.Predmet.ProtustrankaFormatedOIB>
  <DomainObject.Predmet.ProtustrankaFormatedWithAdress>
    <izvorni_sadrzaj> UNIVERZAL-NIKO d.o.o. za proizvodnju, prijevoz i trgovinu, Svilajska 22, 22000 Šibenik</izvorni_sadrzaj>
    <derivirana_varijabla naziv="DomainObject.Predmet.ProtustrankaFormatedWithAdress_1"> UNIVERZAL-NIKO d.o.o. za proizvodnju, prijevoz i trgovinu, Svilajska 22, 22000 Šibenik</derivirana_varijabla>
  </DomainObject.Predmet.ProtustrankaFormatedWithAdress>
  <DomainObject.Predmet.ProtustrankaFormatedWithAdressOIB>
    <izvorni_sadrzaj> UNIVERZAL-NIKO d.o.o. za proizvodnju, prijevoz i trgovinu, OIB 50973388609, Svilajska 22, 22000 Šibenik</izvorni_sadrzaj>
    <derivirana_varijabla naziv="DomainObject.Predmet.ProtustrankaFormatedWithAdressOIB_1"> UNIVERZAL-NIKO d.o.o. za proizvodnju, prijevoz i trgovinu, OIB 50973388609, Svilajska 22, 22000 Šibenik</derivirana_varijabla>
  </DomainObject.Predmet.ProtustrankaFormatedWithAdressOIB>
  <DomainObject.Predmet.ProtustrankaWithAdress>
    <izvorni_sadrzaj>UNIVERZAL-NIKO d.o.o. za proizvodnju, prijevoz i trgovinu Svilajska 22, 22000 Šibenik</izvorni_sadrzaj>
    <derivirana_varijabla naziv="DomainObject.Predmet.ProtustrankaWithAdress_1">UNIVERZAL-NIKO d.o.o. za proizvodnju, prijevoz i trgovinu Svilajska 22, 22000 Šibenik</derivirana_varijabla>
  </DomainObject.Predmet.ProtustrankaWithAdress>
  <DomainObject.Predmet.ProtustrankaWithAdressOIB>
    <izvorni_sadrzaj>UNIVERZAL-NIKO d.o.o. za proizvodnju, prijevoz i trgovinu, OIB 50973388609, Svilajska 22, 22000 Šibenik</izvorni_sadrzaj>
    <derivirana_varijabla naziv="DomainObject.Predmet.ProtustrankaWithAdressOIB_1">UNIVERZAL-NIKO d.o.o. za proizvodnju, prijevoz i trgovinu, OIB 50973388609, Svilajska 22, 22000 Šibenik</derivirana_varijabla>
  </DomainObject.Predmet.ProtustrankaWithAdressOIB>
  <DomainObject.Predmet.ProtustrankaNazivFormated>
    <izvorni_sadrzaj>UNIVERZAL-NIKO d.o.o. za proizvodnju, prijevoz i trgovinu</izvorni_sadrzaj>
    <derivirana_varijabla naziv="DomainObject.Predmet.ProtustrankaNazivFormated_1">UNIVERZAL-NIKO d.o.o. za proizvodnju, prijevoz i trgovinu</derivirana_varijabla>
  </DomainObject.Predmet.ProtustrankaNazivFormated>
  <DomainObject.Predmet.ProtustrankaNazivFormatedOIB>
    <izvorni_sadrzaj>UNIVERZAL-NIKO d.o.o. za proizvodnju, prijevoz i trgovinu, OIB 50973388609</izvorni_sadrzaj>
    <derivirana_varijabla naziv="DomainObject.Predmet.ProtustrankaNazivFormatedOIB_1">UNIVERZAL-NIKO d.o.o. za proizvodnju, prijevoz i trgovinu, OIB 50973388609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UNIVERZAL-NIKO d.o.o. za proizvodnju, prijevoz i trgovinu</item>
    </izvorni_sadrzaj>
    <derivirana_varijabla naziv="DomainObject.Predmet.ProtuStrankaListFormated_1">
      <item>UNIVERZAL-NIKO d.o.o. za proizvodnju, prijevoz i trgovinu</item>
    </derivirana_varijabla>
  </DomainObject.Predmet.ProtuStrankaListFormated>
  <DomainObject.Predmet.ProtuStrankaListFormatedOIB>
    <izvorni_sadrzaj>
      <item>UNIVERZAL-NIKO d.o.o. za proizvodnju, prijevoz i trgovinu, OIB 50973388609</item>
    </izvorni_sadrzaj>
    <derivirana_varijabla naziv="DomainObject.Predmet.ProtuStrankaListFormatedOIB_1">
      <item>UNIVERZAL-NIKO d.o.o. za proizvodnju, prijevoz i trgovinu, OIB 50973388609</item>
    </derivirana_varijabla>
  </DomainObject.Predmet.ProtuStrankaListFormatedOIB>
  <DomainObject.Predmet.ProtuStrankaListFormatedWithAdress>
    <izvorni_sadrzaj>
      <item>UNIVERZAL-NIKO d.o.o. za proizvodnju, prijevoz i trgovinu, Svilajska 22, 22000 Šibenik</item>
    </izvorni_sadrzaj>
    <derivirana_varijabla naziv="DomainObject.Predmet.ProtuStrankaListFormatedWithAdress_1">
      <item>UNIVERZAL-NIKO d.o.o. za proizvodnju, prijevoz i trgovinu, Svilajska 22, 22000 Šibenik</item>
    </derivirana_varijabla>
  </DomainObject.Predmet.ProtuStrankaListFormatedWithAdress>
  <DomainObject.Predmet.ProtuStrankaListFormatedWithAdressOIB>
    <izvorni_sadrzaj>
      <item>UNIVERZAL-NIKO d.o.o. za proizvodnju, prijevoz i trgovinu, OIB 50973388609, Svilajska 22, 22000 Šibenik</item>
    </izvorni_sadrzaj>
    <derivirana_varijabla naziv="DomainObject.Predmet.ProtuStrankaListFormatedWithAdressOIB_1">
      <item>UNIVERZAL-NIKO d.o.o. za proizvodnju, prijevoz i trgovinu, OIB 50973388609, Svilajska 22, 22000 Šibenik</item>
    </derivirana_varijabla>
  </DomainObject.Predmet.ProtuStrankaListFormatedWithAdressOIB>
  <DomainObject.Predmet.ProtuStrankaListNazivFormated>
    <izvorni_sadrzaj>
      <item>UNIVERZAL-NIKO d.o.o. za proizvodnju, prijevoz i trgovinu</item>
    </izvorni_sadrzaj>
    <derivirana_varijabla naziv="DomainObject.Predmet.ProtuStrankaListNazivFormated_1">
      <item>UNIVERZAL-NIKO d.o.o. za proizvodnju, prijevoz i trgovinu</item>
    </derivirana_varijabla>
  </DomainObject.Predmet.ProtuStrankaListNazivFormated>
  <DomainObject.Predmet.ProtuStrankaListNazivFormatedOIB>
    <izvorni_sadrzaj>
      <item>UNIVERZAL-NIKO d.o.o. za proizvodnju, prijevoz i trgovinu, OIB 50973388609</item>
    </izvorni_sadrzaj>
    <derivirana_varijabla naziv="DomainObject.Predmet.ProtuStrankaListNazivFormatedOIB_1">
      <item>UNIVERZAL-NIKO d.o.o. za proizvodnju, prijevoz i trgovinu, OIB 50973388609</item>
    </derivirana_varijabla>
  </DomainObject.Predmet.ProtuStrankaListNazivFormatedOIB>
  <DomainObject.Predmet.OstaliListFormated>
    <izvorni_sadrzaj>
      <item>Nikola Dujić</item>
    </izvorni_sadrzaj>
    <derivirana_varijabla naziv="DomainObject.Predmet.OstaliListFormated_1">
      <item>Nikola Dujić</item>
    </derivirana_varijabla>
  </DomainObject.Predmet.OstaliListFormated>
  <DomainObject.Predmet.OstaliListFormatedOIB>
    <izvorni_sadrzaj>
      <item>Nikola Dujić, OIB 45485861543</item>
    </izvorni_sadrzaj>
    <derivirana_varijabla naziv="DomainObject.Predmet.OstaliListFormatedOIB_1">
      <item>Nikola Dujić, OIB 45485861543</item>
    </derivirana_varijabla>
  </DomainObject.Predmet.OstaliListFormatedOIB>
  <DomainObject.Predmet.OstaliListFormatedWithAdress>
    <izvorni_sadrzaj>
      <item>Nikola Dujić, Svilajska 22, 22000 Šibenik</item>
    </izvorni_sadrzaj>
    <derivirana_varijabla naziv="DomainObject.Predmet.OstaliListFormatedWithAdress_1">
      <item>Nikola Dujić, Svilajska 22, 22000 Šibenik</item>
    </derivirana_varijabla>
  </DomainObject.Predmet.OstaliListFormatedWithAdress>
  <DomainObject.Predmet.OstaliListFormatedWithAdressOIB>
    <izvorni_sadrzaj>
      <item>Nikola Dujić, OIB 45485861543, Svilajska 22, 22000 Šibenik</item>
    </izvorni_sadrzaj>
    <derivirana_varijabla naziv="DomainObject.Predmet.OstaliListFormatedWithAdressOIB_1">
      <item>Nikola Dujić, OIB 45485861543, Svilajska 22, 22000 Šibenik</item>
    </derivirana_varijabla>
  </DomainObject.Predmet.OstaliListFormatedWithAdressOIB>
  <DomainObject.Predmet.OstaliListNazivFormated>
    <izvorni_sadrzaj>
      <item>Nikola Dujić</item>
    </izvorni_sadrzaj>
    <derivirana_varijabla naziv="DomainObject.Predmet.OstaliListNazivFormated_1">
      <item>Nikola Dujić</item>
    </derivirana_varijabla>
  </DomainObject.Predmet.OstaliListNazivFormated>
  <DomainObject.Predmet.OstaliListNazivFormatedOIB>
    <izvorni_sadrzaj>
      <item>Nikola Dujić, OIB 45485861543</item>
    </izvorni_sadrzaj>
    <derivirana_varijabla naziv="DomainObject.Predmet.OstaliListNazivFormatedOIB_1">
      <item>Nikola Dujić, OIB 45485861543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UNIVERZAL-NIKO d.o.o. za proizvodnju, prijevoz i trgovinu</izvorni_sadrzaj>
    <derivirana_varijabla naziv="DomainObject.Predmet.ProtustrankaIDrugi_1">UNIVERZAL-NIKO d.o.o. za proizvodnju, prijevoz i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UNIVERZAL-NIKO d.o.o. za proizvodnju, prijevoz i trgovinu, OIB 50973388609, Svilajska 22, 22000 Šibenik</izvorni_sadrzaj>
    <derivirana_varijabla naziv="DomainObject.Predmet.ProtustrankaIDrugiAdressOIB_1">UNIVERZAL-NIKO d.o.o. za proizvodnju, prijevoz i trgovinu, OIB 50973388609, Svilajska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UNIVERZAL-NIKO d.o.o. za proizvodnju, prijevoz i trgovinu</item>
      <item>Nikola Dujić</item>
    </izvorni_sadrzaj>
    <derivirana_varijabla naziv="DomainObject.Predmet.SudioniciListNaziv_1">
      <item>FINA-Podružnica Šibenik</item>
      <item>UNIVERZAL-NIKO d.o.o. za proizvodnju, prijevoz i trgovinu</item>
      <item>Nikola Dujić</item>
    </derivirana_varijabla>
  </DomainObject.Predmet.SudioniciListNaziv>
  <DomainObject.Predmet.SudioniciListAdressOIB>
    <izvorni_sadrzaj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izvorni_sadrzaj>
    <derivirana_varijabla naziv="DomainObject.Predmet.SudioniciListAdressOIB_1"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50973388609</item>
      <item>, OIB 45485861543</item>
    </izvorni_sadrzaj>
    <derivirana_varijabla naziv="DomainObject.Predmet.SudioniciListNazivOIB_1">
      <item>, OIB 85821130368</item>
      <item>, OIB 50973388609</item>
      <item>, OIB 45485861543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CBFC6-C796-4616-AC1E-DA83FD2D5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1584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2016-05-23T12:34:00Z</dcterms:created>
  <dc:creator>Ante Kačić</dc:creator>
  <cp:lastModifiedBy>wsadmin</cp:lastModifiedBy>
  <cp:lastPrinted>2016-05-23T07:46:00Z</cp:lastPrinted>
  <dcterms:modified xmlns:xsi="http://www.w3.org/2001/XMLSchema-instance" xsi:type="dcterms:W3CDTF">2016-05-24T12:48:00Z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