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eafe" w14:paraId="e32eaf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C26D2">
        <w:t>79</w:t>
      </w:r>
      <w:r w:rsidR="00821883">
        <w:t>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21883">
        <w:t>GORTAN-ZADAR d.o.o., Zadar, Andrije Hebranga 3, OIB: 72185476666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21883">
        <w:t>GORTAN-ZADAR d.o.o., Zadar, Andrije Hebranga 3, OIB: 72185476666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821883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821883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21883">
        <w:t>GORTAN-ZADAR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C26D2">
        <w:t xml:space="preserve">19. svibnja </w:t>
      </w:r>
      <w:r w:rsidR="00D247DF">
        <w:t>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FC26D2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821883">
        <w:t>957.961,22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8218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21883">
        <w:t>GORTAN-ZADAR d.o.o., Zadar</w:t>
      </w:r>
      <w:r w:rsidR="0082188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21883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ZDRAVKO GALIĆ, Zadar, Nadbiskupa Vicka Zmajevića 14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D619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21883">
      <w:t>794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3723A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6193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21883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26D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GORTAN-ZADAR društvo s ograničenom odgovornošću za poslove u građevinarstvu</izvorni_sadrzaj>
    <derivirana_varijabla naziv="DomainObject.Predmet.ProtustrankaFormated_1">  GORTAN-ZADAR društvo s ograničenom odgovornošću za poslove u građevinarstvu</derivirana_varijabla>
  </DomainObject.Predmet.ProtustrankaFormated>
  <DomainObject.Predmet.ProtustrankaFormatedOIB>
    <izvorni_sadrzaj>  GORTAN-ZADAR društvo s ograničenom odgovornošću za poslove u građevinarstvu, OIB 72185476666</izvorni_sadrzaj>
    <derivirana_varijabla naziv="DomainObject.Predmet.ProtustrankaFormatedOIB_1">  GORTAN-ZADAR društvo s ograničenom odgovornošću za poslove u građevinarstvu, OIB 72185476666</derivirana_varijabla>
  </DomainObject.Predmet.ProtustrankaFormatedOIB>
  <DomainObject.Predmet.ProtustrankaFormatedWithAdress>
    <izvorni_sadrzaj> GORTAN-ZADAR društvo s ograničenom odgovornošću za poslove u građevinarstvu, Andrije Hebranga 3, 23000 Zadar</izvorni_sadrzaj>
    <derivirana_varijabla naziv="DomainObject.Predmet.ProtustrankaFormatedWithAdress_1"> GORTAN-ZADAR društvo s ograničenom odgovornošću za poslove u građevinarstvu, Andrije Hebranga 3, 23000 Zadar</derivirana_varijabla>
  </DomainObject.Predmet.ProtustrankaFormatedWithAdress>
  <DomainObject.Predmet.ProtustrankaFormatedWithAdressOIB>
    <izvorni_sadrzaj> GORTAN-ZADAR društvo s ograničenom odgovornošću za poslove u građevinarstvu, OIB 72185476666, Andrije Hebranga 3, 23000 Zadar</izvorni_sadrzaj>
    <derivirana_varijabla naziv="DomainObject.Predmet.ProtustrankaFormatedWithAdressOIB_1"> GORTAN-ZADAR društvo s ograničenom odgovornošću za poslove u građevinarstvu, OIB 72185476666, Andrije Hebranga 3, 23000 Zadar</derivirana_varijabla>
  </DomainObject.Predmet.ProtustrankaFormatedWithAdressOIB>
  <DomainObject.Predmet.ProtustrankaWithAdress>
    <izvorni_sadrzaj>GORTAN-ZADAR društvo s ograničenom odgovornošću za poslove u građevinarstvu Andrije Hebranga 3, 23000 Zadar</izvorni_sadrzaj>
    <derivirana_varijabla naziv="DomainObject.Predmet.ProtustrankaWithAdress_1">GORTAN-ZADAR društvo s ograničenom odgovornošću za poslove u građevinarstvu Andrije Hebranga 3, 23000 Zadar</derivirana_varijabla>
  </DomainObject.Predmet.ProtustrankaWithAdress>
  <DomainObject.Predmet.ProtustrankaWithAdressOIB>
    <izvorni_sadrzaj>GORTAN-ZADAR društvo s ograničenom odgovornošću za poslove u građevinarstvu, OIB 72185476666, Andrije Hebranga 3, 23000 Zadar</izvorni_sadrzaj>
    <derivirana_varijabla naziv="DomainObject.Predmet.ProtustrankaWithAdressOIB_1">GORTAN-ZADAR društvo s ograničenom odgovornošću za poslove u građevinarstvu, OIB 72185476666, Andrije Hebranga 3, 23000 Zadar</derivirana_varijabla>
  </DomainObject.Predmet.ProtustrankaWithAdressOIB>
  <DomainObject.Predmet.ProtustrankaNazivFormated>
    <izvorni_sadrzaj>GORTAN-ZADAR društvo s ograničenom odgovornošću za poslove u građevinarstvu</izvorni_sadrzaj>
    <derivirana_varijabla naziv="DomainObject.Predmet.ProtustrankaNazivFormated_1">GORTAN-ZADAR društvo s ograničenom odgovornošću za poslove u građevinarstvu</derivirana_varijabla>
  </DomainObject.Predmet.ProtustrankaNazivFormated>
  <DomainObject.Predmet.ProtustrankaNazivFormatedOIB>
    <izvorni_sadrzaj>GORTAN-ZADAR društvo s ograničenom odgovornošću za poslove u građevinarstvu, OIB 72185476666</izvorni_sadrzaj>
    <derivirana_varijabla naziv="DomainObject.Predmet.ProtustrankaNazivFormatedOIB_1">GORTAN-ZADAR društvo s ograničenom odgovornošću za poslove u građevinarstvu, OIB 72185476666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GORTAN-ZADAR društvo s ograničenom odgovornošću za poslove u građevinarstvu</item>
    </izvorni_sadrzaj>
    <derivirana_varijabla naziv="DomainObject.Predmet.ProtuStrankaListFormated_1">
      <item>GORTAN-ZADAR društvo s ograničenom odgovornošću za poslove u građevinarstvu</item>
    </derivirana_varijabla>
  </DomainObject.Predmet.ProtuStrankaListFormated>
  <DomainObject.Predmet.ProtuStrankaListFormatedOIB>
    <izvorni_sadrzaj>
      <item>GORTAN-ZADAR društvo s ograničenom odgovornošću za poslove u građevinarstvu, OIB 72185476666</item>
    </izvorni_sadrzaj>
    <derivirana_varijabla naziv="DomainObject.Predmet.ProtuStrankaListFormatedOIB_1">
      <item>GORTAN-ZADAR društvo s ograničenom odgovornošću za poslove u građevinarstvu, OIB 72185476666</item>
    </derivirana_varijabla>
  </DomainObject.Predmet.ProtuStrankaListFormatedOIB>
  <DomainObject.Predmet.ProtuStrankaListFormatedWithAdress>
    <izvorni_sadrzaj>
      <item>GORTAN-ZADAR društvo s ograničenom odgovornošću za poslove u građevinarstvu, Andrije Hebranga 3, 23000 Zadar</item>
    </izvorni_sadrzaj>
    <derivirana_varijabla naziv="DomainObject.Predmet.ProtuStrankaListFormatedWithAdress_1">
      <item>GORTAN-ZADAR društvo s ograničenom odgovornošću za poslove u građevinarstvu, Andrije Hebranga 3, 23000 Zadar</item>
    </derivirana_varijabla>
  </DomainObject.Predmet.ProtuStrankaListFormatedWithAdress>
  <DomainObject.Predmet.ProtuStrankaListFormatedWithAdressOIB>
    <izvorni_sadrzaj>
      <item>GORTAN-ZADAR društvo s ograničenom odgovornošću za poslove u građevinarstvu, OIB 72185476666, Andrije Hebranga 3, 23000 Zadar</item>
    </izvorni_sadrzaj>
    <derivirana_varijabla naziv="DomainObject.Predmet.ProtuStrankaListFormatedWithAdressOIB_1">
      <item>GORTAN-ZADAR društvo s ograničenom odgovornošću za poslove u građevinarstvu, OIB 72185476666, Andrije Hebranga 3, 23000 Zadar</item>
    </derivirana_varijabla>
  </DomainObject.Predmet.ProtuStrankaListFormatedWithAdressOIB>
  <DomainObject.Predmet.ProtuStrankaListNazivFormated>
    <izvorni_sadrzaj>
      <item>GORTAN-ZADAR društvo s ograničenom odgovornošću za poslove u građevinarstvu</item>
    </izvorni_sadrzaj>
    <derivirana_varijabla naziv="DomainObject.Predmet.ProtuStrankaListNazivFormated_1">
      <item>GORTAN-ZADAR društvo s ograničenom odgovornošću za poslove u građevinarstvu</item>
    </derivirana_varijabla>
  </DomainObject.Predmet.ProtuStrankaListNazivFormated>
  <DomainObject.Predmet.ProtuStrankaListNazivFormatedOIB>
    <izvorni_sadrzaj>
      <item>GORTAN-ZADAR društvo s ograničenom odgovornošću za poslove u građevinarstvu, OIB 72185476666</item>
    </izvorni_sadrzaj>
    <derivirana_varijabla naziv="DomainObject.Predmet.ProtuStrankaListNazivFormatedOIB_1">
      <item>GORTAN-ZADAR društvo s ograničenom odgovornošću za poslove u građevinarstvu, OIB 72185476666</item>
    </derivirana_varijabla>
  </DomainObject.Predmet.ProtuStrankaListNazivFormatedOIB>
  <DomainObject.Predmet.OstaliListFormated>
    <izvorni_sadrzaj>
      <item>Zdravko Galić</item>
    </izvorni_sadrzaj>
    <derivirana_varijabla naziv="DomainObject.Predmet.OstaliListFormated_1">
      <item>Zdravko Galić</item>
    </derivirana_varijabla>
  </DomainObject.Predmet.OstaliListFormated>
  <DomainObject.Predmet.OstaliListFormatedOIB>
    <izvorni_sadrzaj>
      <item>Zdravko Galić, OIB 45120216119</item>
    </izvorni_sadrzaj>
    <derivirana_varijabla naziv="DomainObject.Predmet.OstaliListFormatedOIB_1">
      <item>Zdravko Galić, OIB 45120216119</item>
    </derivirana_varijabla>
  </DomainObject.Predmet.OstaliListFormatedOIB>
  <DomainObject.Predmet.OstaliListFormatedWithAdress>
    <izvorni_sadrzaj>
      <item>Zdravko Galić, Nadbiskupa Vicka Zmajevića 14, 23000 Zadar</item>
    </izvorni_sadrzaj>
    <derivirana_varijabla naziv="DomainObject.Predmet.OstaliListFormatedWithAdress_1">
      <item>Zdravko Galić, Nadbiskupa Vicka Zmajevića 14, 23000 Zadar</item>
    </derivirana_varijabla>
  </DomainObject.Predmet.OstaliListFormatedWithAdress>
  <DomainObject.Predmet.OstaliListFormatedWithAdressOIB>
    <izvorni_sadrzaj>
      <item>Zdravko Galić, OIB 45120216119, Nadbiskupa Vicka Zmajevića 14, 23000 Zadar</item>
    </izvorni_sadrzaj>
    <derivirana_varijabla naziv="DomainObject.Predmet.OstaliListFormatedWithAdressOIB_1">
      <item>Zdravko Galić, OIB 45120216119, Nadbiskupa Vicka Zmajevića 14, 23000 Zadar</item>
    </derivirana_varijabla>
  </DomainObject.Predmet.OstaliListFormatedWithAdressOIB>
  <DomainObject.Predmet.OstaliListNazivFormated>
    <izvorni_sadrzaj>
      <item>Zdravko Galić</item>
    </izvorni_sadrzaj>
    <derivirana_varijabla naziv="DomainObject.Predmet.OstaliListNazivFormated_1">
      <item>Zdravko Galić</item>
    </derivirana_varijabla>
  </DomainObject.Predmet.OstaliListNazivFormated>
  <DomainObject.Predmet.OstaliListNazivFormatedOIB>
    <izvorni_sadrzaj>
      <item>Zdravko Galić, OIB 45120216119</item>
    </izvorni_sadrzaj>
    <derivirana_varijabla naziv="DomainObject.Predmet.OstaliListNazivFormatedOIB_1">
      <item>Zdravko Galić, OIB 45120216119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GORTAN-ZADAR društvo s ograničenom odgovornošću za poslove u građevinarstvu</izvorni_sadrzaj>
    <derivirana_varijabla naziv="DomainObject.Predmet.ProtustrankaIDrugi_1">GORTAN-ZADAR društvo s ograničenom odgovornošću za poslove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GORTAN-ZADAR društvo s ograničenom odgovornošću za poslove u građevinarstvu, OIB 72185476666, Andrije Hebranga 3, 23000 Zadar</izvorni_sadrzaj>
    <derivirana_varijabla naziv="DomainObject.Predmet.ProtustrankaIDrugiAdressOIB_1">GORTAN-ZADAR društvo s ograničenom odgovornošću za poslove u građevinarstvu, OIB 72185476666,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GORTAN-ZADAR društvo s ograničenom odgovornošću za poslove u građevinarstvu</item>
      <item>Zdravko Galić</item>
    </izvorni_sadrzaj>
    <derivirana_varijabla naziv="DomainObject.Predmet.SudioniciListNaziv_1">
      <item>FINA</item>
      <item>GORTAN-ZADAR društvo s ograničenom odgovornošću za poslove u građevinarstvu</item>
      <item>Zdravko Galić</item>
    </derivirana_varijabla>
  </DomainObject.Predmet.SudioniciListNaziv>
  <DomainObject.Predmet.SudioniciListAdressOIB>
    <izvorni_sadrzaj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izvorni_sadrzaj>
    <derivirana_varijabla naziv="DomainObject.Predmet.SudioniciListAdressOIB_1"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72185476666</item>
      <item>, OIB 45120216119</item>
    </izvorni_sadrzaj>
    <derivirana_varijabla naziv="DomainObject.Predmet.SudioniciListNazivOIB_1">
      <item>, OIB 85821130368</item>
      <item>, OIB 72185476666</item>
      <item>, OIB 45120216119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7DD92-8D3F-4118-893A-AC04E6DAD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1881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2016-05-27T06:55:00Z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