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8e05" w14:paraId="ee58e05" w:rsidRDefault="00952884" w:rsidP="007F4163" w:rsidR="007F4163" w:rsidRPr="00177B14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77B14">
        <w:rPr>
          <w:rFonts w:hAnsi="Times New Roman" w:ascii="Times New Roman"/>
          <w:szCs w:val="24"/>
          <w:lang w:val="hr-HR"/>
        </w:rPr>
        <w:tab/>
        <w:t>74</w:t>
      </w:r>
      <w:r w:rsidR="007F4163" w:rsidRPr="00177B14">
        <w:rPr>
          <w:rFonts w:hAnsi="Times New Roman" w:ascii="Times New Roman"/>
          <w:szCs w:val="24"/>
          <w:lang w:val="hr-HR"/>
        </w:rPr>
        <w:t>. St-</w:t>
      </w:r>
      <w:r w:rsidR="00143C2F">
        <w:rPr>
          <w:rFonts w:hAnsi="Times New Roman" w:ascii="Times New Roman"/>
          <w:szCs w:val="24"/>
          <w:lang w:val="hr-HR"/>
        </w:rPr>
        <w:t>1294</w:t>
      </w:r>
      <w:r w:rsidR="0003526D">
        <w:rPr>
          <w:rFonts w:hAnsi="Times New Roman" w:ascii="Times New Roman"/>
          <w:szCs w:val="24"/>
          <w:lang w:val="hr-HR"/>
        </w:rPr>
        <w:t>/2016</w:t>
      </w:r>
    </w:p>
    <w:p w:rsidRDefault="00190C11" w:rsidP="0086691F" w:rsidR="00190C11" w:rsidRPr="00177B1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U  </w:t>
      </w:r>
      <w:r w:rsidR="00B6390A" w:rsidRPr="00177B14">
        <w:rPr>
          <w:rFonts w:hAnsi="Times New Roman" w:ascii="Times New Roman"/>
          <w:szCs w:val="24"/>
          <w:lang w:val="hr-HR"/>
        </w:rPr>
        <w:t xml:space="preserve"> </w:t>
      </w:r>
      <w:r w:rsidRPr="00177B14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177B14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177B1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</w:r>
      <w:r w:rsidR="00EE69E5" w:rsidRPr="00177B1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177B14">
        <w:rPr>
          <w:rFonts w:hAnsi="Times New Roman" w:ascii="Times New Roman"/>
          <w:szCs w:val="24"/>
          <w:lang w:val="hr-HR"/>
        </w:rPr>
        <w:t>mr. sc. Maji Josipović</w:t>
      </w:r>
      <w:r w:rsidR="0041643E" w:rsidRPr="00177B14">
        <w:rPr>
          <w:rFonts w:hAnsi="Times New Roman" w:ascii="Times New Roman"/>
          <w:szCs w:val="24"/>
          <w:lang w:val="hr-HR"/>
        </w:rPr>
        <w:t xml:space="preserve"> </w:t>
      </w:r>
      <w:r w:rsidR="00EE69E5" w:rsidRPr="00177B14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8101E" w:rsidRPr="003337D3">
        <w:rPr>
          <w:rFonts w:hAnsi="Times New Roman" w:ascii="Times New Roman"/>
        </w:rPr>
        <w:t xml:space="preserve">PATRON usluge j.d.o.o. za usluge, Zagreb, Ulica Republike Austrije 13, </w:t>
      </w:r>
      <w:r w:rsidR="00A8101E" w:rsidRPr="003337D3">
        <w:rPr>
          <w:rFonts w:hAnsi="Times New Roman" w:ascii="Times New Roman"/>
          <w:szCs w:val="24"/>
        </w:rPr>
        <w:t>OIB: 62277101774</w:t>
      </w:r>
      <w:r w:rsidR="00A8101E" w:rsidRPr="00210DEE">
        <w:rPr>
          <w:rFonts w:hAnsi="Times New Roman" w:ascii="Times New Roman"/>
          <w:szCs w:val="24"/>
        </w:rPr>
        <w:t>,</w:t>
      </w:r>
      <w:r w:rsidR="00A8101E" w:rsidRPr="007F50E4">
        <w:rPr>
          <w:rFonts w:hAnsi="Times New Roman" w:ascii="Times New Roman"/>
          <w:szCs w:val="24"/>
        </w:rPr>
        <w:t xml:space="preserve"> </w:t>
      </w:r>
      <w:r w:rsidR="003A2B4E" w:rsidRPr="00177B14">
        <w:rPr>
          <w:rFonts w:hAnsi="Times New Roman" w:ascii="Times New Roman"/>
          <w:szCs w:val="24"/>
        </w:rPr>
        <w:t>MBS: 080</w:t>
      </w:r>
      <w:r w:rsidR="00A8101E">
        <w:rPr>
          <w:rFonts w:hAnsi="Times New Roman" w:ascii="Times New Roman"/>
          <w:szCs w:val="24"/>
        </w:rPr>
        <w:t>868865</w:t>
      </w:r>
      <w:r w:rsidR="009040F1" w:rsidRPr="00177B14">
        <w:rPr>
          <w:rFonts w:hAnsi="Times New Roman" w:ascii="Times New Roman"/>
          <w:szCs w:val="24"/>
        </w:rPr>
        <w:t>,</w:t>
      </w:r>
      <w:r w:rsidR="00B6390A" w:rsidRPr="00177B14">
        <w:rPr>
          <w:rFonts w:hAnsi="Times New Roman" w:ascii="Times New Roman"/>
          <w:szCs w:val="24"/>
        </w:rPr>
        <w:t xml:space="preserve"> </w:t>
      </w:r>
      <w:r w:rsidR="00EE69E5" w:rsidRPr="00177B14">
        <w:rPr>
          <w:rFonts w:hAnsi="Times New Roman" w:ascii="Times New Roman"/>
          <w:szCs w:val="24"/>
          <w:lang w:val="hr-HR"/>
        </w:rPr>
        <w:t xml:space="preserve">dana </w:t>
      </w:r>
      <w:r w:rsidR="0003526D">
        <w:rPr>
          <w:rFonts w:hAnsi="Times New Roman" w:ascii="Times New Roman"/>
          <w:szCs w:val="24"/>
          <w:lang w:val="hr-HR"/>
        </w:rPr>
        <w:t>19</w:t>
      </w:r>
      <w:r w:rsidR="008249AD" w:rsidRPr="00177B14">
        <w:rPr>
          <w:rFonts w:hAnsi="Times New Roman" w:ascii="Times New Roman"/>
          <w:szCs w:val="24"/>
          <w:lang w:val="hr-HR"/>
        </w:rPr>
        <w:t>. travnja</w:t>
      </w:r>
      <w:r w:rsidR="00190C11" w:rsidRPr="00177B14">
        <w:rPr>
          <w:rFonts w:hAnsi="Times New Roman" w:ascii="Times New Roman"/>
          <w:szCs w:val="24"/>
          <w:lang w:val="hr-HR"/>
        </w:rPr>
        <w:t xml:space="preserve"> 2016</w:t>
      </w:r>
      <w:r w:rsidR="00EE69E5" w:rsidRPr="00177B1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77B1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77B14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177B14">
      <w:pPr>
        <w:pStyle w:val="BodyText21"/>
        <w:ind w:firstLine="0" w:left="0"/>
        <w:rPr>
          <w:rFonts w:hAnsi="Times New Roman" w:ascii="Times New Roman"/>
          <w:szCs w:val="24"/>
        </w:rPr>
      </w:pPr>
      <w:r w:rsidRPr="00177B14">
        <w:rPr>
          <w:rFonts w:hAnsi="Times New Roman" w:ascii="Times New Roman"/>
          <w:szCs w:val="24"/>
        </w:rPr>
        <w:t>I</w:t>
      </w:r>
      <w:r w:rsidRPr="00177B14">
        <w:rPr>
          <w:rFonts w:hAnsi="Times New Roman" w:ascii="Times New Roman"/>
          <w:szCs w:val="24"/>
        </w:rPr>
        <w:tab/>
      </w:r>
      <w:r w:rsidR="00EE69E5" w:rsidRPr="00177B14">
        <w:rPr>
          <w:rFonts w:hAnsi="Times New Roman" w:ascii="Times New Roman"/>
          <w:szCs w:val="24"/>
        </w:rPr>
        <w:t>Otvara se stečajni postupak nad dužnikom</w:t>
      </w:r>
      <w:r w:rsidR="00B6390A" w:rsidRPr="00177B14">
        <w:rPr>
          <w:rFonts w:hAnsi="Times New Roman" w:ascii="Times New Roman"/>
          <w:szCs w:val="24"/>
        </w:rPr>
        <w:t xml:space="preserve"> </w:t>
      </w:r>
      <w:r w:rsidR="00A8101E" w:rsidRPr="00A8101E">
        <w:rPr>
          <w:rFonts w:hAnsi="Times New Roman" w:ascii="Times New Roman"/>
        </w:rPr>
        <w:t>PATRON usluge j.d.o.o. za usluge, Zagreb, Ulica Republike Austrije 13, O</w:t>
      </w:r>
      <w:r w:rsidR="00A8101E">
        <w:rPr>
          <w:rFonts w:hAnsi="Times New Roman" w:ascii="Times New Roman"/>
        </w:rPr>
        <w:t>IB: 62277101774, MBS: 080868865</w:t>
      </w:r>
      <w:r w:rsidR="001166E4" w:rsidRPr="00177B14">
        <w:rPr>
          <w:rFonts w:hAnsi="Times New Roman" w:ascii="Times New Roman"/>
          <w:szCs w:val="24"/>
        </w:rPr>
        <w:t xml:space="preserve">. </w:t>
      </w:r>
      <w:r w:rsidR="00EE69E5" w:rsidRPr="00177B14">
        <w:rPr>
          <w:rFonts w:hAnsi="Times New Roman" w:ascii="Times New Roman"/>
          <w:szCs w:val="24"/>
        </w:rPr>
        <w:t xml:space="preserve">Stečajni postupak otvoren je dana </w:t>
      </w:r>
      <w:r w:rsidR="0003526D">
        <w:rPr>
          <w:rFonts w:hAnsi="Times New Roman" w:ascii="Times New Roman"/>
          <w:szCs w:val="24"/>
        </w:rPr>
        <w:t>19</w:t>
      </w:r>
      <w:r w:rsidR="008249AD" w:rsidRPr="00177B14">
        <w:rPr>
          <w:rFonts w:hAnsi="Times New Roman" w:ascii="Times New Roman"/>
          <w:szCs w:val="24"/>
        </w:rPr>
        <w:t>. travnja</w:t>
      </w:r>
      <w:r w:rsidR="00190C11" w:rsidRPr="00177B14">
        <w:rPr>
          <w:rFonts w:hAnsi="Times New Roman" w:ascii="Times New Roman"/>
          <w:szCs w:val="24"/>
        </w:rPr>
        <w:t xml:space="preserve"> 2016. godine u 15 sati i 00 minuta, </w:t>
      </w:r>
      <w:r w:rsidR="00EE69E5" w:rsidRPr="00177B14">
        <w:rPr>
          <w:rFonts w:hAnsi="Times New Roman" w:ascii="Times New Roman"/>
          <w:szCs w:val="24"/>
        </w:rPr>
        <w:t>kada je ovo rješenje</w:t>
      </w:r>
      <w:r w:rsidR="00B2463B" w:rsidRPr="00177B1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177B1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177B14">
      <w:pPr>
        <w:pStyle w:val="BodyText21"/>
        <w:ind w:firstLine="0" w:left="0"/>
        <w:rPr>
          <w:rFonts w:hAnsi="Times New Roman" w:ascii="Times New Roman"/>
          <w:szCs w:val="24"/>
        </w:rPr>
      </w:pPr>
      <w:r w:rsidRPr="00177B14">
        <w:rPr>
          <w:rFonts w:hAnsi="Times New Roman" w:ascii="Times New Roman"/>
          <w:szCs w:val="24"/>
        </w:rPr>
        <w:t>II</w:t>
      </w:r>
      <w:r w:rsidRPr="00177B14">
        <w:rPr>
          <w:rFonts w:hAnsi="Times New Roman" w:ascii="Times New Roman"/>
          <w:szCs w:val="24"/>
        </w:rPr>
        <w:tab/>
      </w:r>
      <w:r w:rsidR="00EE69E5" w:rsidRPr="00177B14">
        <w:rPr>
          <w:rFonts w:hAnsi="Times New Roman" w:ascii="Times New Roman"/>
          <w:szCs w:val="24"/>
        </w:rPr>
        <w:t>Za stečajnog upravitelja imenuje se</w:t>
      </w:r>
      <w:r w:rsidR="002B7BD4" w:rsidRPr="00177B14">
        <w:rPr>
          <w:rFonts w:hAnsi="Times New Roman" w:ascii="Times New Roman"/>
          <w:szCs w:val="24"/>
        </w:rPr>
        <w:t xml:space="preserve"> </w:t>
      </w:r>
      <w:r w:rsidR="00A8101E">
        <w:rPr>
          <w:rFonts w:hAnsi="Times New Roman" w:ascii="Times New Roman"/>
          <w:szCs w:val="24"/>
        </w:rPr>
        <w:t>Damir Cincar, Osijek, Svete Ane 15b</w:t>
      </w:r>
      <w:r w:rsidR="0075008B" w:rsidRPr="00177B14">
        <w:rPr>
          <w:rFonts w:hAnsi="Times New Roman" w:ascii="Times New Roman"/>
          <w:szCs w:val="24"/>
        </w:rPr>
        <w:t>.</w:t>
      </w:r>
    </w:p>
    <w:p w:rsidRDefault="008130C6" w:rsidP="00870918" w:rsidR="008130C6" w:rsidRPr="00177B14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177B14">
      <w:pPr>
        <w:jc w:val="both"/>
        <w:rPr>
          <w:rFonts w:hAnsi="Times New Roman" w:ascii="Times New Roman"/>
          <w:szCs w:val="24"/>
        </w:rPr>
      </w:pPr>
      <w:r w:rsidRPr="00177B14">
        <w:rPr>
          <w:rFonts w:hAnsi="Times New Roman" w:ascii="Times New Roman"/>
          <w:szCs w:val="24"/>
          <w:lang w:val="hr-HR"/>
        </w:rPr>
        <w:t>III</w:t>
      </w:r>
      <w:r w:rsidRPr="00177B14">
        <w:rPr>
          <w:rFonts w:hAnsi="Times New Roman" w:ascii="Times New Roman"/>
          <w:szCs w:val="24"/>
          <w:lang w:val="hr-HR"/>
        </w:rPr>
        <w:tab/>
      </w:r>
      <w:r w:rsidR="00EE69E5" w:rsidRPr="00177B1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177B14">
        <w:rPr>
          <w:rFonts w:hAnsi="Times New Roman" w:ascii="Times New Roman"/>
          <w:szCs w:val="24"/>
        </w:rPr>
        <w:t xml:space="preserve"> </w:t>
      </w:r>
      <w:r w:rsidR="00A8101E" w:rsidRPr="00A8101E">
        <w:rPr>
          <w:rFonts w:hAnsi="Times New Roman" w:ascii="Times New Roman"/>
        </w:rPr>
        <w:t>PATRON usluge j.d.o.o. za usluge, Zagreb, Ulica Republike Austrije 13, O</w:t>
      </w:r>
      <w:r w:rsidR="00A8101E">
        <w:rPr>
          <w:rFonts w:hAnsi="Times New Roman" w:ascii="Times New Roman"/>
        </w:rPr>
        <w:t>IB: 62277101774, MBS: 08086886</w:t>
      </w:r>
      <w:r w:rsidR="00206A0A" w:rsidRPr="00177B14">
        <w:rPr>
          <w:rFonts w:hAnsi="Times New Roman" w:ascii="Times New Roman"/>
          <w:szCs w:val="24"/>
        </w:rPr>
        <w:t>,</w:t>
      </w:r>
      <w:r w:rsidR="00D32C6C" w:rsidRPr="00177B14">
        <w:rPr>
          <w:rFonts w:hAnsi="Times New Roman" w:ascii="Times New Roman"/>
          <w:szCs w:val="24"/>
        </w:rPr>
        <w:t>.</w:t>
      </w:r>
    </w:p>
    <w:p w:rsidRDefault="00B6390A" w:rsidP="00B6390A" w:rsidR="00B6390A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IV</w:t>
      </w:r>
      <w:r w:rsidRPr="00177B14">
        <w:rPr>
          <w:rFonts w:hAnsi="Times New Roman" w:ascii="Times New Roman"/>
          <w:szCs w:val="24"/>
          <w:lang w:val="hr-HR"/>
        </w:rPr>
        <w:tab/>
        <w:t>Nakon</w:t>
      </w:r>
      <w:r w:rsidR="00EE69E5" w:rsidRPr="00177B1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77B14">
        <w:rPr>
          <w:rFonts w:hAnsi="Times New Roman" w:ascii="Times New Roman"/>
          <w:szCs w:val="24"/>
          <w:lang w:val="hr-HR"/>
        </w:rPr>
        <w:t>ovog rješenja</w:t>
      </w:r>
      <w:r w:rsidRPr="00177B14">
        <w:rPr>
          <w:rFonts w:hAnsi="Times New Roman" w:ascii="Times New Roman"/>
          <w:szCs w:val="24"/>
          <w:lang w:val="hr-HR"/>
        </w:rPr>
        <w:t>,</w:t>
      </w:r>
      <w:r w:rsidR="00EE69E5" w:rsidRPr="00177B1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77B1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77B1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77B1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77B14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177B14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177B14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77B14">
        <w:rPr>
          <w:rFonts w:hAnsi="Times New Roman" w:ascii="Times New Roman"/>
          <w:szCs w:val="24"/>
          <w:lang w:val="hr-HR"/>
        </w:rPr>
        <w:t>: FINA</w:t>
      </w:r>
      <w:r w:rsidR="00B6390A" w:rsidRPr="00177B14">
        <w:rPr>
          <w:rFonts w:hAnsi="Times New Roman" w:ascii="Times New Roman"/>
          <w:szCs w:val="24"/>
          <w:lang w:val="hr-HR"/>
        </w:rPr>
        <w:t>)</w:t>
      </w:r>
      <w:r w:rsidRPr="00177B14">
        <w:rPr>
          <w:rFonts w:hAnsi="Times New Roman" w:ascii="Times New Roman"/>
          <w:szCs w:val="24"/>
          <w:lang w:val="hr-HR"/>
        </w:rPr>
        <w:t xml:space="preserve">, </w:t>
      </w:r>
      <w:r w:rsidR="00B6390A" w:rsidRPr="00177B14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177B14">
        <w:rPr>
          <w:rFonts w:hAnsi="Times New Roman" w:ascii="Times New Roman"/>
          <w:szCs w:val="24"/>
          <w:lang w:val="hr-HR"/>
        </w:rPr>
        <w:t>Stečajnog zakona (</w:t>
      </w:r>
      <w:r w:rsidR="00E31F06" w:rsidRPr="00177B14">
        <w:rPr>
          <w:rFonts w:hAnsi="Times New Roman" w:ascii="Times New Roman"/>
          <w:szCs w:val="24"/>
          <w:lang w:val="hr-HR"/>
        </w:rPr>
        <w:t>„</w:t>
      </w:r>
      <w:r w:rsidR="00343131" w:rsidRPr="00177B14">
        <w:rPr>
          <w:rFonts w:hAnsi="Times New Roman" w:ascii="Times New Roman"/>
          <w:szCs w:val="24"/>
          <w:lang w:val="hr-HR"/>
        </w:rPr>
        <w:t>Narodne novine</w:t>
      </w:r>
      <w:r w:rsidR="00E31F06" w:rsidRPr="00177B14">
        <w:rPr>
          <w:rFonts w:hAnsi="Times New Roman" w:ascii="Times New Roman"/>
          <w:szCs w:val="24"/>
          <w:lang w:val="hr-HR"/>
        </w:rPr>
        <w:t>“</w:t>
      </w:r>
      <w:r w:rsidR="00870918" w:rsidRPr="00177B14">
        <w:rPr>
          <w:rFonts w:hAnsi="Times New Roman" w:ascii="Times New Roman"/>
          <w:szCs w:val="24"/>
          <w:lang w:val="hr-HR"/>
        </w:rPr>
        <w:t xml:space="preserve"> broj </w:t>
      </w:r>
      <w:r w:rsidR="00343131" w:rsidRPr="00177B14">
        <w:rPr>
          <w:rFonts w:hAnsi="Times New Roman" w:ascii="Times New Roman"/>
          <w:szCs w:val="24"/>
          <w:lang w:val="hr-HR"/>
        </w:rPr>
        <w:t>71/15, dalje</w:t>
      </w:r>
      <w:r w:rsidR="00870918" w:rsidRPr="00177B14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77B14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177B14">
        <w:rPr>
          <w:rFonts w:hAnsi="Times New Roman" w:ascii="Times New Roman"/>
          <w:szCs w:val="24"/>
          <w:lang w:val="hr-HR"/>
        </w:rPr>
        <w:t>-a</w:t>
      </w:r>
      <w:r w:rsidRPr="00177B14">
        <w:rPr>
          <w:rFonts w:hAnsi="Times New Roman" w:ascii="Times New Roman"/>
          <w:szCs w:val="24"/>
          <w:lang w:val="hr-HR"/>
        </w:rPr>
        <w:t>, sud je</w:t>
      </w:r>
      <w:r w:rsidR="00B6390A" w:rsidRPr="00177B14">
        <w:rPr>
          <w:rFonts w:hAnsi="Times New Roman" w:ascii="Times New Roman"/>
          <w:szCs w:val="24"/>
          <w:lang w:val="hr-HR"/>
        </w:rPr>
        <w:t xml:space="preserve"> </w:t>
      </w:r>
      <w:r w:rsidR="007C688B" w:rsidRPr="00177B14">
        <w:rPr>
          <w:rFonts w:hAnsi="Times New Roman" w:ascii="Times New Roman"/>
          <w:szCs w:val="24"/>
          <w:lang w:val="hr-HR"/>
        </w:rPr>
        <w:t>sukladno odredbi čl</w:t>
      </w:r>
      <w:r w:rsidR="00B6390A" w:rsidRPr="00177B14">
        <w:rPr>
          <w:rFonts w:hAnsi="Times New Roman" w:ascii="Times New Roman"/>
          <w:szCs w:val="24"/>
          <w:lang w:val="hr-HR"/>
        </w:rPr>
        <w:t>anka</w:t>
      </w:r>
      <w:r w:rsidR="007C688B" w:rsidRPr="00177B14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177B14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177B14">
        <w:rPr>
          <w:rFonts w:hAnsi="Times New Roman" w:ascii="Times New Roman"/>
          <w:szCs w:val="24"/>
          <w:lang w:val="hr-HR"/>
        </w:rPr>
        <w:t>431. SZ</w:t>
      </w:r>
      <w:r w:rsidR="00B6390A" w:rsidRPr="00177B14">
        <w:rPr>
          <w:rFonts w:hAnsi="Times New Roman" w:ascii="Times New Roman"/>
          <w:szCs w:val="24"/>
          <w:lang w:val="hr-HR"/>
        </w:rPr>
        <w:t>-a</w:t>
      </w:r>
      <w:r w:rsidR="007C688B" w:rsidRPr="00177B14">
        <w:rPr>
          <w:rFonts w:hAnsi="Times New Roman" w:ascii="Times New Roman"/>
          <w:szCs w:val="24"/>
          <w:lang w:val="hr-HR"/>
        </w:rPr>
        <w:t xml:space="preserve"> </w:t>
      </w:r>
      <w:r w:rsidR="00EA6CFF" w:rsidRPr="00177B14">
        <w:rPr>
          <w:rFonts w:hAnsi="Times New Roman" w:ascii="Times New Roman"/>
          <w:szCs w:val="24"/>
          <w:lang w:val="hr-HR"/>
        </w:rPr>
        <w:t>objavio O</w:t>
      </w:r>
      <w:r w:rsidRPr="00177B14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177B14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177B14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177B14">
        <w:rPr>
          <w:rFonts w:hAnsi="Times New Roman" w:ascii="Times New Roman"/>
          <w:szCs w:val="24"/>
          <w:lang w:val="hr-HR"/>
        </w:rPr>
        <w:t xml:space="preserve">od </w:t>
      </w:r>
      <w:r w:rsidR="007C688B" w:rsidRPr="00177B14">
        <w:rPr>
          <w:rFonts w:hAnsi="Times New Roman" w:ascii="Times New Roman"/>
          <w:szCs w:val="24"/>
          <w:lang w:val="hr-HR"/>
        </w:rPr>
        <w:t>15 dana</w:t>
      </w:r>
      <w:r w:rsidR="00E56A7A" w:rsidRPr="00177B14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177B14">
        <w:rPr>
          <w:rFonts w:hAnsi="Times New Roman" w:ascii="Times New Roman"/>
          <w:szCs w:val="24"/>
          <w:lang w:val="hr-HR"/>
        </w:rPr>
        <w:t xml:space="preserve">. </w:t>
      </w:r>
      <w:r w:rsidR="00E56A7A" w:rsidRPr="00177B14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177B14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177B14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177B14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177B14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177B14">
        <w:rPr>
          <w:rFonts w:hAnsi="Times New Roman" w:ascii="Times New Roman"/>
          <w:szCs w:val="24"/>
          <w:lang w:val="hr-HR"/>
        </w:rPr>
        <w:t xml:space="preserve">su vjerovnici dužnika </w:t>
      </w:r>
      <w:r w:rsidRPr="00177B14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177B14">
        <w:rPr>
          <w:rFonts w:hAnsi="Times New Roman" w:ascii="Times New Roman"/>
          <w:szCs w:val="24"/>
          <w:lang w:val="hr-HR"/>
        </w:rPr>
        <w:t>od 45 dana podnijeli</w:t>
      </w:r>
      <w:r w:rsidRPr="00177B14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177B14">
        <w:rPr>
          <w:rFonts w:hAnsi="Times New Roman" w:ascii="Times New Roman"/>
          <w:szCs w:val="24"/>
          <w:lang w:val="hr-HR"/>
        </w:rPr>
        <w:t>vedenog, smatra se da je dužnik</w:t>
      </w:r>
      <w:r w:rsidRPr="00177B14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177B14">
        <w:rPr>
          <w:rFonts w:hAnsi="Times New Roman" w:ascii="Times New Roman"/>
          <w:szCs w:val="24"/>
          <w:lang w:val="hr-HR"/>
        </w:rPr>
        <w:t xml:space="preserve">stavak 1. i 2. </w:t>
      </w:r>
      <w:r w:rsidRPr="00177B14">
        <w:rPr>
          <w:rFonts w:hAnsi="Times New Roman" w:ascii="Times New Roman"/>
          <w:szCs w:val="24"/>
          <w:lang w:val="hr-HR"/>
        </w:rPr>
        <w:t>SZ-a</w:t>
      </w:r>
      <w:r w:rsidR="00E25DA9" w:rsidRPr="00177B14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177B14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U Zagrebu</w:t>
      </w:r>
      <w:r w:rsidR="00952884" w:rsidRPr="00177B14">
        <w:rPr>
          <w:rFonts w:hAnsi="Times New Roman" w:ascii="Times New Roman"/>
          <w:szCs w:val="24"/>
          <w:lang w:val="hr-HR"/>
        </w:rPr>
        <w:t xml:space="preserve"> </w:t>
      </w:r>
      <w:r w:rsidR="0003526D">
        <w:rPr>
          <w:rFonts w:hAnsi="Times New Roman" w:ascii="Times New Roman"/>
          <w:szCs w:val="24"/>
          <w:lang w:val="hr-HR"/>
        </w:rPr>
        <w:t>19</w:t>
      </w:r>
      <w:r w:rsidR="008249AD" w:rsidRPr="00177B14">
        <w:rPr>
          <w:rFonts w:hAnsi="Times New Roman" w:ascii="Times New Roman"/>
          <w:szCs w:val="24"/>
          <w:lang w:val="hr-HR"/>
        </w:rPr>
        <w:t>. travnja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7C688B" w:rsidRPr="00177B14">
        <w:rPr>
          <w:rFonts w:hAnsi="Times New Roman" w:ascii="Times New Roman"/>
          <w:szCs w:val="24"/>
          <w:lang w:val="hr-HR"/>
        </w:rPr>
        <w:t>2016</w:t>
      </w:r>
      <w:r w:rsidRPr="00177B14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177B1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177B1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177B14">
      <w:pPr>
        <w:jc w:val="right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="00952884" w:rsidRPr="00177B14">
        <w:rPr>
          <w:rFonts w:hAnsi="Times New Roman" w:ascii="Times New Roman"/>
          <w:szCs w:val="24"/>
          <w:lang w:val="hr-HR"/>
        </w:rPr>
        <w:t>mr. sc. Maja Josipović</w:t>
      </w:r>
      <w:r w:rsidR="0088293F" w:rsidRPr="00177B14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UPUTA O PRAVNOM LIJEKU:</w:t>
      </w:r>
      <w:r w:rsidRPr="00177B14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77B14">
        <w:rPr>
          <w:rFonts w:hAnsi="Times New Roman" w:ascii="Times New Roman"/>
          <w:szCs w:val="24"/>
          <w:lang w:val="hr-HR"/>
        </w:rPr>
        <w:t xml:space="preserve">rješenja </w:t>
      </w:r>
      <w:r w:rsidRPr="00177B14">
        <w:rPr>
          <w:rFonts w:hAnsi="Times New Roman" w:ascii="Times New Roman"/>
          <w:szCs w:val="24"/>
          <w:lang w:val="hr-HR"/>
        </w:rPr>
        <w:t>dopuštena</w:t>
      </w:r>
      <w:r w:rsidR="00182088" w:rsidRPr="00177B14">
        <w:rPr>
          <w:rFonts w:hAnsi="Times New Roman" w:ascii="Times New Roman"/>
          <w:szCs w:val="24"/>
          <w:lang w:val="hr-HR"/>
        </w:rPr>
        <w:t xml:space="preserve"> je </w:t>
      </w:r>
      <w:r w:rsidRPr="00177B1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77B1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77B14">
        <w:rPr>
          <w:rFonts w:hAnsi="Times New Roman" w:ascii="Times New Roman"/>
          <w:szCs w:val="24"/>
          <w:lang w:val="hr-HR"/>
        </w:rPr>
        <w:t xml:space="preserve">, </w:t>
      </w:r>
      <w:r w:rsidR="00182088" w:rsidRPr="00177B1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77B1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177B14">
      <w:pPr>
        <w:jc w:val="both"/>
        <w:rPr>
          <w:rFonts w:hAnsi="Times New Roman" w:ascii="Times New Roman"/>
          <w:szCs w:val="24"/>
        </w:rPr>
      </w:pPr>
    </w:p>
    <w:p w:rsidRDefault="00D44D4F" w:rsidR="00D44D4F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DNA</w:t>
      </w:r>
      <w:r w:rsidR="00D44D4F" w:rsidRPr="00177B14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1.) </w:t>
      </w:r>
      <w:r w:rsidR="00532B71" w:rsidRPr="00177B14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-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2.)</w:t>
      </w:r>
      <w:r w:rsidR="00532B71" w:rsidRPr="00177B14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177B14">
        <w:rPr>
          <w:rFonts w:hAnsi="Times New Roman" w:ascii="Times New Roman"/>
          <w:szCs w:val="24"/>
          <w:lang w:val="hr-HR"/>
        </w:rPr>
        <w:t xml:space="preserve">u </w:t>
      </w:r>
      <w:r w:rsidR="0088293F" w:rsidRPr="00177B14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3.) Ministarstvo pravosuđa</w:t>
      </w:r>
      <w:r w:rsidR="00C57CAF" w:rsidRPr="00177B14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-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177B1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4</w:t>
      </w:r>
      <w:r w:rsidR="00867F16" w:rsidRPr="00177B14">
        <w:rPr>
          <w:rFonts w:hAnsi="Times New Roman" w:ascii="Times New Roman"/>
          <w:szCs w:val="24"/>
          <w:lang w:val="hr-HR"/>
        </w:rPr>
        <w:t xml:space="preserve">.) </w:t>
      </w:r>
      <w:r w:rsidR="00952884" w:rsidRPr="00177B14">
        <w:rPr>
          <w:rFonts w:hAnsi="Times New Roman" w:ascii="Times New Roman"/>
          <w:szCs w:val="24"/>
          <w:lang w:val="hr-HR"/>
        </w:rPr>
        <w:t>Za javnost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5</w:t>
      </w:r>
      <w:r w:rsidR="00532B71" w:rsidRPr="00177B14">
        <w:rPr>
          <w:rFonts w:hAnsi="Times New Roman" w:ascii="Times New Roman"/>
          <w:szCs w:val="24"/>
          <w:lang w:val="hr-HR"/>
        </w:rPr>
        <w:t xml:space="preserve">.) </w:t>
      </w:r>
      <w:r w:rsidR="00952884" w:rsidRPr="00177B1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6.) </w:t>
      </w:r>
      <w:r w:rsidR="00952884" w:rsidRPr="00177B1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7.) </w:t>
      </w:r>
      <w:r w:rsidR="00190C11" w:rsidRPr="00177B14">
        <w:rPr>
          <w:rFonts w:hAnsi="Times New Roman" w:ascii="Times New Roman"/>
          <w:szCs w:val="24"/>
          <w:lang w:val="hr-HR"/>
        </w:rPr>
        <w:t>B</w:t>
      </w:r>
      <w:r w:rsidR="00952884" w:rsidRPr="00177B14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177B14">
      <w:pPr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8.) </w:t>
      </w:r>
      <w:r w:rsidR="00952884" w:rsidRPr="00177B1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177B14">
        <w:rPr>
          <w:rFonts w:hAnsi="Times New Roman" w:ascii="Times New Roman"/>
          <w:szCs w:val="24"/>
          <w:lang w:val="hr-HR"/>
        </w:rPr>
        <w:t xml:space="preserve">  -  </w:t>
      </w:r>
      <w:r w:rsidR="00952884" w:rsidRPr="00177B14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177B14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77B14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177B14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177B14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C14D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143C2F">
      <w:rPr>
        <w:rFonts w:hAnsi="Times New Roman" w:ascii="Times New Roman"/>
        <w:lang w:val="hr-HR"/>
      </w:rPr>
      <w:t>1294</w:t>
    </w:r>
    <w:r w:rsidR="00894A6F">
      <w:rPr>
        <w:rFonts w:hAnsi="Times New Roman" w:ascii="Times New Roman"/>
        <w:lang w:val="hr-HR"/>
      </w:rPr>
      <w:t>/</w:t>
    </w:r>
    <w:r w:rsidR="0003526D">
      <w:rPr>
        <w:rFonts w:hAnsi="Times New Roman" w:ascii="Times New Roman"/>
        <w:lang w:val="hr-HR"/>
      </w:rPr>
      <w:t>2016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0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3526D"/>
    <w:rsid w:val="0005009F"/>
    <w:rsid w:val="000609CB"/>
    <w:rsid w:val="000673A3"/>
    <w:rsid w:val="000B1717"/>
    <w:rsid w:val="000B609B"/>
    <w:rsid w:val="000C45F2"/>
    <w:rsid w:val="000C47B3"/>
    <w:rsid w:val="000E6B8A"/>
    <w:rsid w:val="00110F1B"/>
    <w:rsid w:val="00112B50"/>
    <w:rsid w:val="00114153"/>
    <w:rsid w:val="001166E4"/>
    <w:rsid w:val="0012231E"/>
    <w:rsid w:val="00131AB8"/>
    <w:rsid w:val="0013420C"/>
    <w:rsid w:val="001420C0"/>
    <w:rsid w:val="00143C2F"/>
    <w:rsid w:val="001650CE"/>
    <w:rsid w:val="00166314"/>
    <w:rsid w:val="00177B14"/>
    <w:rsid w:val="00181A59"/>
    <w:rsid w:val="00181B33"/>
    <w:rsid w:val="00182088"/>
    <w:rsid w:val="00190C11"/>
    <w:rsid w:val="00192F79"/>
    <w:rsid w:val="001A380A"/>
    <w:rsid w:val="001A3B1F"/>
    <w:rsid w:val="001B07C5"/>
    <w:rsid w:val="001B6CF7"/>
    <w:rsid w:val="001C2D93"/>
    <w:rsid w:val="001C6493"/>
    <w:rsid w:val="001D44AC"/>
    <w:rsid w:val="001E2D9A"/>
    <w:rsid w:val="00206A0A"/>
    <w:rsid w:val="002220C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24FB"/>
    <w:rsid w:val="004B6FBD"/>
    <w:rsid w:val="004C14DE"/>
    <w:rsid w:val="004C2FE6"/>
    <w:rsid w:val="004E0CD9"/>
    <w:rsid w:val="004F5601"/>
    <w:rsid w:val="004F71E0"/>
    <w:rsid w:val="004F7DD6"/>
    <w:rsid w:val="00504D30"/>
    <w:rsid w:val="00511DA9"/>
    <w:rsid w:val="00517210"/>
    <w:rsid w:val="005203DC"/>
    <w:rsid w:val="00522AAA"/>
    <w:rsid w:val="005274D0"/>
    <w:rsid w:val="005277E0"/>
    <w:rsid w:val="00532B71"/>
    <w:rsid w:val="00547C71"/>
    <w:rsid w:val="00561E9F"/>
    <w:rsid w:val="00572057"/>
    <w:rsid w:val="00577CEF"/>
    <w:rsid w:val="005940E9"/>
    <w:rsid w:val="00594102"/>
    <w:rsid w:val="00596594"/>
    <w:rsid w:val="005A3A14"/>
    <w:rsid w:val="005B24D9"/>
    <w:rsid w:val="005C13B5"/>
    <w:rsid w:val="005D3425"/>
    <w:rsid w:val="005D573E"/>
    <w:rsid w:val="005D7E0F"/>
    <w:rsid w:val="005E0BC9"/>
    <w:rsid w:val="005E38E4"/>
    <w:rsid w:val="0060261C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008B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A3025"/>
    <w:rsid w:val="007B2E57"/>
    <w:rsid w:val="007C688B"/>
    <w:rsid w:val="007D0C25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27D8"/>
    <w:rsid w:val="00867F16"/>
    <w:rsid w:val="00870918"/>
    <w:rsid w:val="0088293F"/>
    <w:rsid w:val="008875CE"/>
    <w:rsid w:val="0089131D"/>
    <w:rsid w:val="00894A6F"/>
    <w:rsid w:val="008961CB"/>
    <w:rsid w:val="008A73BA"/>
    <w:rsid w:val="008F73B1"/>
    <w:rsid w:val="009040F1"/>
    <w:rsid w:val="00907BA0"/>
    <w:rsid w:val="00914A34"/>
    <w:rsid w:val="00920A43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C1C48"/>
    <w:rsid w:val="009E0EA7"/>
    <w:rsid w:val="009F4B49"/>
    <w:rsid w:val="009F5765"/>
    <w:rsid w:val="009F6827"/>
    <w:rsid w:val="00A0322E"/>
    <w:rsid w:val="00A204BE"/>
    <w:rsid w:val="00A35E35"/>
    <w:rsid w:val="00A41D10"/>
    <w:rsid w:val="00A51AD4"/>
    <w:rsid w:val="00A52B0D"/>
    <w:rsid w:val="00A703A0"/>
    <w:rsid w:val="00A75276"/>
    <w:rsid w:val="00A76226"/>
    <w:rsid w:val="00A80E26"/>
    <w:rsid w:val="00A8101E"/>
    <w:rsid w:val="00A8351F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05DEA"/>
    <w:rsid w:val="00B068B0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5907"/>
    <w:rsid w:val="00B955E2"/>
    <w:rsid w:val="00BB3313"/>
    <w:rsid w:val="00BB5671"/>
    <w:rsid w:val="00BD0185"/>
    <w:rsid w:val="00BE38CD"/>
    <w:rsid w:val="00BF322F"/>
    <w:rsid w:val="00C10271"/>
    <w:rsid w:val="00C16AB0"/>
    <w:rsid w:val="00C44032"/>
    <w:rsid w:val="00C45D0B"/>
    <w:rsid w:val="00C50349"/>
    <w:rsid w:val="00C57CAF"/>
    <w:rsid w:val="00C60D8A"/>
    <w:rsid w:val="00C74457"/>
    <w:rsid w:val="00C7505F"/>
    <w:rsid w:val="00C82788"/>
    <w:rsid w:val="00C86A43"/>
    <w:rsid w:val="00C86BD1"/>
    <w:rsid w:val="00C90E2C"/>
    <w:rsid w:val="00CB1EC6"/>
    <w:rsid w:val="00CE4B8C"/>
    <w:rsid w:val="00CF2939"/>
    <w:rsid w:val="00D04140"/>
    <w:rsid w:val="00D12F22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64486"/>
    <w:rsid w:val="00D644E5"/>
    <w:rsid w:val="00D84EC8"/>
    <w:rsid w:val="00D9266C"/>
    <w:rsid w:val="00D955F3"/>
    <w:rsid w:val="00DB29D2"/>
    <w:rsid w:val="00DB4528"/>
    <w:rsid w:val="00DB7105"/>
    <w:rsid w:val="00DC0BAC"/>
    <w:rsid w:val="00DC3711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47808"/>
    <w:rsid w:val="00F52FF8"/>
    <w:rsid w:val="00F533DF"/>
    <w:rsid w:val="00F6170D"/>
    <w:rsid w:val="00F62A72"/>
    <w:rsid w:val="00F667BC"/>
    <w:rsid w:val="00F9569E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0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14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4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4D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4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4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14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4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4D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4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4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St-1294/2016</izvorni_sadrzaj>
    <derivirana_varijabla naziv="DomainObject.Predmet.OznakaBroj_1">St-1294/2016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PATRON usluge j.d.o.o. za usluge zastupanog po punomoćniku RENATA TELIŠMAN</izvorni_sadrzaj>
    <derivirana_varijabla naziv="DomainObject.Predmet.ProtustrankaFormated_1">  PATRON usluge j.d.o.o. za usluge zastupanog po punomoćniku RENATA TELIŠMAN</derivirana_varijabla>
  </DomainObject.Predmet.ProtustrankaFormated>
  <DomainObject.Predmet.ProtustrankaFormatedOIB>
    <izvorni_sadrzaj>  PATRON usluge j.d.o.o. za usluge, OIB 62277101774 zastupanog po punomoćniku RENATA TELIŠMAN</izvorni_sadrzaj>
    <derivirana_varijabla naziv="DomainObject.Predmet.ProtustrankaFormatedOIB_1">  PATRON usluge j.d.o.o. za usluge, OIB 62277101774 zastupanog po punomoćniku RENATA TELIŠMAN</derivirana_varijabla>
  </DomainObject.Predmet.ProtustrankaFormatedOIB>
  <DomainObject.Predmet.ProtustrankaFormatedWithAdress>
    <izvorni_sadrzaj> PATRON usluge j.d.o.o. za usluge, Ulica Republike Austrije 13, 10000 Zagreb zastupanog po punomoćniku RENATA TELIŠMAN</izvorni_sadrzaj>
    <derivirana_varijabla naziv="DomainObject.Predmet.ProtustrankaFormatedWithAdress_1"> PATRON usluge j.d.o.o. za usluge, Ulica Republike Austrije 13, 10000 Zagreb zastupanog po punomoćniku RENATA TELIŠMAN</derivirana_varijabla>
  </DomainObject.Predmet.ProtustrankaFormatedWithAdress>
  <DomainObject.Predmet.ProtustrankaFormatedWithAdressOIB>
    <izvorni_sadrzaj> PATRON usluge j.d.o.o. za usluge, OIB 62277101774, Ulica Republike Austrije 13, 10000 Zagreb zastupanog po punomoćniku RENATA TELIŠMAN</izvorni_sadrzaj>
    <derivirana_varijabla naziv="DomainObject.Predmet.ProtustrankaFormatedWithAdressOIB_1"> PATRON usluge j.d.o.o. za usluge, OIB 62277101774, Ulica Republike Austrije 13, 10000 Zagreb zastupanog po punomoćniku RENATA TELIŠMAN</derivirana_varijabla>
  </DomainObject.Predmet.ProtustrankaFormatedWithAdressOIB>
  <DomainObject.Predmet.ProtustrankaWithAdress>
    <izvorni_sadrzaj>PATRON usluge j.d.o.o. za usluge Ulica Republike Austrije 13, 10000 Zagreb</izvorni_sadrzaj>
    <derivirana_varijabla naziv="DomainObject.Predmet.ProtustrankaWithAdress_1">PATRON usluge j.d.o.o. za usluge Ulica Republike Austrije 13, 10000 Zagreb</derivirana_varijabla>
  </DomainObject.Predmet.ProtustrankaWithAdress>
  <DomainObject.Predmet.ProtustrankaWithAdressOIB>
    <izvorni_sadrzaj>PATRON usluge j.d.o.o. za usluge, OIB 62277101774, Ulica Republike Austrije 13, 10000 Zagreb</izvorni_sadrzaj>
    <derivirana_varijabla naziv="DomainObject.Predmet.ProtustrankaWithAdressOIB_1">PATRON usluge j.d.o.o. za usluge, OIB 62277101774, Ulica Republike Austrije 13, 10000 Zagreb</derivirana_varijabla>
  </DomainObject.Predmet.ProtustrankaWithAdressOIB>
  <DomainObject.Predmet.ProtustrankaNazivFormated>
    <izvorni_sadrzaj>PATRON usluge j.d.o.o. za usluge</izvorni_sadrzaj>
    <derivirana_varijabla naziv="DomainObject.Predmet.ProtustrankaNazivFormated_1">PATRON usluge j.d.o.o. za usluge</derivirana_varijabla>
  </DomainObject.Predmet.ProtustrankaNazivFormated>
  <DomainObject.Predmet.ProtustrankaNazivFormatedOIB>
    <izvorni_sadrzaj>PATRON usluge j.d.o.o. za usluge, OIB 62277101774</izvorni_sadrzaj>
    <derivirana_varijabla naziv="DomainObject.Predmet.ProtustrankaNazivFormatedOIB_1">PATRON usluge j.d.o.o. za usluge, OIB 62277101774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PATRON usluge j.d.o.o. za usluge zastupanog po punomoćniku RENATA TELIŠMAN</item>
    </izvorni_sadrzaj>
    <derivirana_varijabla naziv="DomainObject.Predmet.ProtuStrankaListFormated_1">
      <item>PATRON usluge j.d.o.o. za usluge zastupanog po punomoćniku RENATA TELIŠMAN</item>
    </derivirana_varijabla>
  </DomainObject.Predmet.ProtuStrankaListFormated>
  <DomainObject.Predmet.ProtuStrankaListFormatedOIB>
    <izvorni_sadrzaj>
      <item>PATRON usluge j.d.o.o. za usluge, OIB 62277101774 zastupanog po punomoćniku RENATA TELIŠMAN</item>
    </izvorni_sadrzaj>
    <derivirana_varijabla naziv="DomainObject.Predmet.ProtuStrankaListFormatedOIB_1">
      <item>PATRON usluge j.d.o.o. za usluge, OIB 62277101774 zastupanog po punomoćniku RENATA TELIŠMAN</item>
    </derivirana_varijabla>
  </DomainObject.Predmet.ProtuStrankaListFormatedOIB>
  <DomainObject.Predmet.ProtuStrankaListFormatedWithAdress>
    <izvorni_sadrzaj>
      <item>PATRON usluge j.d.o.o. za usluge, Ulica Republike Austrije 13, 10000 Zagreb zastupanog po punomoćniku RENATA TELIŠMAN</item>
    </izvorni_sadrzaj>
    <derivirana_varijabla naziv="DomainObject.Predmet.ProtuStrankaListFormatedWithAdress_1">
      <item>PATRON usluge j.d.o.o. za usluge, Ulica Republike Austrije 13, 10000 Zagreb zastupanog po punomoćniku RENATA TELIŠMAN</item>
    </derivirana_varijabla>
  </DomainObject.Predmet.ProtuStrankaListFormatedWithAdress>
  <DomainObject.Predmet.ProtuStrankaListFormatedWithAdressOIB>
    <izvorni_sadrzaj>
      <item>PATRON usluge j.d.o.o. za usluge, OIB 62277101774, Ulica Republike Austrije 13, 10000 Zagreb zastupanog po punomoćniku RENATA TELIŠMAN</item>
    </izvorni_sadrzaj>
    <derivirana_varijabla naziv="DomainObject.Predmet.ProtuStrankaListFormatedWithAdressOIB_1">
      <item>PATRON usluge j.d.o.o. za usluge, OIB 62277101774, Ulica Republike Austrije 13, 10000 Zagreb zastupanog po punomoćniku RENATA TELIŠMAN</item>
    </derivirana_varijabla>
  </DomainObject.Predmet.ProtuStrankaListFormatedWithAdressOIB>
  <DomainObject.Predmet.ProtuStrankaListNazivFormated>
    <izvorni_sadrzaj>
      <item>PATRON usluge j.d.o.o. za usluge</item>
    </izvorni_sadrzaj>
    <derivirana_varijabla naziv="DomainObject.Predmet.ProtuStrankaListNazivFormated_1">
      <item>PATRON usluge j.d.o.o. za usluge</item>
    </derivirana_varijabla>
  </DomainObject.Predmet.ProtuStrankaListNazivFormated>
  <DomainObject.Predmet.ProtuStrankaListNazivFormatedOIB>
    <izvorni_sadrzaj>
      <item>PATRON usluge j.d.o.o. za usluge, OIB 62277101774</item>
    </izvorni_sadrzaj>
    <derivirana_varijabla naziv="DomainObject.Predmet.ProtuStrankaListNazivFormatedOIB_1">
      <item>PATRON usluge j.d.o.o. za usluge, OIB 62277101774</item>
    </derivirana_varijabla>
  </DomainObject.Predmet.ProtuStrankaListNazivFormatedOIB>
  <DomainObject.Predmet.OstaliListFormated>
    <izvorni_sadrzaj>
      <item>RENATA TELIŠMAN punomoćnik sudionika u postupku PATRON usluge j.d.o.o. za usluge</item>
    </izvorni_sadrzaj>
    <derivirana_varijabla naziv="DomainObject.Predmet.OstaliListFormated_1">
      <item>RENATA TELIŠMAN punomoćnik sudionika u postupku PATRON usluge j.d.o.o. za usluge</item>
    </derivirana_varijabla>
  </DomainObject.Predmet.OstaliListFormated>
  <DomainObject.Predmet.OstaliListFormatedOIB>
    <izvorni_sadrzaj>
      <item>RENATA TELIŠMAN punomoćnik sudionika u postupku PATRON usluge j.d.o.o. za usluge</item>
    </izvorni_sadrzaj>
    <derivirana_varijabla naziv="DomainObject.Predmet.OstaliListFormatedOIB_1">
      <item>RENATA TELIŠMAN punomoćnik sudionika u postupku PATRON usluge j.d.o.o. za usluge</item>
    </derivirana_varijabla>
  </DomainObject.Predmet.OstaliListFormatedOIB>
  <DomainObject.Predmet.OstaliListFormatedWithAdress>
    <izvorni_sadrzaj>
      <item>RENATA TELIŠMAN, Potočnjakova 5, 10000 Zagreb punomoćnik sudionika u postupku PATRON usluge j.d.o.o. za usluge</item>
    </izvorni_sadrzaj>
    <derivirana_varijabla naziv="DomainObject.Predmet.OstaliListFormatedWithAdress_1">
      <item>RENATA TELIŠMAN, Potočnjakova 5, 10000 Zagreb punomoćnik sudionika u postupku PATRON usluge j.d.o.o. za usluge</item>
    </derivirana_varijabla>
  </DomainObject.Predmet.OstaliListFormatedWithAdress>
  <DomainObject.Predmet.OstaliListFormatedWithAdressOIB>
    <izvorni_sadrzaj>
      <item>RENATA TELIŠMAN, Potočnjakova 5, 10000 Zagreb punomoćnik sudionika u postupku PATRON usluge j.d.o.o. za usluge</item>
    </izvorni_sadrzaj>
    <derivirana_varijabla naziv="DomainObject.Predmet.OstaliListFormatedWithAdressOIB_1">
      <item>RENATA TELIŠMAN, Potočnjakova 5, 10000 Zagreb punomoćnik sudionika u postupku PATRON usluge j.d.o.o. za usluge</item>
    </derivirana_varijabla>
  </DomainObject.Predmet.OstaliListFormatedWithAdressOIB>
  <DomainObject.Predmet.OstaliListNazivFormated>
    <izvorni_sadrzaj>
      <item>RENATA TELIŠMAN</item>
    </izvorni_sadrzaj>
    <derivirana_varijabla naziv="DomainObject.Predmet.OstaliListNazivFormated_1">
      <item>RENATA TELIŠMAN</item>
    </derivirana_varijabla>
  </DomainObject.Predmet.OstaliListNazivFormated>
  <DomainObject.Predmet.OstaliListNazivFormatedOIB>
    <izvorni_sadrzaj>
      <item>RENATA TELIŠMAN</item>
    </izvorni_sadrzaj>
    <derivirana_varijabla naziv="DomainObject.Predmet.OstaliListNazivFormatedOIB_1">
      <item>RENATA TELIŠMAN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PATRON usluge j.d.o.o. za usluge</izvorni_sadrzaj>
    <derivirana_varijabla naziv="DomainObject.Predmet.ProtustrankaIDrugi_1">PATRON usluge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PATRON usluge j.d.o.o. za usluge, OIB 62277101774, Ulica Republike Austrije 13, 10000 Zagreb</izvorni_sadrzaj>
    <derivirana_varijabla naziv="DomainObject.Predmet.ProtustrankaIDrugiAdressOIB_1">PATRON usluge j.d.o.o. za usluge, OIB 62277101774, Ulica Republike Austrije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PATRON usluge j.d.o.o. za usluge</item>
      <item>RENATA TELIŠMAN</item>
    </izvorni_sadrzaj>
    <derivirana_varijabla naziv="DomainObject.Predmet.SudioniciListNaziv_1">
      <item>FINA Regionalni centar Zagreb</item>
      <item>PATRON usluge j.d.o.o. za usluge</item>
      <item>RENATA TELIŠMAN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PATRON usluge j.d.o.o. za usluge, OIB 62277101774, Ulica Republike Austrije 13,10000 Zagreb</item>
      <item>RENATA TELIŠMAN, Potočnjakova 5,10000 Zagreb</item>
    </izvorni_sadrzaj>
    <derivirana_varijabla naziv="DomainObject.Predmet.SudioniciListAdressOIB_1">
      <item>FINA Regionalni centar Zagreb, OIB 85821130368, Trg svibanjskih žrtava 1995. br. 1,10000 Zagreb</item>
      <item>PATRON usluge j.d.o.o. za usluge, OIB 62277101774, Ulica Republike Austrije 13,10000 Zagreb</item>
      <item>RENATA TELIŠMAN, Potočnjakova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62277101774</item>
      <item>, OIB null</item>
    </izvorni_sadrzaj>
    <derivirana_varijabla naziv="DomainObject.Predmet.SudioniciListNazivOIB_1">
      <item>, OIB 85821130368</item>
      <item>, OIB 62277101774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467</properties:Words>
  <properties:Characters>2439</properties:Characters>
  <properties:Lines>74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2016-04-19T07:07:00Z</dcterms:created>
  <dc:creator>Sudsko vijeæe</dc:creator>
  <cp:lastModifiedBy>Nevenka Furić</cp:lastModifiedBy>
  <cp:lastPrinted>2016-04-19T07:10:00Z</cp:lastPrinted>
  <dcterms:modified xmlns:xsi="http://www.w3.org/2001/XMLSchema-instance" xsi:type="dcterms:W3CDTF">2016-04-19T07:12:00Z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