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2b61" w14:paraId="8cd2b6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BC723A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St-5830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94225" w:rsidRPr="00C94225">
        <w:rPr>
          <w:rFonts w:cs="Times New Roman" w:eastAsia="Times New Roman" w:hAnsi="Times New Roman" w:ascii="Times New Roman"/>
          <w:sz w:val="24"/>
          <w:szCs w:val="24"/>
          <w:lang w:eastAsia="hr-HR"/>
        </w:rPr>
        <w:t>TM-PROIZVODNJA d.o.o.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r w:rsidR="00C94225">
        <w:rPr>
          <w:rFonts w:cs="Times New Roman" w:eastAsia="Times New Roman" w:hAnsi="Times New Roman" w:ascii="Times New Roman"/>
          <w:sz w:val="24"/>
          <w:szCs w:val="24"/>
          <w:lang w:eastAsia="hr-HR"/>
        </w:rPr>
        <w:t>Kovinska 4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942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C94225" w:rsidRPr="00C94225">
        <w:rPr>
          <w:rFonts w:cs="Times New Roman" w:eastAsia="Times New Roman" w:hAnsi="Times New Roman" w:ascii="Times New Roman"/>
          <w:sz w:val="24"/>
          <w:szCs w:val="24"/>
          <w:lang w:eastAsia="hr-HR"/>
        </w:rPr>
        <w:t>10995166888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348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2. prosinca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C94225" w:rsidRPr="00C942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TM-PROIZVODNJA d.o.o.</w:t>
      </w:r>
      <w:r w:rsidR="00C942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Kovinska 4, OIB: </w:t>
      </w:r>
      <w:r w:rsidR="00C94225" w:rsidRPr="00C94225">
        <w:rPr>
          <w:rFonts w:cs="Times New Roman" w:eastAsia="Times New Roman" w:hAnsi="Times New Roman" w:ascii="Times New Roman"/>
          <w:sz w:val="24"/>
          <w:szCs w:val="24"/>
          <w:lang w:eastAsia="hr-HR"/>
        </w:rPr>
        <w:t>10995166888</w:t>
      </w:r>
      <w:r w:rsidR="00C9422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1EB1" w:rsidP="00C64D92" w:rsidR="009F1EB1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C942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09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10BF1" w:rsidP="00310BF1" w:rsidR="00C9422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 w:rsidR="00C942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uvidom u stečajni predmet St-85/14 utvrđeno je da j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 nad navedenim predloženim dužnikom </w:t>
      </w:r>
      <w:r w:rsidR="00C942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tijeku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stečajni postupak</w:t>
      </w:r>
      <w:r w:rsidR="00C942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C94225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je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dakle nad predloženim stečajnim dužnikom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tijeku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stečajni postupak, a kako nema uvjeta za spajanje predmeta zbog gore navedenog, to je odlučeno kao u izreci rješenja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1348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2. 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na adresu</w:t>
      </w:r>
    </w:p>
    <w:p w:rsidRDefault="0012132B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2132B">
        <w:rPr>
          <w:rFonts w:cs="Times New Roman" w:hAnsi="Times New Roman" w:ascii="Times New Roman"/>
          <w:sz w:val="24"/>
          <w:szCs w:val="24"/>
        </w:rPr>
        <w:t xml:space="preserve">2.  </w:t>
      </w:r>
      <w:r w:rsidR="009F7260"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F7260" w:rsidRPr="0012132B">
        <w:rPr>
          <w:rFonts w:cs="Times New Roman" w:hAnsi="Times New Roman" w:ascii="Times New Roman"/>
          <w:sz w:val="24"/>
          <w:szCs w:val="24"/>
        </w:rPr>
        <w:t>15 dana</w:t>
      </w:r>
    </w:p>
    <w:sectPr w:rsidR="009F7260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0C4A65"/>
    <w:rsid w:val="0012132B"/>
    <w:rsid w:val="0017646E"/>
    <w:rsid w:val="0028717D"/>
    <w:rsid w:val="002A0260"/>
    <w:rsid w:val="002B5FFE"/>
    <w:rsid w:val="00310BF1"/>
    <w:rsid w:val="003928AF"/>
    <w:rsid w:val="00393011"/>
    <w:rsid w:val="003A1F20"/>
    <w:rsid w:val="003C0253"/>
    <w:rsid w:val="00461F04"/>
    <w:rsid w:val="0050115D"/>
    <w:rsid w:val="005727D3"/>
    <w:rsid w:val="00604F51"/>
    <w:rsid w:val="006A7C4C"/>
    <w:rsid w:val="00741848"/>
    <w:rsid w:val="007659BE"/>
    <w:rsid w:val="007E7B9C"/>
    <w:rsid w:val="009D1BD2"/>
    <w:rsid w:val="009F1EB1"/>
    <w:rsid w:val="009F41A1"/>
    <w:rsid w:val="009F7260"/>
    <w:rsid w:val="00A15DB0"/>
    <w:rsid w:val="00A3609A"/>
    <w:rsid w:val="00A362F8"/>
    <w:rsid w:val="00AE1B31"/>
    <w:rsid w:val="00BA36F5"/>
    <w:rsid w:val="00BC723A"/>
    <w:rsid w:val="00BE3395"/>
    <w:rsid w:val="00BF306D"/>
    <w:rsid w:val="00C13481"/>
    <w:rsid w:val="00C537FD"/>
    <w:rsid w:val="00C64D92"/>
    <w:rsid w:val="00C94225"/>
    <w:rsid w:val="00C9607A"/>
    <w:rsid w:val="00CA6C01"/>
    <w:rsid w:val="00DA2D7B"/>
    <w:rsid w:val="00DA38AC"/>
    <w:rsid w:val="00DC1676"/>
    <w:rsid w:val="00DE5400"/>
    <w:rsid w:val="00DE71BE"/>
    <w:rsid w:val="00DF4FA7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A2D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D7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A2D7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A2D7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A2D7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A2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D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A2D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A2D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A2D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5830</izvorni_sadrzaj>
    <derivirana_varijabla naziv="DomainObject.Predmet.Broj_1">5830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St-5830/2015</izvorni_sadrzaj>
    <derivirana_varijabla naziv="DomainObject.Predmet.OznakaBroj_1">St-5830/2015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TM-PROIZVODNJA d.o.o.</izvorni_sadrzaj>
    <derivirana_varijabla naziv="DomainObject.Predmet.ProtustrankaFormated_1">  TM-PROIZVODNJA d.o.o.</derivirana_varijabla>
  </DomainObject.Predmet.ProtustrankaFormated>
  <DomainObject.Predmet.ProtustrankaFormatedOIB>
    <izvorni_sadrzaj>  TM-PROIZVODNJA d.o.o., OIB 10995166888</izvorni_sadrzaj>
    <derivirana_varijabla naziv="DomainObject.Predmet.ProtustrankaFormatedOIB_1">  TM-PROIZVODNJA d.o.o., OIB 10995166888</derivirana_varijabla>
  </DomainObject.Predmet.ProtustrankaFormatedOIB>
  <DomainObject.Predmet.ProtustrankaFormatedWithAdress>
    <izvorni_sadrzaj> TM-PROIZVODNJA d.o.o., Kovinska 4, 10000 Zagreb</izvorni_sadrzaj>
    <derivirana_varijabla naziv="DomainObject.Predmet.ProtustrankaFormatedWithAdress_1"> TM-PROIZVODNJA d.o.o., Kovinska 4, 10000 Zagreb</derivirana_varijabla>
  </DomainObject.Predmet.ProtustrankaFormatedWithAdress>
  <DomainObject.Predmet.ProtustrankaFormatedWithAdressOIB>
    <izvorni_sadrzaj> TM-PROIZVODNJA d.o.o., OIB 10995166888, Kovinska 4, 10000 Zagreb</izvorni_sadrzaj>
    <derivirana_varijabla naziv="DomainObject.Predmet.ProtustrankaFormatedWithAdressOIB_1"> TM-PROIZVODNJA d.o.o., OIB 10995166888, Kovinska 4, 10000 Zagreb</derivirana_varijabla>
  </DomainObject.Predmet.ProtustrankaFormatedWithAdressOIB>
  <DomainObject.Predmet.ProtustrankaWithAdress>
    <izvorni_sadrzaj>TM-PROIZVODNJA d.o.o. Kovinska 4, 10000 Zagreb</izvorni_sadrzaj>
    <derivirana_varijabla naziv="DomainObject.Predmet.ProtustrankaWithAdress_1">TM-PROIZVODNJA d.o.o. Kovinska 4, 10000 Zagreb</derivirana_varijabla>
  </DomainObject.Predmet.ProtustrankaWithAdress>
  <DomainObject.Predmet.ProtustrankaWithAdressOIB>
    <izvorni_sadrzaj>TM-PROIZVODNJA d.o.o., OIB 10995166888, Kovinska 4, 10000 Zagreb</izvorni_sadrzaj>
    <derivirana_varijabla naziv="DomainObject.Predmet.ProtustrankaWithAdressOIB_1">TM-PROIZVODNJA d.o.o., OIB 10995166888, Kovinska 4, 10000 Zagreb</derivirana_varijabla>
  </DomainObject.Predmet.ProtustrankaWithAdressOIB>
  <DomainObject.Predmet.ProtustrankaNazivFormated>
    <izvorni_sadrzaj>TM-PROIZVODNJA d.o.o.</izvorni_sadrzaj>
    <derivirana_varijabla naziv="DomainObject.Predmet.ProtustrankaNazivFormated_1">TM-PROIZVODNJA d.o.o.</derivirana_varijabla>
  </DomainObject.Predmet.ProtustrankaNazivFormated>
  <DomainObject.Predmet.ProtustrankaNazivFormatedOIB>
    <izvorni_sadrzaj>TM-PROIZVODNJA d.o.o., OIB 10995166888</izvorni_sadrzaj>
    <derivirana_varijabla naziv="DomainObject.Predmet.ProtustrankaNazivFormatedOIB_1">TM-PROIZVODNJA d.o.o., OIB 10995166888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TM-PROIZVODNJA d.o.o.</item>
    </izvorni_sadrzaj>
    <derivirana_varijabla naziv="DomainObject.Predmet.ProtuStrankaListFormated_1">
      <item>TM-PROIZVODNJA d.o.o.</item>
    </derivirana_varijabla>
  </DomainObject.Predmet.ProtuStrankaListFormated>
  <DomainObject.Predmet.ProtuStrankaListFormatedOIB>
    <izvorni_sadrzaj>
      <item>TM-PROIZVODNJA d.o.o., OIB 10995166888</item>
    </izvorni_sadrzaj>
    <derivirana_varijabla naziv="DomainObject.Predmet.ProtuStrankaListFormatedOIB_1">
      <item>TM-PROIZVODNJA d.o.o., OIB 10995166888</item>
    </derivirana_varijabla>
  </DomainObject.Predmet.ProtuStrankaListFormatedOIB>
  <DomainObject.Predmet.ProtuStrankaListFormatedWithAdress>
    <izvorni_sadrzaj>
      <item>TM-PROIZVODNJA d.o.o., Kovinska 4, 10000 Zagreb</item>
    </izvorni_sadrzaj>
    <derivirana_varijabla naziv="DomainObject.Predmet.ProtuStrankaListFormatedWithAdress_1">
      <item>TM-PROIZVODNJA d.o.o., Kovinska 4, 10000 Zagreb</item>
    </derivirana_varijabla>
  </DomainObject.Predmet.ProtuStrankaListFormatedWithAdress>
  <DomainObject.Predmet.ProtuStrankaListFormatedWithAdressOIB>
    <izvorni_sadrzaj>
      <item>TM-PROIZVODNJA d.o.o., OIB 10995166888, Kovinska 4, 10000 Zagreb</item>
    </izvorni_sadrzaj>
    <derivirana_varijabla naziv="DomainObject.Predmet.ProtuStrankaListFormatedWithAdressOIB_1">
      <item>TM-PROIZVODNJA d.o.o., OIB 10995166888, Kovinska 4, 10000 Zagreb</item>
    </derivirana_varijabla>
  </DomainObject.Predmet.ProtuStrankaListFormatedWithAdressOIB>
  <DomainObject.Predmet.ProtuStrankaListNazivFormated>
    <izvorni_sadrzaj>
      <item>TM-PROIZVODNJA d.o.o.</item>
    </izvorni_sadrzaj>
    <derivirana_varijabla naziv="DomainObject.Predmet.ProtuStrankaListNazivFormated_1">
      <item>TM-PROIZVODNJA d.o.o.</item>
    </derivirana_varijabla>
  </DomainObject.Predmet.ProtuStrankaListNazivFormated>
  <DomainObject.Predmet.ProtuStrankaListNazivFormatedOIB>
    <izvorni_sadrzaj>
      <item>TM-PROIZVODNJA d.o.o., OIB 10995166888</item>
    </izvorni_sadrzaj>
    <derivirana_varijabla naziv="DomainObject.Predmet.ProtuStrankaListNazivFormatedOIB_1">
      <item>TM-PROIZVODNJA d.o.o., OIB 10995166888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TM-PROIZVODNJA d.o.o.</izvorni_sadrzaj>
    <derivirana_varijabla naziv="DomainObject.Predmet.ProtustrankaIDrugi_1">TM-PROIZVODNJA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TM-PROIZVODNJA d.o.o., OIB 10995166888, Kovinska 4, 10000 Zagreb</izvorni_sadrzaj>
    <derivirana_varijabla naziv="DomainObject.Predmet.ProtustrankaIDrugiAdressOIB_1">TM-PROIZVODNJA d.o.o., OIB 10995166888, Kovinska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TM-PROIZVODNJA d.o.o.</item>
    </izvorni_sadrzaj>
    <derivirana_varijabla naziv="DomainObject.Predmet.SudioniciListNaziv_1">
      <item>FINA Regionalni centar Zagreb</item>
      <item>TM-PROIZVODNJA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TM-PROIZVODNJA d.o.o., OIB 10995166888, Kovinska 4,10000 Zagreb</item>
    </izvorni_sadrzaj>
    <derivirana_varijabla naziv="DomainObject.Predmet.SudioniciListAdressOIB_1">
      <item>FINA Regionalni centar Zagreb, OIB 85821130368, Trg svibanjskih žrtava 1995. 1,10000 Zagreb</item>
      <item>TM-PROIZVODNJA d.o.o., OIB 10995166888, Kovinska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10995166888</item>
    </izvorni_sadrzaj>
    <derivirana_varijabla naziv="DomainObject.Predmet.SudioniciListNazivOIB_1">
      <item>, OIB 85821130368</item>
      <item>, OIB 10995166888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1724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2015-12-22T12:04:00Z</dcterms:created>
  <dc:creator>Ivan Turčić</dc:creator>
  <cp:lastModifiedBy>Slavica Sorić</cp:lastModifiedBy>
  <dcterms:modified xmlns:xsi="http://www.w3.org/2001/XMLSchema-instance" xsi:type="dcterms:W3CDTF">2015-12-23T08:43:00Z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